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65a0e" w14:paraId="5565a0e" w:rsidRDefault="00170E7C" w:rsidP="00170E7C" w:rsidR="00170E7C" w:rsidRPr="000D7E78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81433" w:rsidR="0080594B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33C" w:rsidP="00EA533C" w:rsidR="00EA533C" w:rsidRPr="000D7E78">
      <w:pPr>
        <w:rPr>
          <w:sz w:val="24"/>
          <w:szCs w:val="24"/>
        </w:rPr>
      </w:pPr>
      <w:r w:rsidRPr="000D7E78">
        <w:rPr>
          <w:sz w:val="24"/>
          <w:szCs w:val="24"/>
        </w:rPr>
        <w:t>REPUBLIKA HRVATSKA</w:t>
      </w:r>
    </w:p>
    <w:p w:rsidRDefault="00EA533C" w:rsidP="00EA533C" w:rsidR="00EA533C" w:rsidRPr="000D7E78">
      <w:pPr>
        <w:rPr>
          <w:sz w:val="24"/>
          <w:szCs w:val="24"/>
        </w:rPr>
      </w:pPr>
      <w:r w:rsidRPr="000D7E78">
        <w:rPr>
          <w:sz w:val="24"/>
          <w:szCs w:val="24"/>
        </w:rPr>
        <w:t>Trgovački sud u Zagrebu</w:t>
      </w:r>
    </w:p>
    <w:p w:rsidRDefault="00EA533C" w:rsidP="00845A2C" w:rsidR="00845A2C">
      <w:pPr>
        <w:rPr>
          <w:sz w:val="24"/>
          <w:szCs w:val="24"/>
        </w:rPr>
      </w:pPr>
      <w:r w:rsidRPr="000D7E78">
        <w:rPr>
          <w:sz w:val="24"/>
          <w:szCs w:val="24"/>
        </w:rPr>
        <w:t xml:space="preserve">Zagreb, Amruševa 2/II                                                </w:t>
      </w:r>
      <w:r w:rsidR="0080594B">
        <w:rPr>
          <w:sz w:val="24"/>
          <w:szCs w:val="24"/>
        </w:rPr>
        <w:t xml:space="preserve">                      </w:t>
      </w:r>
      <w:r w:rsidR="001C0F06" w:rsidRPr="000D7E78">
        <w:rPr>
          <w:sz w:val="24"/>
          <w:szCs w:val="24"/>
        </w:rPr>
        <w:t xml:space="preserve"> </w:t>
      </w:r>
    </w:p>
    <w:p w:rsidRDefault="00845A2C" w:rsidP="00845A2C" w:rsidR="00845A2C" w:rsidRPr="00845A2C">
      <w:pPr>
        <w:rPr>
          <w:sz w:val="24"/>
          <w:szCs w:val="24"/>
        </w:rPr>
      </w:pPr>
    </w:p>
    <w:p w:rsidRDefault="00843E72" w:rsidP="00845A2C" w:rsidR="00843E72">
      <w:pPr>
        <w:jc w:val="both"/>
        <w:rPr>
          <w:sz w:val="24"/>
          <w:szCs w:val="24"/>
        </w:rPr>
      </w:pPr>
    </w:p>
    <w:p w:rsidRDefault="00845A2C" w:rsidP="00845A2C" w:rsidR="00845A2C" w:rsidRPr="00A80D20">
      <w:pPr>
        <w:jc w:val="both"/>
        <w:rPr>
          <w:sz w:val="24"/>
          <w:szCs w:val="24"/>
        </w:rPr>
      </w:pPr>
      <w:r w:rsidRPr="00A80D20">
        <w:rPr>
          <w:sz w:val="24"/>
          <w:szCs w:val="24"/>
        </w:rPr>
        <w:t xml:space="preserve">Trgovački sud u Zagrebu, po sucu Nikoli Ribariću, u stečajnom predmetu </w:t>
      </w:r>
      <w:r>
        <w:rPr>
          <w:sz w:val="24"/>
          <w:szCs w:val="24"/>
        </w:rPr>
        <w:t>nad stečajnim dužnikom</w:t>
      </w:r>
      <w:r w:rsidRPr="00A80D20">
        <w:rPr>
          <w:sz w:val="24"/>
          <w:szCs w:val="24"/>
        </w:rPr>
        <w:t xml:space="preserve"> KOMPAS ZAGREB d.d.</w:t>
      </w:r>
      <w:r>
        <w:rPr>
          <w:sz w:val="24"/>
          <w:szCs w:val="24"/>
        </w:rPr>
        <w:t xml:space="preserve"> u stečaju</w:t>
      </w:r>
      <w:r w:rsidRPr="00A80D20">
        <w:rPr>
          <w:sz w:val="24"/>
          <w:szCs w:val="24"/>
        </w:rPr>
        <w:t xml:space="preserve">, Zagreb (Grad Zagreb), Andrije Hebranga 34, OIB: 92104669091, </w:t>
      </w:r>
      <w:r>
        <w:rPr>
          <w:sz w:val="24"/>
          <w:szCs w:val="24"/>
        </w:rPr>
        <w:t xml:space="preserve">nakon održavanja ispitnog ročišta dana </w:t>
      </w:r>
      <w:r w:rsidR="000F0D7E" w:rsidRPr="000F0D7E">
        <w:rPr>
          <w:sz w:val="24"/>
          <w:szCs w:val="24"/>
        </w:rPr>
        <w:t>14. ožujka 2019</w:t>
      </w:r>
      <w:r w:rsidR="000F0D7E">
        <w:rPr>
          <w:sz w:val="24"/>
          <w:szCs w:val="24"/>
        </w:rPr>
        <w:t xml:space="preserve">, </w:t>
      </w:r>
      <w:r w:rsidRPr="00A80D20">
        <w:rPr>
          <w:sz w:val="24"/>
          <w:szCs w:val="24"/>
        </w:rPr>
        <w:t xml:space="preserve"> dana </w:t>
      </w:r>
      <w:r w:rsidR="000F0D7E">
        <w:rPr>
          <w:sz w:val="24"/>
          <w:szCs w:val="24"/>
        </w:rPr>
        <w:t>18</w:t>
      </w:r>
      <w:r w:rsidRPr="00A80D20">
        <w:rPr>
          <w:sz w:val="24"/>
          <w:szCs w:val="24"/>
        </w:rPr>
        <w:t>.</w:t>
      </w:r>
      <w:r w:rsidR="000F0D7E">
        <w:rPr>
          <w:sz w:val="24"/>
          <w:szCs w:val="24"/>
        </w:rPr>
        <w:t xml:space="preserve"> ožujka</w:t>
      </w:r>
      <w:r w:rsidRPr="00A80D20">
        <w:rPr>
          <w:sz w:val="24"/>
          <w:szCs w:val="24"/>
        </w:rPr>
        <w:t xml:space="preserve"> 201</w:t>
      </w:r>
      <w:r w:rsidR="000F0D7E">
        <w:rPr>
          <w:sz w:val="24"/>
          <w:szCs w:val="24"/>
        </w:rPr>
        <w:t>9</w:t>
      </w:r>
      <w:r w:rsidRPr="00A80D20">
        <w:rPr>
          <w:sz w:val="24"/>
          <w:szCs w:val="24"/>
        </w:rPr>
        <w:t>.,</w:t>
      </w:r>
    </w:p>
    <w:p w:rsidRDefault="00A03DB0" w:rsidP="001C0F06" w:rsidR="00A03DB0" w:rsidRPr="000D7E78">
      <w:pPr>
        <w:jc w:val="both"/>
        <w:rPr>
          <w:sz w:val="24"/>
          <w:szCs w:val="24"/>
        </w:rPr>
      </w:pPr>
    </w:p>
    <w:p w:rsidRDefault="00A03DB0" w:rsidP="00170E7C" w:rsidR="0087705A" w:rsidRPr="000D7E78">
      <w:pPr>
        <w:jc w:val="both"/>
        <w:rPr>
          <w:sz w:val="24"/>
          <w:szCs w:val="24"/>
        </w:rPr>
      </w:pPr>
      <w:r w:rsidRPr="000D7E78">
        <w:rPr>
          <w:sz w:val="24"/>
          <w:szCs w:val="24"/>
        </w:rPr>
        <w:tab/>
      </w:r>
      <w:r w:rsidRPr="000D7E78">
        <w:rPr>
          <w:sz w:val="24"/>
          <w:szCs w:val="24"/>
        </w:rPr>
        <w:tab/>
      </w:r>
      <w:r w:rsidRPr="000D7E78">
        <w:rPr>
          <w:sz w:val="24"/>
          <w:szCs w:val="24"/>
        </w:rPr>
        <w:tab/>
      </w:r>
      <w:r w:rsidRPr="000D7E78">
        <w:rPr>
          <w:sz w:val="24"/>
          <w:szCs w:val="24"/>
        </w:rPr>
        <w:tab/>
        <w:t>TABLICE STEČAJNOG SUCA</w:t>
      </w:r>
    </w:p>
    <w:p w:rsidRDefault="00672D48" w:rsidP="00672D48" w:rsidR="00672D48" w:rsidRPr="000D7E78">
      <w:pPr>
        <w:jc w:val="both"/>
        <w:rPr>
          <w:sz w:val="24"/>
          <w:szCs w:val="24"/>
        </w:rPr>
      </w:pPr>
    </w:p>
    <w:p w:rsidRDefault="00672D48" w:rsidP="00672D48" w:rsidR="00672D48">
      <w:pPr>
        <w:numPr>
          <w:ilvl w:val="0"/>
          <w:numId w:val="19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BE3E1F" w:rsidP="00255C09" w:rsidR="00BE3E1F">
      <w:pPr>
        <w:ind w:left="720"/>
        <w:jc w:val="both"/>
        <w:rPr>
          <w:b/>
          <w:sz w:val="24"/>
          <w:szCs w:val="24"/>
        </w:rPr>
      </w:pPr>
    </w:p>
    <w:p w:rsidRDefault="000F0D7E" w:rsidP="00255C09" w:rsidR="000F0D7E">
      <w:pPr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Prvi viši isplatni red:</w:t>
      </w:r>
    </w:p>
    <w:p w:rsidRDefault="000F0D7E" w:rsidP="00255C09" w:rsidR="000F0D7E">
      <w:pPr>
        <w:ind w:left="720"/>
        <w:jc w:val="both"/>
        <w:rPr>
          <w:b/>
          <w:sz w:val="24"/>
          <w:szCs w:val="24"/>
        </w:rPr>
      </w:pPr>
    </w:p>
    <w:p w:rsidRDefault="000F0D7E" w:rsidP="000F0D7E" w:rsidR="000F0D7E" w:rsidRPr="00241F35">
      <w:pPr>
        <w:rPr>
          <w:sz w:val="24"/>
          <w:szCs w:val="24"/>
        </w:rPr>
      </w:pPr>
    </w:p>
    <w:tbl>
      <w:tblPr>
        <w:tblStyle w:val="Reetkatablice"/>
        <w:tblW w:type="dxa" w:w="9351"/>
        <w:tblLook w:val="04A0" w:noVBand="1" w:noHBand="0" w:lastColumn="0" w:firstColumn="1" w:lastRow="0" w:firstRow="1"/>
      </w:tblPr>
      <w:tblGrid>
        <w:gridCol w:w="576"/>
        <w:gridCol w:w="3448"/>
        <w:gridCol w:w="1701"/>
        <w:gridCol w:w="1843"/>
        <w:gridCol w:w="1843"/>
      </w:tblGrid>
      <w:tr w:rsidTr="00B61543" w:rsidR="000F0D7E" w:rsidRPr="00241F35">
        <w:trPr>
          <w:trHeight w:val="1275"/>
        </w:trPr>
        <w:tc>
          <w:tcPr>
            <w:tcW w:type="dxa" w:w="516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RB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Ime i prezime/tvrtka  ili naziv vjerovnika</w:t>
            </w:r>
          </w:p>
        </w:tc>
        <w:tc>
          <w:tcPr>
            <w:tcW w:type="dxa" w:w="1701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Iznos priznate tražbine (kn)</w:t>
            </w:r>
          </w:p>
        </w:tc>
      </w:tr>
      <w:tr w:rsidTr="00B61543" w:rsidR="000F0D7E" w:rsidRPr="00241F35">
        <w:trPr>
          <w:trHeight w:val="510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3448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Vesna Anđelić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24596365306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Zapoljska 18,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3.590,19</w:t>
            </w:r>
          </w:p>
        </w:tc>
      </w:tr>
      <w:tr w:rsidTr="00B61543" w:rsidR="000F0D7E" w:rsidRPr="00241F35">
        <w:trPr>
          <w:trHeight w:val="510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dxa" w:w="3448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Anamaria Beinrauh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72359164125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Kolarova 2,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2.731,66</w:t>
            </w:r>
          </w:p>
        </w:tc>
      </w:tr>
      <w:tr w:rsidTr="00B61543" w:rsidR="000F0D7E" w:rsidRPr="00241F35">
        <w:trPr>
          <w:trHeight w:val="127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Bajzna Mirna,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87819936794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Pičmanova 7,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49.375,00</w:t>
            </w:r>
          </w:p>
        </w:tc>
      </w:tr>
      <w:tr w:rsidTr="00B61543" w:rsidR="000F0D7E" w:rsidRPr="00241F35">
        <w:trPr>
          <w:trHeight w:val="127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Barišić Alanka,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63232249272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Mandalčina 5,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137.854,51</w:t>
            </w:r>
          </w:p>
        </w:tc>
      </w:tr>
      <w:tr w:rsidTr="00B61543" w:rsidR="000F0D7E" w:rsidRPr="00241F35">
        <w:trPr>
          <w:trHeight w:val="127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Bečić Mirjana,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28653570423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Mažuranićevo šetalište 71, Split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77.178,76</w:t>
            </w:r>
          </w:p>
        </w:tc>
      </w:tr>
      <w:tr w:rsidTr="00B61543" w:rsidR="000F0D7E" w:rsidRPr="00241F35">
        <w:trPr>
          <w:trHeight w:val="127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Belić Ivana,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16306665356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Feričanačka 2,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39.900,99</w:t>
            </w:r>
          </w:p>
        </w:tc>
      </w:tr>
      <w:tr w:rsidTr="00B61543" w:rsidR="000F0D7E" w:rsidRPr="00241F35">
        <w:trPr>
          <w:trHeight w:val="76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</w:t>
            </w:r>
          </w:p>
        </w:tc>
        <w:tc>
          <w:tcPr>
            <w:tcW w:type="dxa" w:w="3448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Benko Vid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45033214183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Cvijete Zuzorić 9,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33.367,53</w:t>
            </w:r>
          </w:p>
        </w:tc>
      </w:tr>
      <w:tr w:rsidTr="00B61543" w:rsidR="000F0D7E" w:rsidRPr="00241F35">
        <w:trPr>
          <w:trHeight w:val="1020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8</w:t>
            </w:r>
          </w:p>
        </w:tc>
        <w:tc>
          <w:tcPr>
            <w:tcW w:type="dxa" w:w="3448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Bezić Petra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18638223182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Orlići 23, Rijeka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46.231,17</w:t>
            </w:r>
          </w:p>
        </w:tc>
      </w:tr>
      <w:tr w:rsidTr="00B61543" w:rsidR="000F0D7E" w:rsidRPr="00241F35">
        <w:trPr>
          <w:trHeight w:val="127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9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Bogdanić Đurđa,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70017953371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Viška 18, Split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82.565,13</w:t>
            </w:r>
          </w:p>
        </w:tc>
      </w:tr>
      <w:tr w:rsidTr="00B61543" w:rsidR="000F0D7E" w:rsidRPr="00241F35">
        <w:trPr>
          <w:trHeight w:val="510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10</w:t>
            </w:r>
          </w:p>
        </w:tc>
        <w:tc>
          <w:tcPr>
            <w:tcW w:type="dxa" w:w="3448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Bolanča Matko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25766083835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Jurja Žerjavića 13,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63.084,05</w:t>
            </w:r>
          </w:p>
        </w:tc>
      </w:tr>
      <w:tr w:rsidTr="00B61543" w:rsidR="000F0D7E" w:rsidRPr="00241F35">
        <w:trPr>
          <w:trHeight w:val="127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11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Bolfek Morana,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03137518921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Vlade Gotovca 7,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24.509,63</w:t>
            </w:r>
          </w:p>
        </w:tc>
      </w:tr>
      <w:tr w:rsidTr="00B61543" w:rsidR="000F0D7E" w:rsidRPr="00241F35">
        <w:trPr>
          <w:trHeight w:val="510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12</w:t>
            </w:r>
          </w:p>
        </w:tc>
        <w:tc>
          <w:tcPr>
            <w:tcW w:type="dxa" w:w="3448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Borčić Ivana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75165184923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Mogilske stube II. 6,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1.021,17</w:t>
            </w:r>
          </w:p>
        </w:tc>
      </w:tr>
      <w:tr w:rsidTr="00B61543" w:rsidR="000F0D7E" w:rsidRPr="00241F35">
        <w:trPr>
          <w:trHeight w:val="76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13</w:t>
            </w:r>
          </w:p>
        </w:tc>
        <w:tc>
          <w:tcPr>
            <w:tcW w:type="dxa" w:w="3448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Bosnić Mirna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34346600362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Ehrilchova 11,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63.781,14</w:t>
            </w:r>
          </w:p>
        </w:tc>
      </w:tr>
      <w:tr w:rsidTr="00B61543" w:rsidR="000F0D7E" w:rsidRPr="00241F35">
        <w:trPr>
          <w:trHeight w:val="76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14</w:t>
            </w:r>
          </w:p>
        </w:tc>
        <w:tc>
          <w:tcPr>
            <w:tcW w:type="dxa" w:w="3448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Bunić Barbara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87982210242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Ulica J.H. Rasinjanina 44, Rasinja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5.032,75</w:t>
            </w:r>
          </w:p>
        </w:tc>
      </w:tr>
      <w:tr w:rsidTr="00B61543" w:rsidR="000F0D7E" w:rsidRPr="00241F35">
        <w:trPr>
          <w:trHeight w:val="127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15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Ćaćić Josip, zastupan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59228286207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Aleja B. Jurišića 77,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108.601,26</w:t>
            </w:r>
          </w:p>
        </w:tc>
      </w:tr>
      <w:tr w:rsidTr="00B61543" w:rsidR="000F0D7E" w:rsidRPr="00241F35">
        <w:trPr>
          <w:trHeight w:val="127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16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Čanaglić Dalibor, zastupan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09464479594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B. Magovca 32,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96.515,94</w:t>
            </w:r>
          </w:p>
        </w:tc>
      </w:tr>
      <w:tr w:rsidTr="00B61543" w:rsidR="000F0D7E" w:rsidRPr="00241F35">
        <w:trPr>
          <w:trHeight w:val="127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17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Cebić Nikolina,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50048150971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Vukovinska 9,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76.759,34</w:t>
            </w:r>
          </w:p>
        </w:tc>
      </w:tr>
      <w:tr w:rsidTr="00B61543" w:rsidR="000F0D7E" w:rsidRPr="00241F35">
        <w:trPr>
          <w:trHeight w:val="127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Ciglecki Ivana,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70050960585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A. Štangera 9, Opatija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62.019,81</w:t>
            </w:r>
          </w:p>
        </w:tc>
      </w:tr>
      <w:tr w:rsidTr="00B61543" w:rsidR="000F0D7E" w:rsidRPr="00241F35">
        <w:trPr>
          <w:trHeight w:val="127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19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Cvitaš Sonja,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72234072615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Mirkovečka 36,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122.406,39</w:t>
            </w:r>
          </w:p>
        </w:tc>
      </w:tr>
      <w:tr w:rsidTr="00B61543" w:rsidR="000F0D7E" w:rsidRPr="00241F35">
        <w:trPr>
          <w:trHeight w:val="127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20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Cvjetičanin Vrljac Danijela,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63217344971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Hercegovačka 78, Split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108.947,33</w:t>
            </w:r>
          </w:p>
        </w:tc>
      </w:tr>
      <w:tr w:rsidTr="00B61543" w:rsidR="000F0D7E" w:rsidRPr="00241F35">
        <w:trPr>
          <w:trHeight w:val="127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21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Đuretković Damir, zastupan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37215717711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Vukovarska 59, Osijek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69.096,67</w:t>
            </w:r>
          </w:p>
        </w:tc>
      </w:tr>
      <w:tr w:rsidTr="00B61543" w:rsidR="000F0D7E" w:rsidRPr="00241F35">
        <w:trPr>
          <w:trHeight w:val="76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22</w:t>
            </w:r>
          </w:p>
        </w:tc>
        <w:tc>
          <w:tcPr>
            <w:tcW w:type="dxa" w:w="3448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Fatuta Banjac Mirna,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02267162018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Dobrilina 50,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23.276,60</w:t>
            </w:r>
          </w:p>
        </w:tc>
      </w:tr>
      <w:tr w:rsidTr="00B61543" w:rsidR="000F0D7E" w:rsidRPr="00241F35">
        <w:trPr>
          <w:trHeight w:val="1007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23</w:t>
            </w:r>
          </w:p>
        </w:tc>
        <w:tc>
          <w:tcPr>
            <w:tcW w:type="dxa" w:w="3448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Filipović Maja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73090473384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I. Ravnice 46 46A,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14.894,91</w:t>
            </w:r>
          </w:p>
        </w:tc>
      </w:tr>
      <w:tr w:rsidTr="00B61543" w:rsidR="000F0D7E" w:rsidRPr="00241F35">
        <w:trPr>
          <w:trHeight w:val="127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24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Franjčić Vesna,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08597915635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A.G. Matoša 17, Sesvete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111.572,60</w:t>
            </w:r>
          </w:p>
        </w:tc>
      </w:tr>
      <w:tr w:rsidTr="00B61543" w:rsidR="000F0D7E" w:rsidRPr="00241F35">
        <w:trPr>
          <w:trHeight w:val="127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25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Gabrić Nastija,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79009398024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V. Krstulovića 8, Split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24.474,86</w:t>
            </w:r>
          </w:p>
        </w:tc>
      </w:tr>
      <w:tr w:rsidTr="00B61543" w:rsidR="000F0D7E" w:rsidRPr="00241F35">
        <w:trPr>
          <w:trHeight w:val="76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26</w:t>
            </w:r>
          </w:p>
        </w:tc>
        <w:tc>
          <w:tcPr>
            <w:tcW w:type="dxa" w:w="3448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Horvatinec Tatjana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72984488740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Ulica Sv. Benedikta 15, Stupnik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2.922,02</w:t>
            </w:r>
          </w:p>
        </w:tc>
      </w:tr>
      <w:tr w:rsidTr="00B61543" w:rsidR="000F0D7E" w:rsidRPr="00241F35">
        <w:trPr>
          <w:trHeight w:val="510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27</w:t>
            </w:r>
          </w:p>
        </w:tc>
        <w:tc>
          <w:tcPr>
            <w:tcW w:type="dxa" w:w="3448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Ivančević Ana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34825095387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Kulmerska ulica 19,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16.495,56</w:t>
            </w:r>
          </w:p>
        </w:tc>
      </w:tr>
      <w:tr w:rsidTr="00B61543" w:rsidR="000F0D7E" w:rsidRPr="00241F35">
        <w:trPr>
          <w:trHeight w:val="127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28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Horvat Aleksandra,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41038120978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Štrigova 87, Štrigova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95.109,71</w:t>
            </w:r>
          </w:p>
        </w:tc>
      </w:tr>
      <w:tr w:rsidTr="00B61543" w:rsidR="000F0D7E" w:rsidRPr="00241F35">
        <w:trPr>
          <w:trHeight w:val="510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29</w:t>
            </w:r>
          </w:p>
        </w:tc>
        <w:tc>
          <w:tcPr>
            <w:tcW w:type="dxa" w:w="3448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Huljev Mirjana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87822273198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Vrtlarska 45,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13.418,75</w:t>
            </w:r>
          </w:p>
        </w:tc>
      </w:tr>
      <w:tr w:rsidTr="00B61543" w:rsidR="000F0D7E" w:rsidRPr="00241F35">
        <w:trPr>
          <w:trHeight w:val="76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type="dxa" w:w="3448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Jakubin Marina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41167012282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Vrbanići II, odvojak 6A,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8.217,83</w:t>
            </w:r>
          </w:p>
        </w:tc>
      </w:tr>
      <w:tr w:rsidTr="00B61543" w:rsidR="000F0D7E" w:rsidRPr="00241F35">
        <w:trPr>
          <w:trHeight w:val="76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31</w:t>
            </w:r>
          </w:p>
        </w:tc>
        <w:tc>
          <w:tcPr>
            <w:tcW w:type="dxa" w:w="3448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Janjić Leana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41253120691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Ulica J. Vogrinca 24,Zagreb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18.328,48</w:t>
            </w:r>
          </w:p>
        </w:tc>
      </w:tr>
      <w:tr w:rsidTr="00B61543" w:rsidR="000F0D7E" w:rsidRPr="00241F35">
        <w:trPr>
          <w:trHeight w:val="127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32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Jelčić Dijana,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85228792733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Hinka Wuertha 5,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53.992,26</w:t>
            </w:r>
          </w:p>
        </w:tc>
      </w:tr>
      <w:tr w:rsidTr="00B61543" w:rsidR="000F0D7E" w:rsidRPr="00241F35">
        <w:trPr>
          <w:trHeight w:val="127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33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Jukić Antonija,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25039171127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Marijanski put 21, Split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199.077,60</w:t>
            </w:r>
          </w:p>
        </w:tc>
      </w:tr>
      <w:tr w:rsidTr="00B61543" w:rsidR="000F0D7E" w:rsidRPr="00241F35">
        <w:trPr>
          <w:trHeight w:val="127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34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Kolarek Ivana,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11781348567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Ukrajinska 1,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20.578,54</w:t>
            </w:r>
          </w:p>
        </w:tc>
      </w:tr>
      <w:tr w:rsidTr="00B61543" w:rsidR="000F0D7E" w:rsidRPr="00241F35">
        <w:trPr>
          <w:trHeight w:val="510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35</w:t>
            </w:r>
          </w:p>
        </w:tc>
        <w:tc>
          <w:tcPr>
            <w:tcW w:type="dxa" w:w="3448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Koščak Suzana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24164345166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Palinovečka 37,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8.916,76</w:t>
            </w:r>
          </w:p>
        </w:tc>
      </w:tr>
      <w:tr w:rsidTr="00B61543" w:rsidR="000F0D7E" w:rsidRPr="00241F35">
        <w:trPr>
          <w:trHeight w:val="127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36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Kralj Monika,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96512315824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V. Vrbice 15, Lučko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29.682,32</w:t>
            </w:r>
          </w:p>
        </w:tc>
      </w:tr>
      <w:tr w:rsidTr="00B61543" w:rsidR="000F0D7E" w:rsidRPr="00241F35">
        <w:trPr>
          <w:trHeight w:val="127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37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Krivačić Tatjana, zast. po odvj.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49266079211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Omladinska 12A, Donja Bistra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19.111,58</w:t>
            </w:r>
          </w:p>
        </w:tc>
      </w:tr>
      <w:tr w:rsidTr="00B61543" w:rsidR="000F0D7E" w:rsidRPr="00241F35">
        <w:trPr>
          <w:trHeight w:val="127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38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Kuhar Kovačević Lidija,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03384055699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Podolje 22b,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91.993,93</w:t>
            </w:r>
          </w:p>
        </w:tc>
      </w:tr>
      <w:tr w:rsidTr="00B61543" w:rsidR="000F0D7E" w:rsidRPr="00241F35">
        <w:trPr>
          <w:trHeight w:val="127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39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Levačić Jasminka,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98632400652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 xml:space="preserve">J.B. Tita 67, Mursko Središće 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73.880,02</w:t>
            </w:r>
          </w:p>
        </w:tc>
      </w:tr>
      <w:tr w:rsidTr="00B61543" w:rsidR="000F0D7E" w:rsidRPr="00241F35">
        <w:trPr>
          <w:trHeight w:val="127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40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Lukić Ljiljana,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49530212696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Bednjanska 32, Osijek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52.365,53</w:t>
            </w:r>
          </w:p>
        </w:tc>
      </w:tr>
      <w:tr w:rsidTr="00B61543" w:rsidR="000F0D7E" w:rsidRPr="00241F35">
        <w:trPr>
          <w:trHeight w:val="127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Magdić Ana,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36408205468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Maretićeva 17,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31.122,55</w:t>
            </w:r>
          </w:p>
        </w:tc>
      </w:tr>
      <w:tr w:rsidTr="00B61543" w:rsidR="000F0D7E" w:rsidRPr="00241F35">
        <w:trPr>
          <w:trHeight w:val="127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42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Magdić Mirjan, zastupan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29486767730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Maretićeva 17,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112.989,92</w:t>
            </w:r>
          </w:p>
        </w:tc>
      </w:tr>
      <w:tr w:rsidTr="00B61543" w:rsidR="000F0D7E" w:rsidRPr="00241F35">
        <w:trPr>
          <w:trHeight w:val="76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43</w:t>
            </w:r>
          </w:p>
        </w:tc>
        <w:tc>
          <w:tcPr>
            <w:tcW w:type="dxa" w:w="3448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Marušić Emina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70148786541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Prilaz V. Brajkovićeva 14,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75.962,41</w:t>
            </w:r>
          </w:p>
        </w:tc>
      </w:tr>
      <w:tr w:rsidTr="00B61543" w:rsidR="000F0D7E" w:rsidRPr="00241F35">
        <w:trPr>
          <w:trHeight w:val="510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44</w:t>
            </w:r>
          </w:p>
        </w:tc>
        <w:tc>
          <w:tcPr>
            <w:tcW w:type="dxa" w:w="3448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Matanović Silvio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78254816671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Ede Murtića 6,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4.404,73</w:t>
            </w:r>
          </w:p>
        </w:tc>
      </w:tr>
      <w:tr w:rsidTr="00B61543" w:rsidR="000F0D7E" w:rsidRPr="00241F35">
        <w:trPr>
          <w:trHeight w:val="76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45</w:t>
            </w:r>
          </w:p>
        </w:tc>
        <w:tc>
          <w:tcPr>
            <w:tcW w:type="dxa" w:w="3448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Mihalić Petra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40441592735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M. Gupca 45, Pojatno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24.371,58</w:t>
            </w:r>
          </w:p>
        </w:tc>
      </w:tr>
      <w:tr w:rsidTr="00B61543" w:rsidR="000F0D7E" w:rsidRPr="00241F35">
        <w:trPr>
          <w:trHeight w:val="127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46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Mihotović Mila,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25742828391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Mažuranićevo šetalište 15, Split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20.216,62</w:t>
            </w:r>
          </w:p>
        </w:tc>
      </w:tr>
      <w:tr w:rsidTr="00B61543" w:rsidR="000F0D7E" w:rsidRPr="00241F35">
        <w:trPr>
          <w:trHeight w:val="510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47</w:t>
            </w:r>
          </w:p>
        </w:tc>
        <w:tc>
          <w:tcPr>
            <w:tcW w:type="dxa" w:w="3448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Mijatović Helena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88008051287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Zdihovska 6,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12.231,80</w:t>
            </w:r>
          </w:p>
        </w:tc>
      </w:tr>
      <w:tr w:rsidTr="00B61543" w:rsidR="000F0D7E" w:rsidRPr="00241F35">
        <w:trPr>
          <w:trHeight w:val="76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48</w:t>
            </w:r>
          </w:p>
        </w:tc>
        <w:tc>
          <w:tcPr>
            <w:tcW w:type="dxa" w:w="3448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Milas Andreja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55498825593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Kumičićeva 2,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27.209,70</w:t>
            </w:r>
          </w:p>
        </w:tc>
      </w:tr>
      <w:tr w:rsidTr="00B61543" w:rsidR="000F0D7E" w:rsidRPr="00241F35">
        <w:trPr>
          <w:trHeight w:val="127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49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Poljak Renata,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31813094141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Vodovodna 13/9,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96.322,65</w:t>
            </w:r>
          </w:p>
        </w:tc>
      </w:tr>
      <w:tr w:rsidTr="00B61543" w:rsidR="000F0D7E" w:rsidRPr="00241F35">
        <w:trPr>
          <w:trHeight w:val="127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50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Popović Snježana,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22322196945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Doljani 5,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117.397,92</w:t>
            </w:r>
          </w:p>
        </w:tc>
      </w:tr>
      <w:tr w:rsidTr="00B61543" w:rsidR="000F0D7E" w:rsidRPr="00241F35">
        <w:trPr>
          <w:trHeight w:val="127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51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Popović Željko, zastupan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17152535099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Trg Maršala Tita 9, Velika Gorica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82.344,94</w:t>
            </w:r>
          </w:p>
        </w:tc>
      </w:tr>
      <w:tr w:rsidTr="00B61543" w:rsidR="000F0D7E" w:rsidRPr="00241F35">
        <w:trPr>
          <w:trHeight w:val="127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52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Povrlišak Iva,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68564721672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Oporovečki odvojak 4,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22.033,88</w:t>
            </w:r>
          </w:p>
        </w:tc>
      </w:tr>
      <w:tr w:rsidTr="00B61543" w:rsidR="000F0D7E" w:rsidRPr="00241F35">
        <w:trPr>
          <w:trHeight w:val="127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Protuđer Lejla,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59309056499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Havidićeva 15,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40.138,88</w:t>
            </w:r>
          </w:p>
        </w:tc>
      </w:tr>
      <w:tr w:rsidTr="00B61543" w:rsidR="000F0D7E" w:rsidRPr="00241F35">
        <w:trPr>
          <w:trHeight w:val="127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54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Rebić Martina,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57525779062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Mladice 14a,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73.688,78</w:t>
            </w:r>
          </w:p>
        </w:tc>
      </w:tr>
      <w:tr w:rsidTr="00B61543" w:rsidR="000F0D7E" w:rsidRPr="00241F35">
        <w:trPr>
          <w:trHeight w:val="76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55</w:t>
            </w:r>
          </w:p>
        </w:tc>
        <w:tc>
          <w:tcPr>
            <w:tcW w:type="dxa" w:w="3448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Robić Monika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68433609059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Turopoljska 2, Buševac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33.470,82</w:t>
            </w:r>
          </w:p>
        </w:tc>
      </w:tr>
      <w:tr w:rsidTr="00B61543" w:rsidR="000F0D7E" w:rsidRPr="00241F35">
        <w:trPr>
          <w:trHeight w:val="127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56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Rubčić Saša, zastupan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90566870195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Baburićina 1,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51.240,55</w:t>
            </w:r>
          </w:p>
        </w:tc>
      </w:tr>
      <w:tr w:rsidTr="00B61543" w:rsidR="000F0D7E" w:rsidRPr="00241F35">
        <w:trPr>
          <w:trHeight w:val="127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57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Rukavina Siniša, zastupan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71219595057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Doljani 5,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110.338,07</w:t>
            </w:r>
          </w:p>
        </w:tc>
      </w:tr>
      <w:tr w:rsidTr="00B61543" w:rsidR="000F0D7E" w:rsidRPr="00241F35">
        <w:trPr>
          <w:trHeight w:val="510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58</w:t>
            </w:r>
          </w:p>
        </w:tc>
        <w:tc>
          <w:tcPr>
            <w:tcW w:type="dxa" w:w="3448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Silađin Jadranka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42888350649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Jasena 1, Strmec Samoborski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2.302,09</w:t>
            </w:r>
          </w:p>
        </w:tc>
      </w:tr>
      <w:tr w:rsidTr="00B61543" w:rsidR="000F0D7E" w:rsidRPr="00241F35">
        <w:trPr>
          <w:trHeight w:val="127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59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Šegavčić Nataša,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17511205112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Mirna ulica 37, Antunovec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62.261,83</w:t>
            </w:r>
          </w:p>
        </w:tc>
      </w:tr>
      <w:tr w:rsidTr="00B61543" w:rsidR="000F0D7E" w:rsidRPr="00241F35">
        <w:trPr>
          <w:trHeight w:val="76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60</w:t>
            </w:r>
          </w:p>
        </w:tc>
        <w:tc>
          <w:tcPr>
            <w:tcW w:type="dxa" w:w="3448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Slaviček Ivana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51000341192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Hermanova 178,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40.854,69</w:t>
            </w:r>
          </w:p>
        </w:tc>
      </w:tr>
      <w:tr w:rsidTr="00B61543" w:rsidR="000F0D7E" w:rsidRPr="00241F35">
        <w:trPr>
          <w:trHeight w:val="127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61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Šorak Goranka,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09251232128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Stupnička 6,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106.258,39</w:t>
            </w:r>
          </w:p>
        </w:tc>
      </w:tr>
      <w:tr w:rsidTr="00B61543" w:rsidR="000F0D7E" w:rsidRPr="00241F35">
        <w:trPr>
          <w:trHeight w:val="76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62</w:t>
            </w:r>
          </w:p>
        </w:tc>
        <w:tc>
          <w:tcPr>
            <w:tcW w:type="dxa" w:w="3448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Stanović Maja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91681518070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Vinogradska cesta 18,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50.916,66</w:t>
            </w:r>
          </w:p>
        </w:tc>
      </w:tr>
      <w:tr w:rsidTr="00B61543" w:rsidR="000F0D7E" w:rsidRPr="00241F35">
        <w:trPr>
          <w:trHeight w:val="510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63</w:t>
            </w:r>
          </w:p>
        </w:tc>
        <w:tc>
          <w:tcPr>
            <w:tcW w:type="dxa" w:w="3448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Stojanović Jelena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69561436283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Vajdin vijenac 18,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4.198,77</w:t>
            </w:r>
          </w:p>
        </w:tc>
      </w:tr>
      <w:tr w:rsidTr="00B61543" w:rsidR="000F0D7E" w:rsidRPr="00241F35">
        <w:trPr>
          <w:trHeight w:val="127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64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Tallian Vesna,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90742885373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Trsko 49e,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18.133,33</w:t>
            </w:r>
          </w:p>
        </w:tc>
      </w:tr>
      <w:tr w:rsidTr="00B61543" w:rsidR="000F0D7E" w:rsidRPr="00241F35">
        <w:trPr>
          <w:trHeight w:val="127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Tomljanović Renata,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95112564545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Žurkovska 6,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45.781,16</w:t>
            </w:r>
          </w:p>
        </w:tc>
      </w:tr>
      <w:tr w:rsidTr="00B61543" w:rsidR="000F0D7E" w:rsidRPr="00241F35">
        <w:trPr>
          <w:trHeight w:val="25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66</w:t>
            </w:r>
          </w:p>
        </w:tc>
        <w:tc>
          <w:tcPr>
            <w:tcW w:type="dxa" w:w="3448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Tripalo Laura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28543775671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14.853,19</w:t>
            </w:r>
          </w:p>
        </w:tc>
      </w:tr>
      <w:tr w:rsidTr="00B61543" w:rsidR="000F0D7E" w:rsidRPr="00241F35">
        <w:trPr>
          <w:trHeight w:val="127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67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Turčin Ljubica,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50037078828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P. Šegote 28,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72.036,00</w:t>
            </w:r>
          </w:p>
        </w:tc>
      </w:tr>
      <w:tr w:rsidTr="00B61543" w:rsidR="000F0D7E" w:rsidRPr="00241F35">
        <w:trPr>
          <w:trHeight w:val="1530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68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Vranić-Hrga Jacqualine,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18354199281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Žutnička 41,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33.338,52</w:t>
            </w:r>
          </w:p>
        </w:tc>
      </w:tr>
      <w:tr w:rsidTr="00B61543" w:rsidR="000F0D7E" w:rsidRPr="00241F35">
        <w:trPr>
          <w:trHeight w:val="25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69</w:t>
            </w:r>
          </w:p>
        </w:tc>
        <w:tc>
          <w:tcPr>
            <w:tcW w:type="dxa" w:w="3448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Vrbanić Mirjana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43560963516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19.072,99</w:t>
            </w:r>
          </w:p>
        </w:tc>
      </w:tr>
      <w:tr w:rsidTr="00B61543" w:rsidR="000F0D7E" w:rsidRPr="00241F35">
        <w:trPr>
          <w:trHeight w:val="127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70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Vuletić Luka, zastupan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57186595105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Zelinska ulica 7,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18.421,80</w:t>
            </w:r>
          </w:p>
        </w:tc>
      </w:tr>
      <w:tr w:rsidTr="00B61543" w:rsidR="000F0D7E" w:rsidRPr="00241F35">
        <w:trPr>
          <w:trHeight w:val="127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71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Zorko Danijela,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45513010393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Rimski jarak 6,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81.294,89</w:t>
            </w:r>
          </w:p>
        </w:tc>
      </w:tr>
      <w:tr w:rsidTr="00B61543" w:rsidR="000F0D7E" w:rsidRPr="00241F35">
        <w:trPr>
          <w:trHeight w:val="127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72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Žunić Bavoljak Melita,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62251664124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I. Loparska 2,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81.090,98</w:t>
            </w:r>
          </w:p>
        </w:tc>
      </w:tr>
      <w:tr w:rsidTr="00B61543" w:rsidR="000F0D7E" w:rsidRPr="00241F35">
        <w:trPr>
          <w:trHeight w:val="127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73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Zupanc Andrej, zastupana po odvjetniku Vladi Rebić iz Zagreba, Cankarova 1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36627407335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Pančićeva 9,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105.931,73</w:t>
            </w:r>
          </w:p>
        </w:tc>
      </w:tr>
      <w:tr w:rsidTr="00B61543" w:rsidR="000F0D7E" w:rsidRPr="00241F35">
        <w:trPr>
          <w:trHeight w:val="1785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74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Jasna Mujanović, zastupana po odvjetničkom društvu PEHNEC, VIDOVIĆ PEHNEC j.t.d. Iz Zagreba, P.Šubića 12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66150868892</w:t>
            </w:r>
          </w:p>
        </w:tc>
        <w:tc>
          <w:tcPr>
            <w:tcW w:type="dxa" w:w="1843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Mogilske stube II. br. 6, Zagreb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 </w:t>
            </w:r>
          </w:p>
        </w:tc>
      </w:tr>
      <w:tr w:rsidTr="00B61543" w:rsidR="000F0D7E" w:rsidRPr="00241F35">
        <w:trPr>
          <w:trHeight w:val="2040"/>
        </w:trPr>
        <w:tc>
          <w:tcPr>
            <w:tcW w:type="dxa" w:w="516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133</w:t>
            </w:r>
          </w:p>
        </w:tc>
        <w:tc>
          <w:tcPr>
            <w:tcW w:type="dxa" w:w="3448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Porezna uprava, Područni ured Zagreb, zastupana po ŽDO u Zagrebu</w:t>
            </w:r>
          </w:p>
        </w:tc>
        <w:tc>
          <w:tcPr>
            <w:tcW w:type="dxa" w:w="1701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sz w:val="24"/>
                <w:szCs w:val="24"/>
              </w:rPr>
              <w:t>28.285,54</w:t>
            </w:r>
          </w:p>
        </w:tc>
      </w:tr>
      <w:tr w:rsidTr="00B61543" w:rsidR="000F0D7E" w:rsidRPr="00241F35">
        <w:trPr>
          <w:trHeight w:val="255"/>
        </w:trPr>
        <w:tc>
          <w:tcPr>
            <w:tcW w:type="dxa" w:w="7508"/>
            <w:gridSpan w:val="4"/>
            <w:hideMark/>
          </w:tcPr>
          <w:p w:rsidRDefault="000F0D7E" w:rsidP="00B61543" w:rsidR="000F0D7E" w:rsidRPr="00241F35">
            <w:pPr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b/>
                <w:sz w:val="24"/>
                <w:szCs w:val="24"/>
              </w:rPr>
              <w:t>Ukupno Prvi viši isplatni red</w:t>
            </w:r>
          </w:p>
        </w:tc>
        <w:tc>
          <w:tcPr>
            <w:tcW w:type="dxa" w:w="1843"/>
            <w:noWrap/>
            <w:hideMark/>
          </w:tcPr>
          <w:p w:rsidRDefault="000F0D7E" w:rsidP="00B61543" w:rsidR="000F0D7E" w:rsidRPr="00241F35">
            <w:pPr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241F35">
              <w:rPr>
                <w:rFonts w:cs="Times New Roman" w:hAnsi="Times New Roman" w:ascii="Times New Roman"/>
                <w:b/>
                <w:sz w:val="24"/>
                <w:szCs w:val="24"/>
              </w:rPr>
              <w:t>3.873.398,64</w:t>
            </w:r>
          </w:p>
        </w:tc>
      </w:tr>
    </w:tbl>
    <w:p w:rsidRDefault="000F0D7E" w:rsidP="000F0D7E" w:rsidR="000F0D7E" w:rsidRPr="00241F35">
      <w:pPr>
        <w:rPr>
          <w:sz w:val="24"/>
          <w:szCs w:val="24"/>
        </w:rPr>
      </w:pPr>
    </w:p>
    <w:p w:rsidRDefault="000F0D7E" w:rsidP="000F0D7E" w:rsidR="000F0D7E" w:rsidRPr="00241F35">
      <w:pPr>
        <w:jc w:val="both"/>
        <w:rPr>
          <w:sz w:val="24"/>
          <w:szCs w:val="24"/>
        </w:rPr>
      </w:pPr>
    </w:p>
    <w:p w:rsidRDefault="000F0D7E" w:rsidP="000F0D7E" w:rsidR="000F0D7E" w:rsidRPr="00241F35">
      <w:pPr>
        <w:rPr>
          <w:sz w:val="24"/>
          <w:szCs w:val="24"/>
        </w:rPr>
      </w:pPr>
    </w:p>
    <w:p w:rsidRDefault="00672D48" w:rsidP="00672D48" w:rsidR="00672D48" w:rsidRPr="0008491B">
      <w:pPr>
        <w:ind w:firstLine="720"/>
        <w:jc w:val="both"/>
        <w:rPr>
          <w:sz w:val="24"/>
          <w:szCs w:val="24"/>
        </w:rPr>
      </w:pPr>
    </w:p>
    <w:p w:rsidRDefault="000A1CC7" w:rsidP="00407B91" w:rsidR="004A7852" w:rsidRPr="00407B91">
      <w:pPr>
        <w:ind w:left="708"/>
        <w:rPr>
          <w:b/>
          <w:bCs/>
          <w:sz w:val="24"/>
          <w:szCs w:val="24"/>
        </w:rPr>
      </w:pPr>
      <w:r w:rsidRPr="0008491B">
        <w:rPr>
          <w:b/>
          <w:bCs/>
          <w:sz w:val="24"/>
          <w:szCs w:val="24"/>
        </w:rPr>
        <w:t>Drugi viši isplatni red:</w:t>
      </w:r>
    </w:p>
    <w:p w:rsidRDefault="004A7852" w:rsidP="00170E7C" w:rsidR="004A7852">
      <w:pPr>
        <w:jc w:val="center"/>
        <w:rPr>
          <w:sz w:val="24"/>
          <w:szCs w:val="24"/>
        </w:rPr>
      </w:pPr>
    </w:p>
    <w:tbl>
      <w:tblPr>
        <w:tblStyle w:val="Reetkatablice"/>
        <w:tblW w:type="dxa" w:w="9209"/>
        <w:tblLayout w:type="fixed"/>
        <w:tblLook w:val="04A0" w:noVBand="1" w:noHBand="0" w:lastColumn="0" w:firstColumn="1" w:lastRow="0" w:firstRow="1"/>
      </w:tblPr>
      <w:tblGrid>
        <w:gridCol w:w="675"/>
        <w:gridCol w:w="2581"/>
        <w:gridCol w:w="1701"/>
        <w:gridCol w:w="2693"/>
        <w:gridCol w:w="1559"/>
      </w:tblGrid>
      <w:tr w:rsidTr="00843E72" w:rsidR="0008491B" w:rsidRPr="00313075">
        <w:trPr>
          <w:trHeight w:val="2126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RB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Ime i prezime/tvrtka  ili naziv vjerovnika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Iznos priznate tražbine (kn)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SECURITAS HRVATSKA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33679708526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Zagrebačka cesta 145a,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4.675,00</w:t>
            </w:r>
          </w:p>
        </w:tc>
      </w:tr>
      <w:tr w:rsidTr="00843E72" w:rsidR="0008491B" w:rsidRPr="00313075">
        <w:trPr>
          <w:trHeight w:val="127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ARENA HOSPITALITY GROUP d.d. (Pravni sljednik Arenaturista d.d.)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47625429199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Smareglina ulica 3, Pula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87.550,00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GOLD PRESTIGE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96418919503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I. Pavla II 97, Kaštel Kambelovac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68.838,00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ID KONGRES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15601976182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Virjanska 30,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13.994,13</w:t>
            </w:r>
          </w:p>
        </w:tc>
      </w:tr>
      <w:tr w:rsidTr="00843E72" w:rsidR="0008491B" w:rsidRPr="00313075">
        <w:trPr>
          <w:trHeight w:val="204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Nina Francetić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34135676612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I. Retkovec 19,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10.849,20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ROSA MUNDI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83491229594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Na moru 10a, Mokošica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650,00</w:t>
            </w:r>
          </w:p>
        </w:tc>
      </w:tr>
      <w:tr w:rsidTr="00843E72" w:rsidR="0008491B" w:rsidRPr="00313075">
        <w:trPr>
          <w:trHeight w:val="178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Mirjana Baskijera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67719378878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Senari 1b, Labin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23.584,70</w:t>
            </w:r>
          </w:p>
        </w:tc>
      </w:tr>
      <w:tr w:rsidTr="00843E72" w:rsidR="0008491B" w:rsidRPr="00313075">
        <w:trPr>
          <w:trHeight w:val="127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Sanja Mandić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31011506317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Jurkovićeva 26,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9.447,85</w:t>
            </w:r>
          </w:p>
        </w:tc>
      </w:tr>
      <w:tr w:rsidTr="00843E72" w:rsidR="0008491B" w:rsidRPr="00313075">
        <w:trPr>
          <w:trHeight w:val="153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Franka Mikulandra Miletić, zastupana po punomoćnici Sanji Paić odvjetnici iz Zagreba, Horvoćanska 45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34759015821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Poljička 1,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2.100,00</w:t>
            </w:r>
          </w:p>
        </w:tc>
      </w:tr>
      <w:tr w:rsidTr="00843E72" w:rsidR="0008491B" w:rsidRPr="00313075">
        <w:trPr>
          <w:trHeight w:val="357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Aleksandra Korać Graovac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21350612378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Lomnička 5,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5.635,00</w:t>
            </w:r>
          </w:p>
        </w:tc>
      </w:tr>
      <w:tr w:rsidTr="00843E72" w:rsidR="0008491B" w:rsidRPr="00313075">
        <w:trPr>
          <w:trHeight w:val="204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TERME KRKA d.o.o., zastupani po odvjetničkom društvu VUKADINA&amp;PARTNERI d.o.o. iz Zagreba, Prilaz Gjure Deželića 50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59515049908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Novi trg 1, Novo Mesto, Republika Slovenija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3.271,46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12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ILIRIJA d.d.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05951496767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Tina Ujevića 7, Biograd na moru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294.797,00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vMerge w:val="restart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13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Mate Ravlić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22642877476</w:t>
            </w:r>
          </w:p>
        </w:tc>
        <w:tc>
          <w:tcPr>
            <w:tcW w:type="dxa" w:w="2693"/>
            <w:vMerge w:val="restart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Ruđera Boškovića 23, Split</w:t>
            </w:r>
          </w:p>
        </w:tc>
        <w:tc>
          <w:tcPr>
            <w:tcW w:type="dxa" w:w="1559"/>
            <w:vMerge w:val="restart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7.174,00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vMerge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Gordana Ravlić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58295053289</w:t>
            </w:r>
          </w:p>
        </w:tc>
        <w:tc>
          <w:tcPr>
            <w:tcW w:type="dxa" w:w="2693"/>
            <w:vMerge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843E72" w:rsidR="0008491B" w:rsidRPr="00313075">
        <w:trPr>
          <w:trHeight w:val="127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HOTEL ADMIRAL d.o.o., zastupani po odvjetniku Hrvoju Jović iz Vinkovaca, Glagoljanska 14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91267076354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Bana Jelačića 6, Vinkovci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9.826,75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Ugostiteljski obrt Veli Varoš, vl. Jakov Kardum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50887765566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Tomića stine 1, Split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23.185,00</w:t>
            </w:r>
          </w:p>
        </w:tc>
      </w:tr>
      <w:tr w:rsidTr="00843E72" w:rsidR="0008491B" w:rsidRPr="00313075">
        <w:trPr>
          <w:trHeight w:val="408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Goran Parenta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34824890941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Lomnička 5,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4.612,50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MARE VENTUS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24120515370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Dračevice 47, Tučepi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8.719,60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18.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BAKO obrt za ugostiteljstvo i turizam, vl. Vlado Spajić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86306654973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Gundulićeva 1, Komiža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28.807,00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19.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Lada Damiani, turistički vodič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98478086757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Koste Vojnovića 33,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2.300,00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20.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Dragan Blažević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11254326566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Ante Kovačića 32, Rijeka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10.000,00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21.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Alen Novosad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35961936889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Srednjak 21,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6.224,24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22.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Kristijan Belinac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56200941155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Pisarovinska 12,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5.224,24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23.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Javni bilježnik Sanda Pandža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17759058023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Kačićeva 9,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3.795,00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24.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PETOURS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03023323470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Kačićeva 9,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6.669,00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Darko Tušek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91119347511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Brune Bušića 38,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5.996,48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26.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M.M.-BOBAN VINODOL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75508711169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Nikole Tesle 10,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23.230,35</w:t>
            </w:r>
          </w:p>
        </w:tc>
      </w:tr>
      <w:tr w:rsidTr="00843E72" w:rsidR="0008491B" w:rsidRPr="00313075">
        <w:trPr>
          <w:trHeight w:val="178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27.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HOTELI MAESTRAL d.d. zastupan po odvjetniku Tomislavu Sopjanac iz Dubrovnika, Vukovarska 36/II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88557173997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Ćira Carića 3, Dubrovnik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102.991,00</w:t>
            </w:r>
          </w:p>
        </w:tc>
      </w:tr>
      <w:tr w:rsidTr="00843E72" w:rsidR="0008491B" w:rsidRPr="00313075">
        <w:trPr>
          <w:trHeight w:val="153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28.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Vesna Hlača, zastupana po odvjetnici Davorki Funčić iz Rijeke, Janeza Trdina 2/IV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16890409346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Put Bože Felkera 37, Rijeka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8.809,85</w:t>
            </w:r>
          </w:p>
        </w:tc>
      </w:tr>
      <w:tr w:rsidTr="00843E72" w:rsidR="0008491B" w:rsidRPr="00313075">
        <w:trPr>
          <w:trHeight w:val="153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29.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Davorka Funčić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46178245913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Željka Čepulića 15, Postrena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8.809,85</w:t>
            </w:r>
          </w:p>
        </w:tc>
      </w:tr>
      <w:tr w:rsidTr="00843E72" w:rsidR="0008491B" w:rsidRPr="00313075">
        <w:trPr>
          <w:trHeight w:val="178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30.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ZAGREBAČKI ELEKTRIČNI TRAMVAJ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82031999604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Ozaljska 105,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3.632,82</w:t>
            </w:r>
          </w:p>
        </w:tc>
      </w:tr>
      <w:tr w:rsidTr="00843E72" w:rsidR="0008491B" w:rsidRPr="00313075">
        <w:trPr>
          <w:trHeight w:val="153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31.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Miroslav Bubanić, zastupan po odvjetniku Tomislavu Kosu iz Zagreba, Nodilova 1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25315077644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Ulica Aleksandra Alagovića 41,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21.723,19</w:t>
            </w:r>
          </w:p>
        </w:tc>
      </w:tr>
      <w:tr w:rsidTr="00843E72" w:rsidR="0008491B" w:rsidRPr="00313075">
        <w:trPr>
          <w:trHeight w:val="255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32.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FARAON d.o.o. za hotelijerstvo, zastupan po zajedničkom odvjetničkom uredu Ivica Restović, Vedrana Garafulić Kukoč i Ivana Restović iz Splita, Gorička 12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98007195291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Put Vila 1, Trpanj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10.881,35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33.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JADRANKA HOTELI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25295166877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Dražica 1, Mali Lošinj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334.276,75</w:t>
            </w:r>
          </w:p>
        </w:tc>
      </w:tr>
      <w:tr w:rsidTr="00843E72" w:rsidR="0008491B" w:rsidRPr="00313075">
        <w:trPr>
          <w:trHeight w:val="306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Aljoša Čurčija, vlasnik obrta za pružanje usluga turističkog pratitelja ZITA&amp;ZITA, zastupan po punomoćnicima iz odvjetničkog društva ROŽMAN&amp;OREDIĆ iz Karlovca, Dr. V. Mačeka 1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13048534765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Šćulac Brdo 13b, Karlovac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32.704,01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35.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CILIKA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10678105439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Dolac 8,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82.536,66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36.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Rudolf Martinić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45043153230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Dr. Jurje Dobrile 48, Velika Gorica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5.000,00</w:t>
            </w:r>
          </w:p>
        </w:tc>
      </w:tr>
      <w:tr w:rsidTr="00843E72" w:rsidR="0008491B" w:rsidRPr="00313075">
        <w:trPr>
          <w:trHeight w:val="153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37.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OBZOR PUTOVANJA d.o.o., zastupan po Goranu Katić odvjetnik iz Zagreba, Ilica 181a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45547576946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Bani 75b,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76.438,06</w:t>
            </w:r>
          </w:p>
        </w:tc>
      </w:tr>
      <w:tr w:rsidTr="00843E72" w:rsidR="0008491B" w:rsidRPr="00313075">
        <w:trPr>
          <w:trHeight w:val="229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38.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HOTELI BAŠKA VODA d.d., zastupan po zajedničkom odvjetničkom uredu Ivica Restović, Vedrana Garafulić Kukoč i Ivana Restović iz Splita, Gorička 12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38304309304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Zrinskofrankopanska 2, Baška Voda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56.209,42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39.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HP-HRVATSKA POŠTA d.d.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87311810356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Jurišićeva 13,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9.724,37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40.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Zlatka Belšak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00166820383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Raška 22c,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4.000,00</w:t>
            </w:r>
          </w:p>
        </w:tc>
      </w:tr>
      <w:tr w:rsidTr="00843E72" w:rsidR="0008491B" w:rsidRPr="00313075">
        <w:trPr>
          <w:trHeight w:val="204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41.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MAN-PLANET d.o.o., zastupan po zajedničkom odvjetničkom uredu GJERGJ LEKAJ I MARKO ROGIĆ iz Rijeke, Trg Sv. Barbare 5/II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64969769509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Strossmayerovo šetalište 8, Crikvenica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77.882,35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42.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CLUB ADRIATIC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44661735229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Savska cesta 41/V,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13.433,60</w:t>
            </w:r>
          </w:p>
        </w:tc>
      </w:tr>
      <w:tr w:rsidTr="00843E72" w:rsidR="0008491B" w:rsidRPr="00313075">
        <w:trPr>
          <w:trHeight w:val="127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43.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JADROAGENT, MEĐUNARODNA POMORSKA I PROMETNA AGENCIJA d.d.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95976200516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Trg Ivana Koblera 2, Rijeka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44.816,94</w:t>
            </w:r>
          </w:p>
        </w:tc>
      </w:tr>
      <w:tr w:rsidTr="00843E72" w:rsidR="0008491B" w:rsidRPr="00313075">
        <w:trPr>
          <w:trHeight w:val="280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44.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HOTEL LABINECA d.o.o. za hotelijerstvo, zastupan po zajedničkom odvjetničkom uredu Ivica Restović, Vedrana Garafulić Kukoč i Ivana Restović, iz Splita, Gorička 12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82215732082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Jadranska 2, Gradac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64.780,66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45.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ATLAS d.d.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02041978827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Dr. Ante Starčevića 45, Dubrovnik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23.270,10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46.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Krešimir Belošević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27765480032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Mile Wood 5, Petrinja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7.223,56</w:t>
            </w:r>
          </w:p>
        </w:tc>
      </w:tr>
      <w:tr w:rsidTr="00843E72" w:rsidR="0008491B" w:rsidRPr="00313075">
        <w:trPr>
          <w:trHeight w:val="204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47.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ESPLANADE OLEANDER d.o.o., zastupan po odvjetničkom društvu BORIĆ&amp;PARTNERI d.o.o. iz Zagreba, Slavonska avenija 6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08308894711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Mihanovićeva 1,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15.143,17</w:t>
            </w:r>
          </w:p>
        </w:tc>
      </w:tr>
      <w:tr w:rsidTr="00843E72" w:rsidR="0008491B" w:rsidRPr="00313075">
        <w:trPr>
          <w:trHeight w:val="510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48.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RAIFFEISENBANK AUSTRIA d.d.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53056966535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Magazinska cesta 69,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2.772.192,59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49.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Blaženko Perić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67604422185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Rasopasno 25, Dobrinj, Otok Krk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8.513,45</w:t>
            </w:r>
          </w:p>
        </w:tc>
      </w:tr>
      <w:tr w:rsidTr="00843E72" w:rsidR="0008491B" w:rsidRPr="00313075">
        <w:trPr>
          <w:trHeight w:val="255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50.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SALAŠ LAMUT j.d.o.o. za ugostiteljske djelatnosti, zastupan po zajedničkom odvjetničkom uredu Damir Varga i Jurica Barbarić iz Vinkovaca, V. Nazora 3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48997708397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Kralja Zvonimira 23, Vinkovci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26.856,00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51.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Javna ustanova "Nacionalni park Plitvička jezera"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91109303119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ZSC Dr. Ivo Pevalek, Josipa Jovića 19, Plitvička jezera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116.149,10</w:t>
            </w:r>
          </w:p>
        </w:tc>
      </w:tr>
      <w:tr w:rsidTr="00843E72" w:rsidR="0008491B" w:rsidRPr="00313075">
        <w:trPr>
          <w:trHeight w:val="127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52.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NARODNE NOVINE d.d., zastupani po odvjetnici Vesni Alaburić iz Zagreba, Hebrangova 21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64546066176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Savski gaj XII, Put 6,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7.500,00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53.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Zdravko Ružić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78501117495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Čavle, Vrh Čavje 9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10.440,00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54.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KORUNA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01145258052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Mali Ston bb, Ston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10.206,00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55.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Melita Gernhardt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74214662860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Krstova 6, Osijek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5.502,43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56.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Ančica Marušić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42342134832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Bleiweisova 21,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5.150,00</w:t>
            </w:r>
          </w:p>
        </w:tc>
      </w:tr>
      <w:tr w:rsidTr="00843E72" w:rsidR="0008491B" w:rsidRPr="00313075">
        <w:trPr>
          <w:trHeight w:val="127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57.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Elvir Šaškin, zastupan po odvjetniku Ivanu Rački iz Zagreba, Vlaška 50a/4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60820194644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Belejska 7,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3.000,00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58.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VIP-DATA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33891176708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Ulica grada Vukovara 269D,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210.500,00</w:t>
            </w:r>
          </w:p>
        </w:tc>
      </w:tr>
      <w:tr w:rsidTr="00843E72" w:rsidR="0008491B" w:rsidRPr="00313075">
        <w:trPr>
          <w:trHeight w:val="153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59.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TOPLICE SVETI MARTIN d.d., zastupani po odvjetnici Zdenki Jukić iz Čakovca, R. Boškovića 12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37324171729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Izvorska 3, Sv. Martin na Muri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22.974,44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60.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HOTELSKO NASELJE RUSKAMEN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53902750972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Četvrt Ripnjak 17, Omiš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9.311,94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61.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Marijana Jergović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Dolčić 31,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12.192,50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62.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Marijana Bilandžić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47681566427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Luka 23, Sinj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20.000,00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63.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Barbara Gabre-Burčul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48815497392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Mila Cipre 1, Zadar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9.214,40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64.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Tomislav Juras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91944847363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Ante Šupuka 18, Šibenik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9.214,40</w:t>
            </w:r>
          </w:p>
        </w:tc>
      </w:tr>
      <w:tr w:rsidTr="00843E72" w:rsidR="0008491B" w:rsidRPr="00313075">
        <w:trPr>
          <w:trHeight w:val="178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65.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ORA-MONT d.o.o. Zastupana po zajedničkom odvjetničkom uredu Dražen Vuković i Saša Lalić iz Splita, Ul. H. Mornarice 1d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06425314434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Marasovićeva 51/I, Split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24.974,00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vMerge w:val="restart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66.</w:t>
            </w:r>
          </w:p>
        </w:tc>
        <w:tc>
          <w:tcPr>
            <w:tcW w:type="dxa" w:w="2581"/>
            <w:vMerge w:val="restart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Dubravko Mak i Jadranka Mak, zastupani po odvjetničkom društvu Vukina&amp;partneri do.o.o iz Zagreba, Prilaz Gjure Deželića 30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04897873516</w:t>
            </w:r>
          </w:p>
        </w:tc>
        <w:tc>
          <w:tcPr>
            <w:tcW w:type="dxa" w:w="2693"/>
            <w:vMerge w:val="restart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Mažuranićev trg 2, Zagreb</w:t>
            </w:r>
          </w:p>
        </w:tc>
        <w:tc>
          <w:tcPr>
            <w:tcW w:type="dxa" w:w="1559"/>
            <w:vMerge w:val="restart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6.500,00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vMerge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581"/>
            <w:vMerge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41585722804</w:t>
            </w:r>
          </w:p>
        </w:tc>
        <w:tc>
          <w:tcPr>
            <w:tcW w:type="dxa" w:w="2693"/>
            <w:vMerge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67.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Darija Čizmin/ "JEDNA BRIGA MANJE", obrt za uslužne djelatnosti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65108427636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Nova ves 57b,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3.700,00</w:t>
            </w:r>
          </w:p>
        </w:tc>
      </w:tr>
      <w:tr w:rsidTr="00843E72" w:rsidR="0008491B" w:rsidRPr="00313075">
        <w:trPr>
          <w:trHeight w:val="127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68.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Ines Zahrastnik, zastupana po odvjetniku Aleksandru Lakić iz Zagreba, Ilica 31/1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14280962733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Vladimira Nazora 29a, Donji Laduč, Brdovec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7.692,45</w:t>
            </w:r>
          </w:p>
        </w:tc>
      </w:tr>
      <w:tr w:rsidTr="00843E72" w:rsidR="0008491B" w:rsidRPr="00313075">
        <w:trPr>
          <w:trHeight w:val="229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69.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TERME MARIBOR, turizem, zdravstvo, rekreacija d.o.o., zastupan po odvjetničkom društvu Župan, Babić&amp;Antunović d.o.o. iz Zagreba, Radnička 47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97831896718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Heroja Šlandra 10, Maribor, Republika Slovenija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162.168,88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70.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OLYMPIA VODICE d.d.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78759188952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Ljudevita Gaja 6, Vodice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6.883,41</w:t>
            </w:r>
          </w:p>
        </w:tc>
      </w:tr>
      <w:tr w:rsidTr="00843E72" w:rsidR="0008491B" w:rsidRPr="00313075">
        <w:trPr>
          <w:trHeight w:val="127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71.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Almir Dervišbegović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01608282761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Tuškanova 7a,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9.680,50</w:t>
            </w:r>
          </w:p>
        </w:tc>
      </w:tr>
      <w:tr w:rsidTr="00843E72" w:rsidR="0008491B" w:rsidRPr="00313075">
        <w:trPr>
          <w:trHeight w:val="204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72.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Gordana Miolin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29490027683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Jobova 1, Split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6.691,84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73.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Jelena Počuča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94061955411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Tolstojeva 41, Split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8.026,85</w:t>
            </w:r>
          </w:p>
        </w:tc>
      </w:tr>
      <w:tr w:rsidTr="00843E72" w:rsidR="0008491B" w:rsidRPr="00313075">
        <w:trPr>
          <w:trHeight w:val="127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74.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Lidija Miše Jalšovec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35114880873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Dr. Vinka Žganca 80, Čakovec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6.335,00</w:t>
            </w:r>
          </w:p>
        </w:tc>
      </w:tr>
      <w:tr w:rsidTr="00843E72" w:rsidR="0008491B" w:rsidRPr="00313075">
        <w:trPr>
          <w:trHeight w:val="153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75.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Vanja Draganja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04753905416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Gajeva 16, Split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6.691,84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76.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ALCA ZAGREB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58353015102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Koledovčina 2,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3.454,73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77.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HOTEL SALI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10666163524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Sali 32, Dugi otok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51.915,60</w:t>
            </w:r>
          </w:p>
        </w:tc>
      </w:tr>
      <w:tr w:rsidTr="00843E72" w:rsidR="0008491B" w:rsidRPr="00313075">
        <w:trPr>
          <w:trHeight w:val="127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78.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taste of sumer j.d.o.o., zastupan po odvjetnici Zorani Živković iz Zagreba, Zvonimirova 62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80108421149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Suhopoljski put 7/1,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14.411,00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79.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ADRIAGATE, putnička agencija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64887759853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Velebitska 71, Split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106.049,74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80.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STEFANOVIĆ&amp;VRDELJA-ODVJETNIČKO DRUŠTVO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16998632083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D.T. Gavrana 13,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70.456,07</w:t>
            </w:r>
          </w:p>
        </w:tc>
      </w:tr>
      <w:tr w:rsidTr="00843E72" w:rsidR="0008491B" w:rsidRPr="00313075">
        <w:trPr>
          <w:trHeight w:val="153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81.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AMADEUS CROATIA d.d., zastupan po odvjetnici Mileni Bjelajac iz Zagreb, Bednjanska 8a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74796976599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Ilica 150,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11.007,45</w:t>
            </w:r>
          </w:p>
        </w:tc>
      </w:tr>
      <w:tr w:rsidTr="00843E72" w:rsidR="0008491B" w:rsidRPr="00313075">
        <w:trPr>
          <w:trHeight w:val="127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82.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APETIT d.o.o., zastupan po odvjetniku Mirku Budić iz Splita, Lj. Posavskog 12A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17295290805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Šubićeva 5, Split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14.775,72</w:t>
            </w:r>
          </w:p>
        </w:tc>
      </w:tr>
      <w:tr w:rsidTr="00843E72" w:rsidR="0008491B" w:rsidRPr="00313075">
        <w:trPr>
          <w:trHeight w:val="127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83.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Ivan Pukšar, zastupan po odvjetniku Goranu Samardžiji iz Zagreb, Medveščak 54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55474845676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Franje Tuđmana 84, Jastrebarsko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220.631,29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84.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REVIKROG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87536994327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Zatišće 8A,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13.750,00</w:t>
            </w:r>
          </w:p>
        </w:tc>
      </w:tr>
      <w:tr w:rsidTr="00843E72" w:rsidR="0008491B" w:rsidRPr="00313075">
        <w:trPr>
          <w:trHeight w:val="178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85.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ADRIA GRUPA d.o.o., zastupana po odvjetničkom društvu BUTERIN&amp;POSAVEC d.o.o. iz Zagreba, Draškovićeva 82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06637660960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Heinzlova 53/a,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53.202,26</w:t>
            </w:r>
          </w:p>
        </w:tc>
      </w:tr>
      <w:tr w:rsidTr="00843E72" w:rsidR="0008491B" w:rsidRPr="00313075">
        <w:trPr>
          <w:trHeight w:val="178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86.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DC TRAVEL d.o.o., zastupan po odvjetničkom društvu BUTERIN&amp;POSAVEC d.o.o. iz Zagreba, Draškovićeva 82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15188601143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Ivana Lučića 2a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43.724,58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GRAND HOTEL ADRIATIC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95024967787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Čulinečka cesta 152,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49.660,31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88.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PREMIUM TRAVEL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54011092810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Poljice 27, Orašac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9.545,00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89.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VIS d.d. u stečaju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55505367731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Šetalište A.Zanelle 5, Vis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112.910,19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90.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GRAD OSIJEK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30050049642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Franje Kuhača 9, Osijek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838,39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91.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GRAD OSIJEK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30050049642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Franje Kuhača 9, Osijek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1.485,40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92.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Željko Vučko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74170937811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Dragutina Domjanića 1, Pitomača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2.130,00</w:t>
            </w:r>
          </w:p>
        </w:tc>
      </w:tr>
      <w:tr w:rsidTr="00843E72" w:rsidR="0008491B" w:rsidRPr="00313075">
        <w:trPr>
          <w:trHeight w:val="204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93.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LUX ULAGANJA d.d., zastupan po odvjetničkom društvu BEKINA, ŠKURLA, DUJMIĆ I SPAJIĆ d.o.o. iz Zagreba, Preradovićeva 24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90746253495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Andrije Hebranga 32,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89.526,06</w:t>
            </w:r>
          </w:p>
        </w:tc>
      </w:tr>
      <w:tr w:rsidTr="00843E72" w:rsidR="0008491B" w:rsidRPr="00313075">
        <w:trPr>
          <w:trHeight w:val="153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94.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Mirjana Vuković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84788599211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Širokog brijega 2, Split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8.164,23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95.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LAGUNA NOVIGRAD d.d.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58935879058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Škverska 8, Novigrad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17.440,73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96.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INTERMOD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40095595710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Biogradska cesta 70, Zadar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57.696,09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97.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HELIOS FAROS d.d. u stečaju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48594515409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Priko bb, Stari grad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130.643,62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98.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Doris Ušalj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00190445753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Stjepana Vidulića 3, Rijeka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6.450,00</w:t>
            </w:r>
          </w:p>
        </w:tc>
      </w:tr>
      <w:tr w:rsidTr="00843E72" w:rsidR="0008491B" w:rsidRPr="00313075">
        <w:trPr>
          <w:trHeight w:val="204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99.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NOVO NORDISK, Hrvatska d.o.o., zastupan po odvjetniku Krešimiru Mateković iz Zagreba, Kneza Mislava 15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86602354675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D:T. Gavrana 17,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98.914,04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100.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E-PORT SOLUTIONS SISTEM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20122571244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Prvi Barutanski breg 1,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24.485,59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101.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Nevenka Tuđman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95997373301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Vladimira Nazora 59/I,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3.150,00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102.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Zdravka Sikirić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59944759005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Batala 3, Dubrovnik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6.205,60</w:t>
            </w:r>
          </w:p>
        </w:tc>
      </w:tr>
      <w:tr w:rsidTr="00843E72" w:rsidR="0008491B" w:rsidRPr="00313075">
        <w:trPr>
          <w:trHeight w:val="153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103.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Mario Bišćan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93695401247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Poljana D. Kalea 8,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3.465,00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104.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Ane Jarak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56929293111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Palmotićeva 23, Dubrovnik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6.205,60</w:t>
            </w:r>
          </w:p>
        </w:tc>
      </w:tr>
      <w:tr w:rsidTr="00843E72" w:rsidR="0008491B" w:rsidRPr="00313075">
        <w:trPr>
          <w:trHeight w:val="178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105.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RADIN PRINT d.o.o., zastupan po odvjetniku Leonardu Troskot iz Zagreba, Prilaz Gjure Deželića 63/V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08231094036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Gospodarska 9, Sv. Nedelja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94.308,37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106.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HUM HT d.d.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46612427238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Obala 2 broj 1, Vela Luka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10.749,93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107.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 xml:space="preserve">GRAD ZAGREB 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61817894937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Trg Stjepana Radića 1,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2.952,77</w:t>
            </w:r>
          </w:p>
        </w:tc>
      </w:tr>
      <w:tr w:rsidTr="00843E72" w:rsidR="0008491B" w:rsidRPr="00313075">
        <w:trPr>
          <w:trHeight w:val="153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108.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Udruga hrvatskih putničkih agencija (UHPA)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94944289033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Izidora Kršnjavoga 2/II,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2.625,00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109.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HOTELI RAB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98572105185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Obala Kralja Petra Krešimira IV/4, Rab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54.114,49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110.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GULIVER TRAVEL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25636115130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Obala Stjepana Radića 25, Dubrovnik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166.715,88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111.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A1 HRVATSKA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29524210204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Vrtni put 1,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26.868,19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112.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MODRA ŠPILJA d.d. u stečaju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30953977438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Ribarska 72, Komiža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95.133,60</w:t>
            </w:r>
          </w:p>
        </w:tc>
      </w:tr>
      <w:tr w:rsidTr="00843E72" w:rsidR="0008491B" w:rsidRPr="00313075">
        <w:trPr>
          <w:trHeight w:val="229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113.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HUP-ZAGREB d.d.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66859264899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Trg Krešimira Ćosića 9,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30.262,22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114.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Andrijana Crnković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24593993283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Psunjska 5,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7.627,50</w:t>
            </w:r>
          </w:p>
        </w:tc>
      </w:tr>
      <w:tr w:rsidTr="00843E72" w:rsidR="0008491B" w:rsidRPr="00313075">
        <w:trPr>
          <w:trHeight w:val="153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115.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PLAVA LAGUNA d.d.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57444289760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Rade Končara 12, Poreč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72.903,83</w:t>
            </w:r>
          </w:p>
        </w:tc>
      </w:tr>
      <w:tr w:rsidTr="00843E72" w:rsidR="0008491B" w:rsidRPr="00313075">
        <w:trPr>
          <w:trHeight w:val="127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116.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HOTEL "BOSNA" a.d. Banja Luka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400920130006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Kralja Petra 1 Karađorđevića 97, Banja Luka, Bosna i Hercegovina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6.668,63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117.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PRESIDENT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42089042789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Ulica grada Chicaga 37,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55.205,51</w:t>
            </w:r>
          </w:p>
        </w:tc>
      </w:tr>
      <w:tr w:rsidTr="00843E72" w:rsidR="0008491B" w:rsidRPr="00313075">
        <w:trPr>
          <w:trHeight w:val="127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118.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Antonija Posarić Sikirić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43131343223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Sisačka 58, Popovača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5.800,00</w:t>
            </w:r>
          </w:p>
        </w:tc>
      </w:tr>
      <w:tr w:rsidTr="00843E72" w:rsidR="0008491B" w:rsidRPr="00313075">
        <w:trPr>
          <w:trHeight w:val="204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119.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 xml:space="preserve">HOTELI DUBROVAČKA RIVIJERA d.d. 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37194694568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Šetalište Marka Marojice 40, Mlini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5.261,62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120.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SVEUČILIŠTE JURJA DOBRILE U PULI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61738073226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Zagrebačka 30, Pula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15.969,00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121.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Antonia Barišić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44755471683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Bleiweisova 11,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6.228,00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122.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Marija Hegeduš Jungvirth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30759096582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Dr. Ivana Novaka 30, Čakovec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3.253,71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123.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Alka Stropnik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16204153159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2. Kraljevec 12,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3.788,00</w:t>
            </w:r>
          </w:p>
        </w:tc>
      </w:tr>
      <w:tr w:rsidTr="00843E72" w:rsidR="0008491B" w:rsidRPr="00313075">
        <w:trPr>
          <w:trHeight w:val="153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124.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IDEA CLUB TRAVEL d.o.o., zastupan po odvjetniku Goranu Samrdžiji iz Zagreba, Medveščak 54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89539669576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Folnegovićevo 6/D,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49.426,11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125.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Mladen Butković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22079495926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Ulica Ivana Rendića 28B,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6.092,13</w:t>
            </w:r>
          </w:p>
        </w:tc>
      </w:tr>
      <w:tr w:rsidTr="00843E72" w:rsidR="0008491B" w:rsidRPr="00313075">
        <w:trPr>
          <w:trHeight w:val="153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126.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Anita Carević, zastupana po odvjetnici Maši Vukušić iz Zagreba, Ul. grada Vukovara 20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15722338117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Don Petra Peroša 6oB, Mravince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16.060,07</w:t>
            </w:r>
          </w:p>
        </w:tc>
      </w:tr>
      <w:tr w:rsidTr="00843E72" w:rsidR="0008491B" w:rsidRPr="00313075">
        <w:trPr>
          <w:trHeight w:val="127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127.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Snježana Ovničević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22109392907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Andrije Hebranga 10, Zadar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11.200,00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128.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Boženka Vranar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10579038844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Igmanska 12,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1.000,00</w:t>
            </w:r>
          </w:p>
        </w:tc>
      </w:tr>
      <w:tr w:rsidTr="00843E72" w:rsidR="0008491B" w:rsidRPr="00313075">
        <w:trPr>
          <w:trHeight w:val="178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129.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HRVATSKO DRUŠTVO SKLADATELJA zastupano po odvjetniku Fellner Pavlu iz Zagreba, Jurišićeva 1a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56668956985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Berislavićeva 9,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801,28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130.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SENSO PROFI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19859608335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Bani 73, Zagreb - Buzin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22.981,08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131.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Mirela Gulam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93257408511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Dobriše Cesarića 1, Petrinja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7.190,00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132.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HEP ELEKTRA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43965974818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Ulica grada Vukovara 37,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318,37</w:t>
            </w:r>
          </w:p>
        </w:tc>
      </w:tr>
      <w:tr w:rsidTr="00843E72" w:rsidR="0008491B" w:rsidRPr="00313075">
        <w:trPr>
          <w:trHeight w:val="2040"/>
        </w:trPr>
        <w:tc>
          <w:tcPr>
            <w:tcW w:type="dxa" w:w="675"/>
            <w:noWrap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133.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Porezna uprava, Područni ured Zagreb, zastupana po ŽDO u Zagrebu</w:t>
            </w:r>
          </w:p>
        </w:tc>
        <w:tc>
          <w:tcPr>
            <w:tcW w:type="dxa" w:w="1701"/>
            <w:noWrap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2693"/>
            <w:noWrap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559"/>
            <w:noWrap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408.145,94</w:t>
            </w:r>
          </w:p>
        </w:tc>
      </w:tr>
      <w:tr w:rsidTr="00843E72" w:rsidR="0008491B" w:rsidRPr="00313075">
        <w:trPr>
          <w:trHeight w:val="1530"/>
        </w:trPr>
        <w:tc>
          <w:tcPr>
            <w:tcW w:type="dxa" w:w="675"/>
            <w:noWrap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134.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REPUBLIKA HRVATSKA, Ministarstvo državne imovine, zastupana po ŽDO u Zagrebu</w:t>
            </w:r>
          </w:p>
        </w:tc>
        <w:tc>
          <w:tcPr>
            <w:tcW w:type="dxa" w:w="1701"/>
            <w:noWrap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95555881478</w:t>
            </w:r>
          </w:p>
        </w:tc>
        <w:tc>
          <w:tcPr>
            <w:tcW w:type="dxa" w:w="2693"/>
            <w:noWrap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559"/>
            <w:noWrap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627.563,98</w:t>
            </w:r>
          </w:p>
        </w:tc>
      </w:tr>
      <w:tr w:rsidTr="00843E72" w:rsidR="0008491B" w:rsidRPr="00313075">
        <w:trPr>
          <w:trHeight w:val="178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135.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Marija Červar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89251775447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A. Smareglija 7, Novigrad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12.066,40</w:t>
            </w:r>
          </w:p>
        </w:tc>
      </w:tr>
      <w:tr w:rsidTr="00843E72" w:rsidR="0008491B" w:rsidRPr="00313075">
        <w:trPr>
          <w:trHeight w:val="127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136.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Ivan Carević zastupan po Maši Vukušić iz Zagreba, Ulica grada Vukovara 20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79456649304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Ostravska 3, Split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21.394,81</w:t>
            </w:r>
          </w:p>
        </w:tc>
      </w:tr>
      <w:tr w:rsidTr="00843E72" w:rsidR="0008491B" w:rsidRPr="00313075">
        <w:trPr>
          <w:trHeight w:val="178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137.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Hrvojka Soljačić Vraneš, zastupana po odvjetnici Gordani Vuletić iz Zagreba, Mihanovićeva 23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67068265003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Mirkovečka 14,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16.091,95</w:t>
            </w:r>
          </w:p>
        </w:tc>
      </w:tr>
      <w:tr w:rsidTr="00843E72" w:rsidR="0008491B" w:rsidRPr="00313075">
        <w:trPr>
          <w:trHeight w:val="204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138.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POINT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32507385382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Gospodarska 12, Donji Stupnik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5.400,00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139.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Zvonimir Pavlic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87496251257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Nikole Pavića 35, Čakovec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5.000,00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140.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Branka Pavlic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06772464712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Nikole Pavića 35, Čakovec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1.120,00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141.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INTEGRA CENTRA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18340120230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Ulica grada Gospića 3,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10.220,20</w:t>
            </w:r>
          </w:p>
        </w:tc>
      </w:tr>
      <w:tr w:rsidTr="00843E72" w:rsidR="0008491B" w:rsidRPr="00313075">
        <w:trPr>
          <w:trHeight w:val="153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142.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Morana Riđanović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98099568637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Makančeva 11,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13.000,00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143.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HEP ELEKTRA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43965974818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Ulica grada Vukovara 37,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1.998,99</w:t>
            </w:r>
          </w:p>
        </w:tc>
      </w:tr>
      <w:tr w:rsidTr="00843E72" w:rsidR="0008491B" w:rsidRPr="00313075">
        <w:trPr>
          <w:trHeight w:val="127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144.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Renata Šamo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47477433340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43. Istarske divizije 12, Pula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11.273,15</w:t>
            </w:r>
          </w:p>
        </w:tc>
      </w:tr>
      <w:tr w:rsidTr="00843E72" w:rsidR="0008491B" w:rsidRPr="00313075">
        <w:trPr>
          <w:trHeight w:val="127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145.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Ozren Pičman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82934636927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Kamenarka 18,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7.273,01</w:t>
            </w:r>
          </w:p>
        </w:tc>
      </w:tr>
      <w:tr w:rsidTr="00843E72" w:rsidR="0008491B" w:rsidRPr="00313075">
        <w:trPr>
          <w:trHeight w:val="153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146.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Zoran Ušurić, turistički pratitelj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20467418635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Matetić-Rongovljva 6,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8.250,00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147.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APARTMANI MEDENA d.d.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46742627095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Hrvatski žrtava 187, Seget Donji, Općina Seget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23.898,97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148.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 xml:space="preserve">CROATIA OSIGURANJE d.d. 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26187994862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Vatroslava Jagića 33,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7.384,41</w:t>
            </w:r>
          </w:p>
        </w:tc>
      </w:tr>
      <w:tr w:rsidTr="00843E72" w:rsidR="0008491B" w:rsidRPr="00313075">
        <w:trPr>
          <w:trHeight w:val="229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149.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MEDORA HOTELI I LJETOVALIŠTA d.d., zastpani po odvjetničkom društvu BUŠURELO&amp;ŽUŽUL I PARTNERI d.o.o iz Zagreba, Boškovićeva 13A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90637704245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Mrkušića dvori 2, Podgora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20.658,50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150.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D-INTER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35575038316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Fakultetsko dobro 6,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55.167,15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151.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Zdenka Beneš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34541308667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Baščanska 10,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7.510,35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152.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OTP BANKA d.d.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52508873833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Domovinskog rata 61, Split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1.283.448,37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153.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Duško Gregurek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27636128822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Gorice 70/b,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16.961,10</w:t>
            </w:r>
          </w:p>
        </w:tc>
      </w:tr>
      <w:tr w:rsidTr="00843E72" w:rsidR="0008491B" w:rsidRPr="00313075">
        <w:trPr>
          <w:trHeight w:val="127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154.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Biljana Martinović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08149802198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Goričanska 55,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16.026,83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155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Daniel Fisher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33813253400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Tošovac 12,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8.075,00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156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Ivan Šušnja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66576629515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Botanička 8, Dugo Selo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2.000,00</w:t>
            </w:r>
          </w:p>
        </w:tc>
      </w:tr>
      <w:tr w:rsidTr="00843E72" w:rsidR="0008491B" w:rsidRPr="00313075">
        <w:trPr>
          <w:trHeight w:val="127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157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Laura Perčić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19129040761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Glavna 11, Sv. Martin na Muri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4.837,86</w:t>
            </w:r>
          </w:p>
        </w:tc>
      </w:tr>
      <w:tr w:rsidTr="00843E72" w:rsidR="0008491B" w:rsidRPr="00313075">
        <w:trPr>
          <w:trHeight w:val="127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158.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Specijalna bolnica za medicinsku rehabilitaciju "BIOKOVKA" Makarska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22775078552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Put Cvitačke 9, Makarska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95.592,14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159.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Miroslav Bohm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85343037164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Bukovačka cesta 12,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24.370,00</w:t>
            </w:r>
          </w:p>
        </w:tc>
      </w:tr>
      <w:tr w:rsidTr="00843E72" w:rsidR="0008491B" w:rsidRPr="00313075">
        <w:trPr>
          <w:trHeight w:val="153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160.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ECS EUROCOMPUTER SYSTEMS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72693424464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Maksimirska 120,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88.305,94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161.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BORIK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89869631318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Majstora Radovana 7, Zadar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116.813,80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162.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HOTELI PUNAT d.d.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56485977409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Obala 94, Punat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20.943,15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163.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PUNTA SKALA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02964137348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Zrinskofrankopanska 38, Zadar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17.258,96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164.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Turistički obrt VIVADO vl. Nikša Kulišić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16395734974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Šetalište Marka Marojice bb, Mlini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14.350,00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165.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Damir Prusac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64677918100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Oštarijska 11,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6.808,01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166.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Lucija Strikić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99846473425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Jeretova 11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6.232,50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167.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Miroslava Alujević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66371030784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Vela Banda 16, Bobovišća na moru, Milna Brač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3.473,30</w:t>
            </w:r>
          </w:p>
        </w:tc>
      </w:tr>
      <w:tr w:rsidTr="00843E72" w:rsidR="0008491B" w:rsidRPr="00313075">
        <w:trPr>
          <w:trHeight w:val="127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168.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MENEGHETTI d.o.o., zastupani po odvjetnici Ivani Lončar iz Zagreba, Gundulićeva 18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03413543055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Stancija Meneghetti 1, Bale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26.104,26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169.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HTP Korčula d.d.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63259199217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Šetalište Frana Kršinića 104, Korčula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94.271,62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170.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Nikolina Koceić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45599409636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Ulica Jasmina 48a,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11.776,54</w:t>
            </w:r>
          </w:p>
        </w:tc>
      </w:tr>
      <w:tr w:rsidTr="00843E72" w:rsidR="0008491B" w:rsidRPr="00313075">
        <w:trPr>
          <w:trHeight w:val="127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171.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Srđan Foscarini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80483264085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Sinokoše 24, Kaštel Lukšić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1.000,00</w:t>
            </w:r>
          </w:p>
        </w:tc>
      </w:tr>
      <w:tr w:rsidTr="00843E72" w:rsidR="0008491B" w:rsidRPr="00313075">
        <w:trPr>
          <w:trHeight w:val="255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172.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HOTEL HVAR d.o.o. za hotelijerstvo i turizam, zastupani po zajedničkom odvjetničkom uredu Ivici Restoviću, Vedrani Garafulić Kukoč, Ivani Restović iz Splita, Gorička 12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94905144054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Jelsa 893, Otok Hvar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45.319,34</w:t>
            </w:r>
          </w:p>
        </w:tc>
      </w:tr>
      <w:tr w:rsidTr="00843E72" w:rsidR="0008491B" w:rsidRPr="00313075">
        <w:trPr>
          <w:trHeight w:val="127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173.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Franko Gržetić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74268191691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Trg Ante Starčevića 5, Njivice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5.690,00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vMerge w:val="restart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174.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Edo Zubalić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17741381048</w:t>
            </w:r>
          </w:p>
        </w:tc>
        <w:tc>
          <w:tcPr>
            <w:tcW w:type="dxa" w:w="2693"/>
            <w:vMerge w:val="restart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Vergal 50, Novigrad</w:t>
            </w:r>
          </w:p>
        </w:tc>
        <w:tc>
          <w:tcPr>
            <w:tcW w:type="dxa" w:w="1559"/>
            <w:vMerge w:val="restart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24.132,80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vMerge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Lučila Zubalić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75634245853</w:t>
            </w:r>
          </w:p>
        </w:tc>
        <w:tc>
          <w:tcPr>
            <w:tcW w:type="dxa" w:w="2693"/>
            <w:vMerge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843E72" w:rsidR="0008491B" w:rsidRPr="00313075">
        <w:trPr>
          <w:trHeight w:val="255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175.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FONTANA HOTEL APARTMANI d.o.o., zastupani po zajedničkom odvjetničkom uredu Ivici Restoviću, Vedrani Garafulić Kukoč, Ivani Restović iz Splita, Gorička 12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31475330936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Jelsa 94, Jelsa, Otok Hvar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490.734,38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176.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MEĐIMURSKE VODE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81394716246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Matice Hrvatske 10, Čakovec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573,52</w:t>
            </w:r>
          </w:p>
        </w:tc>
      </w:tr>
      <w:tr w:rsidTr="00843E72" w:rsidR="0008491B" w:rsidRPr="00313075">
        <w:trPr>
          <w:trHeight w:val="255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177.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L. TOURIST d.o.o. Lovran, zastupan po zajedničkom odvjetničkom uredu Arsen Stipinović, Dušan Miočić, Ana Milošević, Iva Slavola iz Rijeke, Prolaz Marije K.Kozulić 2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60139525716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Maršala Tita 60, Lovran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59.679,72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178.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Iris Božović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21375826192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Brodarica 35a, Šibenik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11.619,95</w:t>
            </w:r>
          </w:p>
        </w:tc>
      </w:tr>
      <w:tr w:rsidTr="00843E72" w:rsidR="0008491B" w:rsidRPr="00313075">
        <w:trPr>
          <w:trHeight w:val="204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179.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Marko Rosandić, vlasnik obrta grafičke usluge OHO DESIGN, zastupan po odvjetnici Dariji Božinović iz Zagreba, Petrovaradinska 1/V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83676572851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S.S.Kranjčevića 7, Gradići, Velika Gorica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19.389,21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180.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Silvija Voraček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89808004569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Karla Metikoša 7,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3.000,00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181.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Irena Par Koričić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99756292109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Mlinovi 161B,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7.020,50</w:t>
            </w:r>
          </w:p>
        </w:tc>
      </w:tr>
      <w:tr w:rsidTr="00843E72" w:rsidR="0008491B" w:rsidRPr="00313075">
        <w:trPr>
          <w:trHeight w:val="255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182.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HRVATSKA POŠTANSKA BANKA d.d.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87939104217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Jurišićeva 4,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2.303.131,66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183.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Damir Hrelja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48463588648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Frankopanska 23, Crikvenica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4.000,00</w:t>
            </w:r>
          </w:p>
        </w:tc>
      </w:tr>
      <w:tr w:rsidTr="00843E72" w:rsidR="0008491B" w:rsidRPr="00313075">
        <w:trPr>
          <w:trHeight w:val="153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184.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HTP OREBIĆ d.d.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98026846668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Šetalište Kralja Petra Krešimira IV br.11, Orebić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40.883,14</w:t>
            </w:r>
          </w:p>
        </w:tc>
      </w:tr>
      <w:tr w:rsidTr="00843E72" w:rsidR="0008491B" w:rsidRPr="00313075">
        <w:trPr>
          <w:trHeight w:val="178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185.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Iris Radetić, zastupana po odvjetničkom društvu VEDRIŠ&amp;PARTNERI iz Zagreba, Ozaljska 136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30483160365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III. Bijenički ogranak 13,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7.640,00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186.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NAUTIČKI CENTAR KOMIŽA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80069446180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Hrvatski mučenika 18, Komiža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2.420,00</w:t>
            </w:r>
          </w:p>
        </w:tc>
      </w:tr>
      <w:tr w:rsidTr="00843E72" w:rsidR="0008491B" w:rsidRPr="00313075">
        <w:trPr>
          <w:trHeight w:val="178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187.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HRVATSKA RADIOTELEVIZIJA, zastupana po odvjetniku Josipu Madirazza iz Zagreba, Masarikova 21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68419124305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Prisavlje 3,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4.430,52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188.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JADERATOURS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84718613059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Poljana pape Aleksandra III/1, Zadar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47.366,74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189.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SUNČANA VURA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81240702858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Kožarska 2,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10.577,88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190.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Vesna Bukarica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95888678304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Rebar 88,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19.040,70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191.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Želimir Đumić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13993872632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Šestinski dol 146,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7.398,00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192.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Vesna Runje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97535465405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Obrovac Sinjski 31, Obrovac Sinjski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8.331,52</w:t>
            </w:r>
          </w:p>
        </w:tc>
      </w:tr>
      <w:tr w:rsidTr="00843E72" w:rsidR="0008491B" w:rsidRPr="00313075">
        <w:trPr>
          <w:trHeight w:val="153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193.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N.O.5 RENT.A.CAR d.o.o., zastupan po odvjetniku Dubravku Arapović iz Dubrovnika, Vukovarska 17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39895934741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Bana J. Jelačića 93, Dubrovnik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24.342,43</w:t>
            </w:r>
          </w:p>
        </w:tc>
      </w:tr>
      <w:tr w:rsidTr="00843E72" w:rsidR="0008491B" w:rsidRPr="00313075">
        <w:trPr>
          <w:trHeight w:val="178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194.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HRVATSKI ZAVOD ZA ZAPOŠLJAVANJE, Središnji ured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91547293790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Radnička cesta 1,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29.255,46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195.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Mislav Biočina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17012209025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Poljička cesta 15, Split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10.000,00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196.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HOTELI VODICE d.d.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94858559872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Grgura Ninskog 1, Vodice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60.632,48</w:t>
            </w:r>
          </w:p>
        </w:tc>
      </w:tr>
      <w:tr w:rsidTr="00843E72" w:rsidR="0008491B" w:rsidRPr="00313075">
        <w:trPr>
          <w:trHeight w:val="204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197.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ALLIANZ ZAGREB d.d., zastupan po odvjetničkom društvu HANŽEKOVIĆ&amp;PARTNERI d.o.o. iz Zagreba, Radnička cesta 22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23759810849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Heinzelova 70,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832.296,11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198.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Zrinka Milašinčić-Smolčić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80843453174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Bana J.Jelačića 11, jastrebarsko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8.815,00</w:t>
            </w:r>
          </w:p>
        </w:tc>
      </w:tr>
      <w:tr w:rsidTr="00843E72" w:rsidR="0008491B" w:rsidRPr="00313075">
        <w:trPr>
          <w:trHeight w:val="127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199.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GOLDEN TOUR s.r.l. , zastupan po odvjetniku Draženu Gazdi iz Zagreba, Zvonimirova 67/II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TVA FR 934 132 00 239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11-13 rue George Bernad Shaw, 75015 Paris, Francuska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159.803,56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200.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IDEA PUTOVANJA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21344819267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Žumberačka 4, Samobor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109.994,10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201.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Monika Ferić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44571757566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Nova ves 71,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10.000,00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202.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Ana Rukavina-Stilinović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72663748318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Kaniška 16, Gospić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7.615,00</w:t>
            </w:r>
          </w:p>
        </w:tc>
      </w:tr>
      <w:tr w:rsidTr="00843E72" w:rsidR="0008491B" w:rsidRPr="00313075">
        <w:trPr>
          <w:trHeight w:val="204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203.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ERSTE CARD CLUB d.o.o., zastupni po odvjetničkom društvu HANŽEKOVIĆ&amp;PARTNERI d.o.o. iz Zagreba, Radnička 22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85941596441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Frana Folnegovića 6,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30.191,82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204.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Dunja Merkler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53552166677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Vladimira Ruždjaka 17,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8.000,00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205.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Ilijana Dominović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51146030229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Hercegovačka 114, Split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3.000,00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206.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ADRIATIC TOURIST RESORTS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00594096464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Jurišićeva 2a,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239.091,44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207.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JADRAN d.d.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56994999963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Bana Jelačića 16, Crikvenica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176.201,96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208.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Jasna Frlan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35706590672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Pletenci 18, Rijeka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6.940,00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209.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HOTEL DUBROVNIK d.d.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84030903681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Ljudevita Gaja 1,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14.166,51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210.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Tanja Jergović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99650536590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Kornatska 34,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3.525,00</w:t>
            </w:r>
          </w:p>
        </w:tc>
      </w:tr>
      <w:tr w:rsidTr="00843E72" w:rsidR="0008491B" w:rsidRPr="00313075">
        <w:trPr>
          <w:trHeight w:val="153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211.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TOP LINE d.o.o. Portorož, zastupan po odvjetniku Daliboru Valinčić iz Zagreb, Ivana Lučića 2a/19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30993994244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Obala 114, Portorož, Slovenija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16.559,41</w:t>
            </w:r>
          </w:p>
        </w:tc>
      </w:tr>
      <w:tr w:rsidTr="00843E72" w:rsidR="0008491B" w:rsidRPr="00313075">
        <w:trPr>
          <w:trHeight w:val="178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212.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TRANSPORTES AEREOS PORTUGUESES, S.A., zastupan po odvjetniku Daliboru Valinčić iz Zagreb, Ivana Lučića 2a/19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86728823398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Edificio 25, Aeroporto de Lisboa, 1700-008 lisabon, Portugal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60.451,51</w:t>
            </w:r>
          </w:p>
        </w:tc>
      </w:tr>
      <w:tr w:rsidTr="00843E72" w:rsidR="0008491B" w:rsidRPr="00313075">
        <w:trPr>
          <w:trHeight w:val="127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213.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PEDALA BUS d.o.o., zastupan po odvjetnici Jasminki Trubelja iz Zagreba, Trnjanska cesta 11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77728818493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Matije Divkovića 19/A,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38.337,50</w:t>
            </w:r>
          </w:p>
        </w:tc>
      </w:tr>
      <w:tr w:rsidTr="00843E72" w:rsidR="0008491B" w:rsidRPr="00313075">
        <w:trPr>
          <w:trHeight w:val="127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214.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HOTELI BRELA d.d.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78097341068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Trg Gospe od Karmela 1, Brela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88.023,11</w:t>
            </w:r>
          </w:p>
        </w:tc>
      </w:tr>
      <w:tr w:rsidTr="00843E72" w:rsidR="0008491B" w:rsidRPr="00313075">
        <w:trPr>
          <w:trHeight w:val="127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215.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HOTELI TUČEPI d.d.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25592312404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Dračevica 35, Tučepi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58.216,16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216.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HOTELI ZLATNI RAT d.d.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52164567674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Bračka cesta 13, Bol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70.055,50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217.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VENDITA j.d.o.o.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15035105534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Sokolska 30F, Našice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9.995,04</w:t>
            </w:r>
          </w:p>
        </w:tc>
      </w:tr>
      <w:tr w:rsidTr="00843E72" w:rsidR="0008491B" w:rsidRPr="00313075">
        <w:trPr>
          <w:trHeight w:val="178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218.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MARINA HRAMINA d.o.o. za nautički turizam, zastupan po odvjetnicvi Sanji Miličević iz Zadra, Široka ulica 12/I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42190198709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Put Gradine 1, Murter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12.045,65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219.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Narcisa Neidhardt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85207799240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Ilica 26,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8.121,43</w:t>
            </w:r>
          </w:p>
        </w:tc>
      </w:tr>
      <w:tr w:rsidTr="00843E72" w:rsidR="0008491B" w:rsidRPr="00313075">
        <w:trPr>
          <w:trHeight w:val="178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220.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POSTOJNSKA JAMA d.o.o., zastupan po odvjetniku Žarku Tataleviću iz Ljubljane, Slovenska cesta 54, Slovenija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5004365000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Jamska cesta 30, Postojna, Slovenija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30.230,88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221.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SHD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SI23678836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Triglavska cesta 17, Bohinjska Bistrica, Slovenija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9.312,62</w:t>
            </w:r>
          </w:p>
        </w:tc>
      </w:tr>
      <w:tr w:rsidTr="00843E72" w:rsidR="0008491B" w:rsidRPr="00313075">
        <w:trPr>
          <w:trHeight w:val="127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222.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Dajana Birovljević, zastupana po odvjetnici Emi Kalogjeri Juranić iz Zagreba, Jurišićeva 2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70626431758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Ivana Gorana Kovačića 4, Bistrinci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7.397,75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223.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Ira Berber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50299595984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Pantovčak 158,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6.961,00</w:t>
            </w:r>
          </w:p>
        </w:tc>
      </w:tr>
      <w:tr w:rsidTr="00843E72" w:rsidR="0008491B" w:rsidRPr="00313075">
        <w:trPr>
          <w:trHeight w:val="153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224.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OKARINA d.o.o., zastupana po odvjetniku Almiru Dervišbegović iz Zagreba, Kneza Mislava 4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Janova 50, Ljubljana Republika Slovenija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22.736,21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225.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Fedor Butković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97957623182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Koparska 37, Putinžela 59, Pula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19.152,35</w:t>
            </w:r>
          </w:p>
        </w:tc>
      </w:tr>
      <w:tr w:rsidTr="00843E72" w:rsidR="0008491B" w:rsidRPr="00313075">
        <w:trPr>
          <w:trHeight w:val="127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226.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Kazimir Pleše, zastupan po odvjetniku Borisu Gregorić iz Rijeke, V. Lisinski 6/II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86789434913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Goranska 28, Crikvenica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87.343,00</w:t>
            </w:r>
          </w:p>
        </w:tc>
      </w:tr>
      <w:tr w:rsidTr="00843E72" w:rsidR="0008491B" w:rsidRPr="00313075">
        <w:trPr>
          <w:trHeight w:val="204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227.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IMPULS-LEASING d.o.o., zastupan po odvjetničkom društvu KNEZOVIĆ&amp;PARTNERI j.t.d. iz Zagreba, Radnička cesta 54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65918029671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Velimira Škorpika 24/I,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17.283,45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228.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 xml:space="preserve">Damijan Muštra 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70873842259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Balanačane 15, Trogir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13.943,85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229.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SRCE DALMACIJE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71705372144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Gornja Vala, Drvenik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5.465,83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230.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AMES ITLETI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17144962987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Tina Ujevića 17, Komiža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13.530,00</w:t>
            </w:r>
          </w:p>
        </w:tc>
      </w:tr>
      <w:tr w:rsidTr="00843E72" w:rsidR="0008491B" w:rsidRPr="00313075">
        <w:trPr>
          <w:trHeight w:val="178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231.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ONE TRAVELLER Ltd., zastupan po odvjetniku Daliboru Valinčić iz Zagreb, Ivana Lučića 2a/19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 57192009970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155 Wellingborough Road, Rusheden, Northampthonshire, Ujedinjeno Kraljevstvo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75.117,10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232.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Marija Rosanda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44966132857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Pješčana uvala II odvojak, Pula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10.745,35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233.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HEP-OPSKRBA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63073332379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Vukovarska 37,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18.882,96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234.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Vatroslav Mateljić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56611792096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Crvenog Križa 29,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39.979,81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235.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PRIMOŠTEN HOTELI d.o.o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20719186567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Raduča 11, Primošten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67.827,38</w:t>
            </w:r>
          </w:p>
        </w:tc>
      </w:tr>
      <w:tr w:rsidTr="00843E72" w:rsidR="0008491B" w:rsidRPr="00313075">
        <w:trPr>
          <w:trHeight w:val="127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236.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KAIROS TRAVEL, zastupan po odvjetniku Daliboru Valinčić iz Zagreb, Ivana Lučića 2a/19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50592199708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Omval 137, 1096 AA Amsterdam, Nizozemska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49.800,10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237.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VJESNIK d.d.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83180487843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Slavonska avenija 4,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81.000,00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238.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ZAGREBAČKI HOLDING d.o.o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Ulica grada Vukovara 41,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2.349,98</w:t>
            </w:r>
          </w:p>
        </w:tc>
      </w:tr>
      <w:tr w:rsidTr="00843E72" w:rsidR="0008491B" w:rsidRPr="00313075">
        <w:trPr>
          <w:trHeight w:val="153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239.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MAGNUM OPATIJA d.o.o., zastupani po odvjetniku Branimiru Žarković iz Zagreba, Medulićeva 11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96645008206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Trg V. Gortana 2/1, Opatija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37.364,76</w:t>
            </w:r>
          </w:p>
        </w:tc>
      </w:tr>
      <w:tr w:rsidTr="00843E72" w:rsidR="0008491B" w:rsidRPr="00313075">
        <w:trPr>
          <w:trHeight w:val="153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240.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HOTELI A d.o.o. za turizam i usluge, zastupan po odvjetnici Roziti Vidan iz Splita, Ćirila i Metoda br. 38, Split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33251706151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Prljuge 19A, Šibenik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65.320,09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241.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Boris Marić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53229302738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Fra Didaka Buntića 143, Mostar, Bosna i Hercegovina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5.415,00</w:t>
            </w:r>
          </w:p>
        </w:tc>
      </w:tr>
      <w:tr w:rsidTr="00843E72" w:rsidR="0008491B" w:rsidRPr="00313075">
        <w:trPr>
          <w:trHeight w:val="204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242.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HOSTIN d.o.o., zastupan po odvjetničkom društvu OREHOVEC, VINTER, KIŠ, ŠIMUNOVIĆ d.o.o. iz Zagreba, Smičiklasova 18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48094042121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Barčićeva 9,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10.141,78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243.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BAOTIĆ d.d.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64453957424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Maksimirska 282,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12.000,00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244.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AUTODUBRAVA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82053451114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Mandlova 1,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12.000,00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245.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BAOTIĆ NEKRETNINE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82397711055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Maksimirska 282,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12.00,00</w:t>
            </w:r>
          </w:p>
        </w:tc>
      </w:tr>
      <w:tr w:rsidTr="00843E72" w:rsidR="0008491B" w:rsidRPr="00313075">
        <w:trPr>
          <w:trHeight w:val="255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246.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ZAGREBAČKA BANKA d.d.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92963223473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Trg Bana J.Jelačića 10,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289.525,48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247.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Mirna Zanetti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18571980097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Ulica Istarskog razvoda 22, Novigrad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9.033,15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248.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Mara Argentin Rakamarić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49498385761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Ulica Istarskog razvoda 12, Novigrad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9.033,15</w:t>
            </w:r>
          </w:p>
        </w:tc>
      </w:tr>
      <w:tr w:rsidTr="00843E72" w:rsidR="0008491B" w:rsidRPr="00313075">
        <w:trPr>
          <w:trHeight w:val="178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249.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Alen Pašalić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34331959606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M. Mujezinovića 13, Bihać, Bosna i Hercegovina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13.520,00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250.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Martina Broz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54585206816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Hermanova ulica 13H,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3.525,00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251.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Marin-Krsto Odak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01789135230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Torbarova 5,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3.174,37</w:t>
            </w:r>
          </w:p>
        </w:tc>
      </w:tr>
      <w:tr w:rsidTr="00843E72" w:rsidR="0008491B" w:rsidRPr="00313075">
        <w:trPr>
          <w:trHeight w:val="204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252.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KRUNA NEKRETNINE d.o.o., zastupan po odvjetničkom društvu GUGIĆ, KOVAČIĆ&amp;KRIVIĆ d.o.o. iz Zagreba, Radnička 52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07660314818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Videkovići 26b, Novaki (Sveta Nedelja)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8.794,14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253.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FINA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85821130368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Ul. grada Vukovara 70,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64.232,03</w:t>
            </w:r>
          </w:p>
        </w:tc>
      </w:tr>
      <w:tr w:rsidTr="00843E72" w:rsidR="0008491B" w:rsidRPr="00313075">
        <w:trPr>
          <w:trHeight w:val="178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254.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DENTSU AEGIS NETWORK d.o.o., zastupan po odvjetniku Davidu Jakovljević iz Zagreba, Trg N. Šubića Zrinskog 10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42446715470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Petrinjska 59,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4.000,00</w:t>
            </w:r>
          </w:p>
        </w:tc>
      </w:tr>
      <w:tr w:rsidTr="00843E72" w:rsidR="0008491B" w:rsidRPr="00313075">
        <w:trPr>
          <w:trHeight w:val="153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255.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RAIFFEISEN LEASING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75346450537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Radnička 43,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17.305,88</w:t>
            </w:r>
          </w:p>
        </w:tc>
      </w:tr>
      <w:tr w:rsidTr="00843E72" w:rsidR="0008491B" w:rsidRPr="00313075">
        <w:trPr>
          <w:trHeight w:val="127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256.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Ivana Kovačević, zastupana po odvjetniku Josipšu Jelić iz Slavonskog Broda, A. Cesarca 28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41876962342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Franje Maričevića 2, Slavonski Brod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10.658,65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257.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HOTEL SOLITUDO-LASTOVO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25439742099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Uvala Pasadur 1, Lastovo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16.273,82</w:t>
            </w:r>
          </w:p>
        </w:tc>
      </w:tr>
      <w:tr w:rsidTr="00843E72" w:rsidR="0008491B" w:rsidRPr="00313075">
        <w:trPr>
          <w:trHeight w:val="127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258.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Danijela Grivičić, zastupana po odvjetniku Josipu Jelić iz Slavonskog Broda, A. Cesarca 28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44926613044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Kujnik 61, Oriovac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10.650,03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259.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SKDD d.d.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64406809162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Heinzlova 62A,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5.562,35</w:t>
            </w:r>
          </w:p>
        </w:tc>
      </w:tr>
      <w:tr w:rsidTr="00843E72" w:rsidR="0008491B" w:rsidRPr="00313075">
        <w:trPr>
          <w:trHeight w:val="153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260.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HOTEL CENTRAL d.d., zastupan po odvjetničkom društvu BABIĆ I PARTNERI d.o.o, Nova cesta 60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03061873339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Branimirova 3,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14.877,60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261.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Darija Dragojević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02309655465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Vijenac Ivana Meštorvića 64, Osijek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5.502,42</w:t>
            </w:r>
          </w:p>
        </w:tc>
      </w:tr>
      <w:tr w:rsidTr="00843E72" w:rsidR="0008491B" w:rsidRPr="00313075">
        <w:trPr>
          <w:trHeight w:val="204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262.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TERME JEZERČICA d.o.o., zastupana po odvjetničkom društvu POROBIJA&amp;ŠPOLJARIĆ d.o.o. iz Varaždina, Kolodvorska 12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13598694566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Zinke Kunc 47, Varaždin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8.340,73</w:t>
            </w:r>
          </w:p>
        </w:tc>
      </w:tr>
      <w:tr w:rsidTr="00843E72" w:rsidR="0008491B" w:rsidRPr="00313075">
        <w:trPr>
          <w:trHeight w:val="178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263.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MERIDIJAN PUTOVANJA d.o.o., zastupani po odvjetniku Jasminu Jusufhodžić iz Zagreba, Oranički odvojak 4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92543185524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Trg Hrv.Pavlina 8,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15.205,60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264.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Zrinka Lambaša Šupe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Put Gimnazije 69, Šibenik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10.934,00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265.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HOTELI ZADAR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40699482950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Vlahe Paljetka 2, Zadar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46.390,28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vMerge w:val="restart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266.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Diana Šušteršić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59850274100</w:t>
            </w:r>
          </w:p>
        </w:tc>
        <w:tc>
          <w:tcPr>
            <w:tcW w:type="dxa" w:w="2693"/>
            <w:vMerge w:val="restart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Slavujevac 16a, Zagreb</w:t>
            </w:r>
          </w:p>
        </w:tc>
        <w:tc>
          <w:tcPr>
            <w:tcW w:type="dxa" w:w="1559"/>
            <w:vMerge w:val="restart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5.430,00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vMerge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Damir Šušteršić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37537842599</w:t>
            </w:r>
          </w:p>
        </w:tc>
        <w:tc>
          <w:tcPr>
            <w:tcW w:type="dxa" w:w="2693"/>
            <w:vMerge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vMerge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267.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Martina Dužević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55945429909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Ante T.Mimare 50,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3.000,00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268.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Republika Hrvatska zastupana po ŽDO u Zagrebu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Savska 41,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146.394,27</w:t>
            </w:r>
          </w:p>
        </w:tc>
      </w:tr>
      <w:tr w:rsidTr="00843E72" w:rsidR="0008491B" w:rsidRPr="00313075">
        <w:trPr>
          <w:trHeight w:val="127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269.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Borna Grizelj, zastupan po odvjetnici Nini Dević iz Zagreba, Lastovska 9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51623710589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Hrvoja Macanovića 57,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2.500,00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270.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 xml:space="preserve">ŠVARČA d.d., zastupani po odvjetnici </w:t>
            </w:r>
          </w:p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Karmeli Toljan iz Zagreba, D.T. Gavrana 9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55915798260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Mala Švarča 155, Karlovac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47.577,65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271.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SALVE REGINA-MARIJA BISTRICA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00925470789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Trpinjska 9,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5.672,89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272.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Sara Grbac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12371660828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Marinići 8, Viškovo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3.500,00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273.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HOTELI ŽIVOGOŠĆE d.d.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88429213928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Porat 136, Živogošće, Igrana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25.161,68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274.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HOTEL MEDENA d.d.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15293296133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Ul. Hrvatskih žrtava 175, Seget Donji, Općina Seget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85.497,82</w:t>
            </w:r>
          </w:p>
        </w:tc>
      </w:tr>
      <w:tr w:rsidTr="00843E72" w:rsidR="0008491B" w:rsidRPr="00313075">
        <w:trPr>
          <w:trHeight w:val="127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275.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JAVNA USTANOVA"Nacionalni park Brijuni"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79193158584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Brijuni, Pula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8.124,00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276.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EPIDOS TURIZEM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Si96418591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Izletniška ulica 44, Bled, Slovenija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11.090,74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277.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Nenad Macan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39739462904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Šestinski dol 146,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10.707,76</w:t>
            </w:r>
          </w:p>
        </w:tc>
      </w:tr>
      <w:tr w:rsidTr="00843E72" w:rsidR="0008491B" w:rsidRPr="00313075">
        <w:trPr>
          <w:trHeight w:val="153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278.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Nada Marasović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13512542206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Marasovića 31, Split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11.613,65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279.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Maldenka Brhanović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Doverska 9, Split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7.620,00</w:t>
            </w:r>
          </w:p>
        </w:tc>
      </w:tr>
      <w:tr w:rsidTr="00843E72" w:rsidR="0008491B" w:rsidRPr="00313075">
        <w:trPr>
          <w:trHeight w:val="153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280.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Irena Knez, zastupana po odvjetniku Domagoju Krpini iz Varaždina, Petra Preradovića 17/III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39018448757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Dubrovačka 49, Biograd na moru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12.080,00</w:t>
            </w:r>
          </w:p>
        </w:tc>
      </w:tr>
      <w:tr w:rsidTr="00843E72" w:rsidR="0008491B" w:rsidRPr="00313075">
        <w:trPr>
          <w:trHeight w:val="127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281.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TERME TUHELJ d.o.o., zastupana po Mariji Kos iz Zagreba, Jurišićeva 18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56566580479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Ljudevita 4, Tuheljske toplice, Tuhelj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54.260,99</w:t>
            </w:r>
          </w:p>
        </w:tc>
      </w:tr>
      <w:tr w:rsidTr="00843E72" w:rsidR="0008491B" w:rsidRPr="00313075">
        <w:trPr>
          <w:trHeight w:val="229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282.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Vera Bakarčić, zastupana po odvjetničkom društvu VUKIĆ, JELUŠIĆ, ŠULINA, STANKOVIĆ, JURICAN&amp;JABUKA d.o.o. iz Rijeke, Nikole Tesle 9/V-VI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31120196575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Obala Frana Supila 8, Opatija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41.910,04</w:t>
            </w:r>
          </w:p>
        </w:tc>
      </w:tr>
      <w:tr w:rsidTr="00843E72" w:rsidR="0008491B" w:rsidRPr="00313075">
        <w:trPr>
          <w:trHeight w:val="204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283.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GLOBAL HOTEL PLUS d.o.o., zastupani po zajedničkom odvjetničkom uredu PRALJAK&amp;SVIĆ iz Zagreba, Radnička cesta 37b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07467138031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Palmotićeva 39,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391.609,70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284.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TOMMY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00278260010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Domovinskog rata 93, Split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166.650,00</w:t>
            </w:r>
          </w:p>
        </w:tc>
      </w:tr>
      <w:tr w:rsidTr="00843E72" w:rsidR="0008491B" w:rsidRPr="00313075">
        <w:trPr>
          <w:trHeight w:val="153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285.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TERME ČATEŽ d.d.,  zastupano po odvjetničkom društvu ZEČEVIĆ i dr. d.o.o. iz Zagreba, Selska cesta 3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24209939109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Topliška cesta 35, Brežice, Slovenija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65.699,42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286.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Kristina Šimac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28925590285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Pantovčak 121,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16.825,00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287.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Dubravka Masnc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12813569923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Gornja Reka 11a,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3.893,00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288.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SVEUČILIŠTE U ZAGREBU EKONOMSKI FAKULTET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27208467122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Trg J.F. Kennedyja 6,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75.000,00</w:t>
            </w:r>
          </w:p>
        </w:tc>
      </w:tr>
      <w:tr w:rsidTr="00843E72" w:rsidR="0008491B" w:rsidRPr="00313075">
        <w:trPr>
          <w:trHeight w:val="204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289.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COCA-COLA HBC HRVATSKA d.o.o., zastupana po odvjetničkom društvu RAVLIĆ&amp;ŠURJAK d.o.o. iz Zagreba, Boškovićeva ulica 23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00228269289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Sachsova 1,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74.690,37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290.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HOTELI NJIVICE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86096345385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Primorska cesta 30, Njivice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45.394,96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291.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Ana Klepić Kolar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39335690692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Savski gaj I 21,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2.995,00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292.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Učilište za poslovno upravljanje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35049089877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Draškovićeva 55,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14.435,50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293.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Ana Maria Šelej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53028928043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Trg Ante Starčevića 15a, Donji Miholjac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28.498,50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294.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KONICA MINOLTA HRVATSKA - POSLOVNA RJEŠENJA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31697259786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Horvatova 82,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1.170,00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295.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Slaven Jakšić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44611293279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Čučerska cesta 295,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6.590,00</w:t>
            </w:r>
          </w:p>
        </w:tc>
      </w:tr>
      <w:tr w:rsidTr="00843E72" w:rsidR="0008491B" w:rsidRPr="00313075">
        <w:trPr>
          <w:trHeight w:val="127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296.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Toni Klinc, zastupan po odvjetniku Šime Bogović iz Zagreba, Zagrebačka cesta 143/a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37191397333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Ilica 54,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5.913,41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297.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PASTURA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41401736624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Vrilo 28, Postira, Brač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38.273,10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298.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VODOOPSKRA I ODVODNJA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83416546499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Folnegovićeva 1,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1.609,98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299.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HEP-TOPLINARSTVO d.o.o. POGON OSIJEK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15907062900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Miševečka 15a,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8.097,33</w:t>
            </w:r>
          </w:p>
        </w:tc>
      </w:tr>
      <w:tr w:rsidTr="00843E72" w:rsidR="0008491B" w:rsidRPr="00313075">
        <w:trPr>
          <w:trHeight w:val="204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300.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BIMITA COMMERCE d.o.o., zastupani po odvjetničkom društvu ŽUPIĆ&amp;PARTNERI d.o.o. iz Zagreba, Radnička cesta 37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02768015146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Kopilica 8/a, Split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17.827,06</w:t>
            </w:r>
          </w:p>
        </w:tc>
      </w:tr>
      <w:tr w:rsidTr="00843E72" w:rsidR="0008491B" w:rsidRPr="00313075">
        <w:trPr>
          <w:trHeight w:val="153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301.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ADRIJANA ZNANJE j.d.o.o., zastupana po odvjetniku Zoranu Hlednjak iz Zagreba, Ilica 191 B/1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76707266216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Međimurska 9,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10.602,00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302.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AUTO ŠKOLA CENTAR vl. Damir Mujagić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62408999619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Zrinsko-Frankopanska 34, Zadar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5.200,00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303.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GINO VANO, OBRT ZA USLUGE, VL. ĐINO MARINOVIĆ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91250469624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Vrandučka II 6,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10.388,00</w:t>
            </w:r>
          </w:p>
        </w:tc>
      </w:tr>
      <w:tr w:rsidTr="00843E72" w:rsidR="0008491B" w:rsidRPr="00313075">
        <w:trPr>
          <w:trHeight w:val="51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304.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Franica Damjanović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22934797839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Žrnovska Banja 716, Žrnovo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54.035,12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305.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GRADSKA PLINARA ZAGREB-OPSKRBA d.o.o.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74364571096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Radnička cesta 1,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308,95</w:t>
            </w:r>
          </w:p>
        </w:tc>
      </w:tr>
      <w:tr w:rsidTr="00843E72" w:rsidR="0008491B" w:rsidRPr="00313075">
        <w:trPr>
          <w:trHeight w:val="1020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306.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Vesna Pirić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43050088849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Jarun 59,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5.150,00</w:t>
            </w:r>
          </w:p>
        </w:tc>
      </w:tr>
      <w:tr w:rsidTr="00843E72" w:rsidR="0008491B" w:rsidRPr="00313075">
        <w:trPr>
          <w:trHeight w:val="765"/>
        </w:trPr>
        <w:tc>
          <w:tcPr>
            <w:tcW w:type="dxa" w:w="675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307.</w:t>
            </w:r>
          </w:p>
        </w:tc>
        <w:tc>
          <w:tcPr>
            <w:tcW w:type="dxa" w:w="258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HRVATSKI ZAVOD ZA JAVNO ZDRAVSTVO</w:t>
            </w:r>
          </w:p>
        </w:tc>
        <w:tc>
          <w:tcPr>
            <w:tcW w:type="dxa" w:w="1701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75297532041</w:t>
            </w:r>
          </w:p>
        </w:tc>
        <w:tc>
          <w:tcPr>
            <w:tcW w:type="dxa" w:w="2693"/>
            <w:hideMark/>
          </w:tcPr>
          <w:p w:rsidRDefault="0008491B" w:rsidP="00843E72" w:rsidR="0008491B" w:rsidRPr="00313075">
            <w:pPr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Rockfellerova 7, Zagreb</w:t>
            </w:r>
          </w:p>
        </w:tc>
        <w:tc>
          <w:tcPr>
            <w:tcW w:type="dxa" w:w="1559"/>
            <w:hideMark/>
          </w:tcPr>
          <w:p w:rsidRDefault="0008491B" w:rsidP="00843E72" w:rsidR="0008491B" w:rsidRPr="0031307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13075">
              <w:rPr>
                <w:rFonts w:cs="Times New Roman" w:hAnsi="Times New Roman" w:ascii="Times New Roman"/>
                <w:sz w:val="24"/>
                <w:szCs w:val="24"/>
              </w:rPr>
              <w:t>290,00</w:t>
            </w:r>
          </w:p>
        </w:tc>
      </w:tr>
    </w:tbl>
    <w:p w:rsidRDefault="0008491B" w:rsidP="0008491B" w:rsidR="0008491B" w:rsidRPr="00313075">
      <w:pPr>
        <w:rPr>
          <w:sz w:val="24"/>
          <w:szCs w:val="24"/>
        </w:rPr>
      </w:pPr>
    </w:p>
    <w:p w:rsidRDefault="004A7852" w:rsidP="0008491B" w:rsidR="004A7852">
      <w:pPr>
        <w:rPr>
          <w:sz w:val="24"/>
          <w:szCs w:val="24"/>
        </w:rPr>
      </w:pPr>
    </w:p>
    <w:p w:rsidRDefault="0070721D" w:rsidP="0070721D" w:rsidR="004A7852" w:rsidRPr="0070721D">
      <w:pPr>
        <w:pStyle w:val="Odlomakpopisa"/>
        <w:numPr>
          <w:ilvl w:val="0"/>
          <w:numId w:val="19"/>
        </w:numPr>
        <w:rPr>
          <w:b/>
          <w:sz w:val="24"/>
        </w:rPr>
      </w:pPr>
      <w:r w:rsidRPr="0070721D">
        <w:rPr>
          <w:b/>
          <w:sz w:val="24"/>
        </w:rPr>
        <w:lastRenderedPageBreak/>
        <w:t>Osporene tražbine viših isplatnih redova:</w:t>
      </w:r>
    </w:p>
    <w:p w:rsidRDefault="0070721D" w:rsidP="0070721D" w:rsidR="0070721D">
      <w:pPr>
        <w:ind w:left="708"/>
        <w:rPr>
          <w:b/>
          <w:sz w:val="24"/>
        </w:rPr>
      </w:pPr>
      <w:r>
        <w:rPr>
          <w:b/>
          <w:sz w:val="24"/>
        </w:rPr>
        <w:t>Drugi viši isplatni red:</w:t>
      </w:r>
    </w:p>
    <w:p w:rsidRDefault="0070721D" w:rsidP="0070721D" w:rsidR="0070721D">
      <w:pPr>
        <w:ind w:left="708"/>
        <w:rPr>
          <w:b/>
          <w:sz w:val="24"/>
        </w:rPr>
      </w:pPr>
    </w:p>
    <w:p w:rsidRDefault="0070721D" w:rsidP="0070721D" w:rsidR="0070721D" w:rsidRPr="0070721D">
      <w:pPr>
        <w:ind w:left="708"/>
        <w:rPr>
          <w:b/>
          <w:sz w:val="24"/>
        </w:rPr>
      </w:pPr>
    </w:p>
    <w:p w:rsidRDefault="0070721D" w:rsidP="00964B4C" w:rsidR="004A7852">
      <w:pPr>
        <w:pStyle w:val="Odlomakpopisa"/>
        <w:numPr>
          <w:ilvl w:val="0"/>
          <w:numId w:val="42"/>
        </w:numPr>
        <w:ind w:firstLine="0" w:left="0"/>
        <w:jc w:val="both"/>
        <w:rPr>
          <w:sz w:val="24"/>
        </w:rPr>
      </w:pPr>
      <w:r w:rsidRPr="00964B4C">
        <w:rPr>
          <w:sz w:val="24"/>
        </w:rPr>
        <w:t xml:space="preserve"> GRADSKA PLINARA ZAGREB-OPSKRBA d.o.o.,</w:t>
      </w:r>
      <w:r w:rsidR="00964B4C" w:rsidRPr="00964B4C">
        <w:t xml:space="preserve"> </w:t>
      </w:r>
      <w:r w:rsidR="00964B4C" w:rsidRPr="00964B4C">
        <w:rPr>
          <w:sz w:val="24"/>
        </w:rPr>
        <w:t>Radnička cesta 1, Zagreb</w:t>
      </w:r>
      <w:r w:rsidR="00964B4C">
        <w:rPr>
          <w:sz w:val="24"/>
        </w:rPr>
        <w:t xml:space="preserve">, </w:t>
      </w:r>
      <w:r w:rsidRPr="00964B4C">
        <w:rPr>
          <w:sz w:val="24"/>
        </w:rPr>
        <w:t>OIB: 74364571096, za iznos od 815,61 kn</w:t>
      </w:r>
    </w:p>
    <w:p w:rsidRDefault="005D4A8C" w:rsidP="005D4A8C" w:rsidR="005D4A8C">
      <w:pPr>
        <w:jc w:val="both"/>
        <w:rPr>
          <w:sz w:val="24"/>
        </w:rPr>
      </w:pPr>
    </w:p>
    <w:p w:rsidRDefault="0016185B" w:rsidP="0016185B" w:rsidR="0016185B" w:rsidRPr="0016185B">
      <w:pPr>
        <w:jc w:val="both"/>
        <w:rPr>
          <w:sz w:val="24"/>
        </w:rPr>
      </w:pPr>
      <w:r w:rsidRPr="0016185B">
        <w:rPr>
          <w:sz w:val="24"/>
        </w:rPr>
        <w:t>Upućuje se u parnicu stečajni vjerovnik, u roku od 8 dana od dana od pravomoćnosti rješenja o upućivanju u parnicu, odnosno primitka drugostupanjske odluke, radi dokazivanja osnovanosti svojega osporavanja.</w:t>
      </w:r>
    </w:p>
    <w:p w:rsidRDefault="0016185B" w:rsidP="0016185B" w:rsidR="005D4A8C" w:rsidRPr="0016185B">
      <w:pPr>
        <w:jc w:val="both"/>
        <w:rPr>
          <w:sz w:val="24"/>
        </w:rPr>
      </w:pPr>
      <w:r w:rsidRPr="0016185B">
        <w:rPr>
          <w:sz w:val="24"/>
        </w:rPr>
        <w:t>Ako stečajni vjerovnik koji je upućen u parnicu, ne pokrene parnicu u dodijeljenom roku, smatrat će se da je odustao od prava na vođenje parnice.</w:t>
      </w:r>
    </w:p>
    <w:p w:rsidRDefault="005D4A8C" w:rsidP="005D4A8C" w:rsidR="005D4A8C">
      <w:pPr>
        <w:jc w:val="both"/>
        <w:rPr>
          <w:sz w:val="24"/>
        </w:rPr>
      </w:pPr>
    </w:p>
    <w:p w:rsidRDefault="005D4A8C" w:rsidP="005D4A8C" w:rsidR="005D4A8C" w:rsidRPr="005D4A8C">
      <w:pPr>
        <w:jc w:val="both"/>
        <w:rPr>
          <w:sz w:val="24"/>
        </w:rPr>
      </w:pPr>
    </w:p>
    <w:p w:rsidRDefault="004E1B39" w:rsidP="005D4A8C" w:rsidR="004A7852">
      <w:pPr>
        <w:rPr>
          <w:sz w:val="24"/>
          <w:szCs w:val="24"/>
        </w:rPr>
      </w:pPr>
      <w:r>
        <w:rPr>
          <w:sz w:val="24"/>
          <w:szCs w:val="24"/>
        </w:rPr>
        <w:t>Ospore</w:t>
      </w:r>
      <w:r w:rsidR="005D4A8C" w:rsidRPr="005D4A8C">
        <w:rPr>
          <w:sz w:val="24"/>
          <w:szCs w:val="24"/>
        </w:rPr>
        <w:t xml:space="preserve">no radi: </w:t>
      </w:r>
      <w:r w:rsidR="005D4A8C">
        <w:rPr>
          <w:sz w:val="24"/>
          <w:szCs w:val="24"/>
        </w:rPr>
        <w:t xml:space="preserve"> </w:t>
      </w:r>
      <w:r w:rsidR="005D4A8C" w:rsidRPr="005D4A8C">
        <w:rPr>
          <w:sz w:val="24"/>
          <w:szCs w:val="24"/>
        </w:rPr>
        <w:t>Račun nakon otvaranja stečajnoga postupka</w:t>
      </w:r>
      <w:r w:rsidR="00032012">
        <w:rPr>
          <w:sz w:val="24"/>
          <w:szCs w:val="24"/>
        </w:rPr>
        <w:t>.</w:t>
      </w:r>
    </w:p>
    <w:p w:rsidRDefault="004A7852" w:rsidP="00170E7C" w:rsidR="004A7852">
      <w:pPr>
        <w:jc w:val="center"/>
        <w:rPr>
          <w:sz w:val="24"/>
          <w:szCs w:val="24"/>
        </w:rPr>
      </w:pPr>
    </w:p>
    <w:p w:rsidRDefault="00170E7C" w:rsidP="00170E7C" w:rsidR="00170E7C" w:rsidRPr="000D7E78">
      <w:pPr>
        <w:jc w:val="center"/>
        <w:rPr>
          <w:sz w:val="24"/>
          <w:szCs w:val="24"/>
        </w:rPr>
      </w:pPr>
      <w:r w:rsidRPr="000D7E78">
        <w:rPr>
          <w:sz w:val="24"/>
          <w:szCs w:val="24"/>
        </w:rPr>
        <w:t>U Z</w:t>
      </w:r>
      <w:r w:rsidR="00DD5CAF" w:rsidRPr="000D7E78">
        <w:rPr>
          <w:sz w:val="24"/>
          <w:szCs w:val="24"/>
        </w:rPr>
        <w:t>agre</w:t>
      </w:r>
      <w:r w:rsidR="0050607C" w:rsidRPr="000D7E78">
        <w:rPr>
          <w:sz w:val="24"/>
          <w:szCs w:val="24"/>
        </w:rPr>
        <w:t xml:space="preserve">bu </w:t>
      </w:r>
      <w:r w:rsidR="000F0D7E">
        <w:rPr>
          <w:sz w:val="24"/>
          <w:szCs w:val="24"/>
        </w:rPr>
        <w:t>18</w:t>
      </w:r>
      <w:r w:rsidRPr="000D7E78">
        <w:rPr>
          <w:sz w:val="24"/>
          <w:szCs w:val="24"/>
        </w:rPr>
        <w:t>.</w:t>
      </w:r>
      <w:r w:rsidR="000F0D7E">
        <w:rPr>
          <w:sz w:val="24"/>
          <w:szCs w:val="24"/>
        </w:rPr>
        <w:t xml:space="preserve"> ožujka</w:t>
      </w:r>
      <w:r w:rsidRPr="000D7E78">
        <w:rPr>
          <w:sz w:val="24"/>
          <w:szCs w:val="24"/>
        </w:rPr>
        <w:t xml:space="preserve"> 2</w:t>
      </w:r>
      <w:r w:rsidR="00DD5CAF" w:rsidRPr="000D7E78">
        <w:rPr>
          <w:sz w:val="24"/>
          <w:szCs w:val="24"/>
        </w:rPr>
        <w:t>01</w:t>
      </w:r>
      <w:r w:rsidR="000F0D7E">
        <w:rPr>
          <w:sz w:val="24"/>
          <w:szCs w:val="24"/>
        </w:rPr>
        <w:t>9</w:t>
      </w:r>
      <w:r w:rsidR="00DD5CAF" w:rsidRPr="000D7E78">
        <w:rPr>
          <w:sz w:val="24"/>
          <w:szCs w:val="24"/>
        </w:rPr>
        <w:t>.</w:t>
      </w:r>
      <w:r w:rsidRPr="000D7E78">
        <w:rPr>
          <w:sz w:val="24"/>
          <w:szCs w:val="24"/>
        </w:rPr>
        <w:t xml:space="preserve"> </w:t>
      </w:r>
    </w:p>
    <w:p w:rsidRDefault="00170E7C" w:rsidP="00170E7C" w:rsidR="00170E7C" w:rsidRPr="000D7E78">
      <w:pPr>
        <w:jc w:val="center"/>
        <w:rPr>
          <w:sz w:val="24"/>
          <w:szCs w:val="24"/>
        </w:rPr>
      </w:pPr>
    </w:p>
    <w:p w:rsidRDefault="00170E7C" w:rsidP="00170E7C" w:rsidR="00170E7C" w:rsidRPr="000D7E78">
      <w:pPr>
        <w:jc w:val="center"/>
        <w:rPr>
          <w:sz w:val="24"/>
          <w:szCs w:val="24"/>
        </w:rPr>
      </w:pPr>
    </w:p>
    <w:p w:rsidRDefault="00E96E19" w:rsidP="00E96E19" w:rsidR="0080594B" w:rsidRPr="004E1B39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80594B" w:rsidRPr="004E1B39">
        <w:rPr>
          <w:sz w:val="24"/>
          <w:szCs w:val="24"/>
        </w:rPr>
        <w:t>Stečajni sudac:</w:t>
      </w:r>
    </w:p>
    <w:p w:rsidRDefault="00E96E19" w:rsidP="00E96E19" w:rsidR="0080594B">
      <w:pPr>
        <w:ind w:left="6372"/>
        <w:rPr>
          <w:sz w:val="24"/>
          <w:szCs w:val="24"/>
        </w:rPr>
      </w:pPr>
      <w:r>
        <w:rPr>
          <w:sz w:val="24"/>
          <w:szCs w:val="24"/>
        </w:rPr>
        <w:t xml:space="preserve">      Nikola Ribarić, v.r.</w:t>
      </w:r>
    </w:p>
    <w:p w:rsidRDefault="00E96E19" w:rsidP="00E96E19" w:rsidR="00E96E19">
      <w:pPr>
        <w:ind w:left="6372"/>
        <w:rPr>
          <w:sz w:val="24"/>
          <w:szCs w:val="24"/>
        </w:rPr>
      </w:pPr>
    </w:p>
    <w:p w:rsidRDefault="00E96E19" w:rsidP="00E96E19" w:rsidR="00E96E19">
      <w:pPr>
        <w:ind w:left="4248"/>
        <w:rPr>
          <w:sz w:val="24"/>
          <w:szCs w:val="24"/>
        </w:rPr>
      </w:pPr>
      <w:r>
        <w:rPr>
          <w:sz w:val="24"/>
          <w:szCs w:val="24"/>
        </w:rPr>
        <w:t xml:space="preserve">      Za točnost otpravka – ovlašteni službenik</w:t>
      </w:r>
    </w:p>
    <w:p w:rsidRDefault="00E96E19" w:rsidP="00E96E19" w:rsidR="00E96E19" w:rsidRPr="004E1B39">
      <w:pPr>
        <w:ind w:left="6372"/>
        <w:rPr>
          <w:sz w:val="24"/>
          <w:szCs w:val="24"/>
        </w:rPr>
      </w:pPr>
      <w:r>
        <w:rPr>
          <w:sz w:val="24"/>
          <w:szCs w:val="24"/>
        </w:rPr>
        <w:t xml:space="preserve">      Maja Hajtek</w:t>
      </w:r>
    </w:p>
    <w:sectPr w:rsidSect="00C032B4" w:rsidR="00E96E19" w:rsidRPr="004E1B39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E72" w:rsidR="00843E72">
      <w:r>
        <w:separator/>
      </w:r>
    </w:p>
  </w:endnote>
  <w:endnote w:id="0" w:type="continuationSeparator">
    <w:p w:rsidRDefault="00843E72" w:rsidR="00843E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E72" w:rsidR="00843E72">
      <w:r>
        <w:separator/>
      </w:r>
    </w:p>
  </w:footnote>
  <w:footnote w:id="0" w:type="continuationSeparator">
    <w:p w:rsidRDefault="00843E72" w:rsidR="00843E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E72" w:rsidP="00C032B4" w:rsidR="00843E72">
    <w:pPr>
      <w:pStyle w:val="Zaglavlje"/>
      <w:framePr w:y="1" w:xAlign="center" w:vAnchor="text" w:hAnchor="margin" w:wrap="around"/>
    </w:pPr>
    <w:r>
      <w:fldChar w:fldCharType="begin"/>
    </w:r>
    <w:r>
      <w:instrText xml:space="preserve">PAGE  </w:instrText>
    </w:r>
    <w:r>
      <w:fldChar w:fldCharType="end"/>
    </w:r>
  </w:p>
  <w:p w:rsidRDefault="00843E72" w:rsidR="00843E7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E72" w:rsidP="00C032B4" w:rsidR="00843E72">
    <w:pPr>
      <w:pStyle w:val="Zaglavlje"/>
      <w:framePr w:y="1" w:xAlign="center" w:vAnchor="text" w:hAnchor="margin" w:wrap="around"/>
    </w:pPr>
    <w:r>
      <w:fldChar w:fldCharType="begin"/>
    </w:r>
    <w:r>
      <w:instrText xml:space="preserve">PAGE  </w:instrText>
    </w:r>
    <w:r>
      <w:fldChar w:fldCharType="separate"/>
    </w:r>
    <w:r w:rsidR="00032012">
      <w:rPr>
        <w:noProof/>
      </w:rPr>
      <w:t>39</w:t>
    </w:r>
    <w:r>
      <w:fldChar w:fldCharType="end"/>
    </w:r>
  </w:p>
  <w:p w:rsidRDefault="00843E72" w:rsidP="00843E72" w:rsidR="00843E72">
    <w:pPr>
      <w:pStyle w:val="Zaglavlje"/>
      <w:jc w:val="both"/>
    </w:pPr>
    <w:r>
      <w:rPr>
        <w:sz w:val="24"/>
      </w:rPr>
      <w:tab/>
      <w:t xml:space="preserve">                           </w:t>
    </w:r>
    <w:r>
      <w:rPr>
        <w:sz w:val="24"/>
      </w:rPr>
      <w:tab/>
      <w:t xml:space="preserve">      </w:t>
    </w:r>
    <w:r>
      <w:rPr>
        <w:sz w:val="24"/>
        <w:szCs w:val="24"/>
      </w:rPr>
      <w:t>72. St-2626/2018-42</w:t>
    </w:r>
  </w:p>
  <w:p w:rsidRDefault="00843E72" w:rsidP="00843E72" w:rsidR="00843E72" w:rsidRPr="00B312E8">
    <w:pPr>
      <w:pStyle w:val="Zaglavlje"/>
    </w:pPr>
  </w:p>
  <w:p w:rsidRDefault="00843E72" w:rsidP="00C032B4" w:rsidR="00843E72">
    <w:pPr>
      <w:pStyle w:val="Zaglavlje"/>
      <w:jc w:val="right"/>
    </w:pPr>
    <w:r w:rsidRPr="00B312E8"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E72" w:rsidP="00843E72" w:rsidR="00843E72">
    <w:pPr>
      <w:pStyle w:val="Zaglavlje"/>
      <w:jc w:val="right"/>
    </w:pPr>
    <w:r>
      <w:rPr>
        <w:sz w:val="24"/>
        <w:szCs w:val="24"/>
      </w:rPr>
      <w:t>72. St-2626/2018-42</w:t>
    </w:r>
  </w:p>
  <w:p w:rsidRDefault="00843E72" w:rsidR="00843E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A1451B3"/>
    <w:multiLevelType w:val="hybridMultilevel"/>
    <w:tmpl w:val="9C76CB8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F641DF2"/>
    <w:multiLevelType w:val="hybridMultilevel"/>
    <w:tmpl w:val="1D3605C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EB71CA0"/>
    <w:multiLevelType w:val="hybridMultilevel"/>
    <w:tmpl w:val="B878570E"/>
    <w:lvl w:tplc="892002AC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255A3052"/>
    <w:multiLevelType w:val="hybridMultilevel"/>
    <w:tmpl w:val="0E8463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819543C"/>
    <w:multiLevelType w:val="hybridMultilevel"/>
    <w:tmpl w:val="052CB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17">
    <w:nsid w:val="38D758F1"/>
    <w:multiLevelType w:val="hybridMultilevel"/>
    <w:tmpl w:val="9C76CB8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DBD4096"/>
    <w:multiLevelType w:val="hybridMultilevel"/>
    <w:tmpl w:val="5DD06912"/>
    <w:lvl w:tplc="4AA4DCE2" w:ilvl="0">
      <w:start w:val="7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0">
    <w:nsid w:val="3EC00C19"/>
    <w:multiLevelType w:val="hybridMultilevel"/>
    <w:tmpl w:val="2702D632"/>
    <w:lvl w:tplc="604E28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2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6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F67699B"/>
    <w:multiLevelType w:val="hybridMultilevel"/>
    <w:tmpl w:val="6BA65878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2FF3B10"/>
    <w:multiLevelType w:val="hybridMultilevel"/>
    <w:tmpl w:val="F1F01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6DF0079"/>
    <w:multiLevelType w:val="hybridMultilevel"/>
    <w:tmpl w:val="E7764E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D1C481D"/>
    <w:multiLevelType w:val="hybridMultilevel"/>
    <w:tmpl w:val="67B4F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F3D6065"/>
    <w:multiLevelType w:val="hybridMultilevel"/>
    <w:tmpl w:val="0974FF24"/>
    <w:lvl w:tplc="A4362C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12D3CC4"/>
    <w:multiLevelType w:val="hybridMultilevel"/>
    <w:tmpl w:val="03123D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15B19C1"/>
    <w:multiLevelType w:val="hybridMultilevel"/>
    <w:tmpl w:val="3A8EBBD0"/>
    <w:lvl w:tplc="34B685CA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0314853"/>
    <w:multiLevelType w:val="hybridMultilevel"/>
    <w:tmpl w:val="A3825FCC"/>
    <w:lvl w:tplc="5AB689FA" w:ilvl="0">
      <w:start w:val="9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1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1"/>
  </w:num>
  <w:num w:numId="2">
    <w:abstractNumId w:val="39"/>
  </w:num>
  <w:num w:numId="3">
    <w:abstractNumId w:val="1"/>
  </w:num>
  <w:num w:numId="4">
    <w:abstractNumId w:val="25"/>
  </w:num>
  <w:num w:numId="5">
    <w:abstractNumId w:val="6"/>
  </w:num>
  <w:num w:numId="6">
    <w:abstractNumId w:val="5"/>
  </w:num>
  <w:num w:numId="7">
    <w:abstractNumId w:val="26"/>
  </w:num>
  <w:num w:numId="8">
    <w:abstractNumId w:val="18"/>
  </w:num>
  <w:num w:numId="9">
    <w:abstractNumId w:val="33"/>
  </w:num>
  <w:num w:numId="10">
    <w:abstractNumId w:val="9"/>
  </w:num>
  <w:num w:numId="11">
    <w:abstractNumId w:val="38"/>
  </w:num>
  <w:num w:numId="12">
    <w:abstractNumId w:val="37"/>
  </w:num>
  <w:num w:numId="13">
    <w:abstractNumId w:val="16"/>
  </w:num>
  <w:num w:numId="14">
    <w:abstractNumId w:val="14"/>
  </w:num>
  <w:num w:numId="15">
    <w:abstractNumId w:val="24"/>
  </w:num>
  <w:num w:numId="16">
    <w:abstractNumId w:val="22"/>
  </w:num>
  <w:num w:numId="17">
    <w:abstractNumId w:val="28"/>
  </w:num>
  <w:num w:numId="18">
    <w:abstractNumId w:val="41"/>
  </w:num>
  <w:num w:numId="19">
    <w:abstractNumId w:val="11"/>
  </w:num>
  <w:num w:numId="20">
    <w:abstractNumId w:val="30"/>
  </w:num>
  <w:num w:numId="21">
    <w:abstractNumId w:val="23"/>
  </w:num>
  <w:num w:numId="22">
    <w:abstractNumId w:val="34"/>
  </w:num>
  <w:num w:numId="23">
    <w:abstractNumId w:val="3"/>
  </w:num>
  <w:num w:numId="24">
    <w:abstractNumId w:val="8"/>
  </w:num>
  <w:num w:numId="25">
    <w:abstractNumId w:val="13"/>
  </w:num>
  <w:num w:numId="26">
    <w:abstractNumId w:val="27"/>
  </w:num>
  <w:num w:numId="27">
    <w:abstractNumId w:val="0"/>
  </w:num>
  <w:num w:numId="28">
    <w:abstractNumId w:val="32"/>
  </w:num>
  <w:num w:numId="29">
    <w:abstractNumId w:val="2"/>
  </w:num>
  <w:num w:numId="30">
    <w:abstractNumId w:val="19"/>
  </w:num>
  <w:num w:numId="31">
    <w:abstractNumId w:val="20"/>
  </w:num>
  <w:num w:numId="32">
    <w:abstractNumId w:val="17"/>
  </w:num>
  <w:num w:numId="33">
    <w:abstractNumId w:val="10"/>
  </w:num>
  <w:num w:numId="34">
    <w:abstractNumId w:val="40"/>
  </w:num>
  <w:num w:numId="35">
    <w:abstractNumId w:val="4"/>
  </w:num>
  <w:num w:numId="36">
    <w:abstractNumId w:val="36"/>
  </w:num>
  <w:num w:numId="37">
    <w:abstractNumId w:val="31"/>
  </w:num>
  <w:num w:numId="38">
    <w:abstractNumId w:val="15"/>
  </w:num>
  <w:num w:numId="39">
    <w:abstractNumId w:val="29"/>
  </w:num>
  <w:num w:numId="40">
    <w:abstractNumId w:val="12"/>
  </w:num>
  <w:num w:numId="41">
    <w:abstractNumId w:val="7"/>
  </w:num>
  <w:num w:numId="42">
    <w:abstractNumId w:val="3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32012"/>
    <w:rsid w:val="0008491B"/>
    <w:rsid w:val="000A1CC7"/>
    <w:rsid w:val="000C73B2"/>
    <w:rsid w:val="000D77CE"/>
    <w:rsid w:val="000D7E78"/>
    <w:rsid w:val="000F0D7E"/>
    <w:rsid w:val="000F4395"/>
    <w:rsid w:val="000F4619"/>
    <w:rsid w:val="0016185B"/>
    <w:rsid w:val="00170E7C"/>
    <w:rsid w:val="00191B78"/>
    <w:rsid w:val="001C0F06"/>
    <w:rsid w:val="001C4864"/>
    <w:rsid w:val="00255C09"/>
    <w:rsid w:val="002C3ABA"/>
    <w:rsid w:val="002D69FF"/>
    <w:rsid w:val="002F1BF7"/>
    <w:rsid w:val="00315B36"/>
    <w:rsid w:val="00341758"/>
    <w:rsid w:val="00353C19"/>
    <w:rsid w:val="00375295"/>
    <w:rsid w:val="00381433"/>
    <w:rsid w:val="0039732B"/>
    <w:rsid w:val="003B69FF"/>
    <w:rsid w:val="003E73EC"/>
    <w:rsid w:val="00407B91"/>
    <w:rsid w:val="00417A01"/>
    <w:rsid w:val="00424F0F"/>
    <w:rsid w:val="00481FD3"/>
    <w:rsid w:val="00484FBF"/>
    <w:rsid w:val="004A7852"/>
    <w:rsid w:val="004B0A10"/>
    <w:rsid w:val="004D40CA"/>
    <w:rsid w:val="004E1B39"/>
    <w:rsid w:val="0050607C"/>
    <w:rsid w:val="00515FA0"/>
    <w:rsid w:val="005217B7"/>
    <w:rsid w:val="00581457"/>
    <w:rsid w:val="00591E21"/>
    <w:rsid w:val="00595158"/>
    <w:rsid w:val="005A5753"/>
    <w:rsid w:val="005B057B"/>
    <w:rsid w:val="005D4A8C"/>
    <w:rsid w:val="005E4374"/>
    <w:rsid w:val="006078F5"/>
    <w:rsid w:val="00616153"/>
    <w:rsid w:val="00672D48"/>
    <w:rsid w:val="00704088"/>
    <w:rsid w:val="00705ED5"/>
    <w:rsid w:val="0070721D"/>
    <w:rsid w:val="00740C76"/>
    <w:rsid w:val="007A41E8"/>
    <w:rsid w:val="0080594B"/>
    <w:rsid w:val="00832CDE"/>
    <w:rsid w:val="00836DCB"/>
    <w:rsid w:val="00840C85"/>
    <w:rsid w:val="00843E72"/>
    <w:rsid w:val="00845A2C"/>
    <w:rsid w:val="0086684C"/>
    <w:rsid w:val="0087705A"/>
    <w:rsid w:val="008D616D"/>
    <w:rsid w:val="008E44E5"/>
    <w:rsid w:val="008F25C8"/>
    <w:rsid w:val="00910EB4"/>
    <w:rsid w:val="00914926"/>
    <w:rsid w:val="0092219D"/>
    <w:rsid w:val="009302C2"/>
    <w:rsid w:val="00964B4C"/>
    <w:rsid w:val="00982443"/>
    <w:rsid w:val="0098453F"/>
    <w:rsid w:val="009967C7"/>
    <w:rsid w:val="009D350A"/>
    <w:rsid w:val="009E3827"/>
    <w:rsid w:val="009E656F"/>
    <w:rsid w:val="00A03DB0"/>
    <w:rsid w:val="00A748A4"/>
    <w:rsid w:val="00B174F1"/>
    <w:rsid w:val="00B61543"/>
    <w:rsid w:val="00B73C3D"/>
    <w:rsid w:val="00BB6B6D"/>
    <w:rsid w:val="00BC3A0B"/>
    <w:rsid w:val="00BE3E1F"/>
    <w:rsid w:val="00BF4F27"/>
    <w:rsid w:val="00C032B4"/>
    <w:rsid w:val="00C048D3"/>
    <w:rsid w:val="00C3368F"/>
    <w:rsid w:val="00C435BC"/>
    <w:rsid w:val="00C4679A"/>
    <w:rsid w:val="00C51E83"/>
    <w:rsid w:val="00C52F4E"/>
    <w:rsid w:val="00D02BBC"/>
    <w:rsid w:val="00D3017A"/>
    <w:rsid w:val="00D30C74"/>
    <w:rsid w:val="00D3523C"/>
    <w:rsid w:val="00D353EB"/>
    <w:rsid w:val="00D65695"/>
    <w:rsid w:val="00D929CD"/>
    <w:rsid w:val="00DC04AB"/>
    <w:rsid w:val="00DC0DBD"/>
    <w:rsid w:val="00DD5CAF"/>
    <w:rsid w:val="00E72095"/>
    <w:rsid w:val="00E96E19"/>
    <w:rsid w:val="00EA508E"/>
    <w:rsid w:val="00EA533C"/>
    <w:rsid w:val="00ED4A1D"/>
    <w:rsid w:val="00EE1653"/>
    <w:rsid w:val="00F73EA7"/>
    <w:rsid w:val="00F82CAE"/>
    <w:rsid w:val="00FB1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iPriority="99" w:name="Balloon Text"/>
    <w:lsdException w:unhideWhenUsed="false" w:semiHidden="false" w:uiPriority="3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link w:val="PodnojeChar"/>
    <w:uiPriority w:val="99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9E656F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591E21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86684C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80594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80594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qFormat/>
    <w:rsid w:val="000C73B2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uiPriority w:val="39"/>
    <w:rsid w:val="000F0D7E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08491B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08491B"/>
    <w:rPr>
      <w:color w:val="800080"/>
      <w:u w:val="single"/>
    </w:rPr>
  </w:style>
  <w:style w:customStyle="true" w:styleId="xl65" w:type="paragraph">
    <w:name w:val="xl65"/>
    <w:basedOn w:val="Normal"/>
    <w:rsid w:val="0008491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6" w:type="paragraph">
    <w:name w:val="xl66"/>
    <w:basedOn w:val="Normal"/>
    <w:rsid w:val="0008491B"/>
    <w:pPr>
      <w:spacing w:afterAutospacing="true" w:after="100" w:beforeAutospacing="true" w:before="100"/>
    </w:pPr>
  </w:style>
  <w:style w:customStyle="true" w:styleId="xl67" w:type="paragraph">
    <w:name w:val="xl67"/>
    <w:basedOn w:val="Normal"/>
    <w:rsid w:val="0008491B"/>
    <w:pPr>
      <w:spacing w:afterAutospacing="true" w:after="100" w:beforeAutospacing="true" w:before="100"/>
    </w:pPr>
  </w:style>
  <w:style w:customStyle="true" w:styleId="xl68" w:type="paragraph">
    <w:name w:val="xl68"/>
    <w:basedOn w:val="Normal"/>
    <w:rsid w:val="0008491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9" w:type="paragraph">
    <w:name w:val="xl69"/>
    <w:basedOn w:val="Normal"/>
    <w:rsid w:val="0008491B"/>
    <w:pPr>
      <w:spacing w:afterAutospacing="true" w:after="100" w:beforeAutospacing="true" w:before="100"/>
    </w:pPr>
  </w:style>
  <w:style w:customStyle="true" w:styleId="xl70" w:type="paragraph">
    <w:name w:val="xl70"/>
    <w:basedOn w:val="Normal"/>
    <w:rsid w:val="0008491B"/>
    <w:pPr>
      <w:spacing w:afterAutospacing="true" w:after="100" w:beforeAutospacing="true" w:before="100"/>
    </w:pPr>
  </w:style>
  <w:style w:customStyle="true" w:styleId="xl71" w:type="paragraph">
    <w:name w:val="xl71"/>
    <w:basedOn w:val="Normal"/>
    <w:rsid w:val="0008491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2" w:type="paragraph">
    <w:name w:val="xl72"/>
    <w:basedOn w:val="Normal"/>
    <w:rsid w:val="0008491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3" w:type="paragraph">
    <w:name w:val="xl73"/>
    <w:basedOn w:val="Normal"/>
    <w:rsid w:val="0008491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4" w:type="paragraph">
    <w:name w:val="xl74"/>
    <w:basedOn w:val="Normal"/>
    <w:rsid w:val="0008491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5" w:type="paragraph">
    <w:name w:val="xl75"/>
    <w:basedOn w:val="Normal"/>
    <w:rsid w:val="0008491B"/>
    <w:pPr>
      <w:spacing w:afterAutospacing="true" w:after="100" w:beforeAutospacing="true" w:before="100"/>
      <w:jc w:val="right"/>
    </w:pPr>
  </w:style>
  <w:style w:customStyle="true" w:styleId="xl76" w:type="paragraph">
    <w:name w:val="xl76"/>
    <w:basedOn w:val="Normal"/>
    <w:rsid w:val="0008491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</w:style>
  <w:style w:customStyle="true" w:styleId="xl77" w:type="paragraph">
    <w:name w:val="xl77"/>
    <w:basedOn w:val="Normal"/>
    <w:rsid w:val="0008491B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78" w:type="paragraph">
    <w:name w:val="xl78"/>
    <w:basedOn w:val="Normal"/>
    <w:rsid w:val="0008491B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79" w:type="paragraph">
    <w:name w:val="xl79"/>
    <w:basedOn w:val="Normal"/>
    <w:rsid w:val="0008491B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0" w:type="paragraph">
    <w:name w:val="xl80"/>
    <w:basedOn w:val="Normal"/>
    <w:rsid w:val="0008491B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81" w:type="paragraph">
    <w:name w:val="xl81"/>
    <w:basedOn w:val="Normal"/>
    <w:rsid w:val="0008491B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82" w:type="paragraph">
    <w:name w:val="xl82"/>
    <w:basedOn w:val="Normal"/>
    <w:rsid w:val="0008491B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</w:style>
  <w:style w:customStyle="true" w:styleId="xl83" w:type="paragraph">
    <w:name w:val="xl83"/>
    <w:basedOn w:val="Normal"/>
    <w:rsid w:val="0008491B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ZaglavljeChar" w:type="character">
    <w:name w:val="Zaglavlje Char"/>
    <w:basedOn w:val="Zadanifontodlomka"/>
    <w:link w:val="Zaglavlje"/>
    <w:uiPriority w:val="99"/>
    <w:rsid w:val="0008491B"/>
  </w:style>
  <w:style w:customStyle="true" w:styleId="PodnojeChar" w:type="character">
    <w:name w:val="Podnožje Char"/>
    <w:basedOn w:val="Zadanifontodlomka"/>
    <w:link w:val="Podnoje"/>
    <w:uiPriority w:val="99"/>
    <w:rsid w:val="0008491B"/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49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6E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6E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6E1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6E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6E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link w:val="PodnojeChar"/>
    <w:uiPriority w:val="99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9E656F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591E21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86684C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80594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80594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qFormat/>
    <w:rsid w:val="000C73B2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uiPriority w:val="39"/>
    <w:rsid w:val="000F0D7E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08491B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08491B"/>
    <w:rPr>
      <w:color w:val="800080"/>
      <w:u w:val="single"/>
    </w:rPr>
  </w:style>
  <w:style w:customStyle="1" w:styleId="xl65" w:type="paragraph">
    <w:name w:val="xl65"/>
    <w:basedOn w:val="Normal"/>
    <w:rsid w:val="0008491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6" w:type="paragraph">
    <w:name w:val="xl66"/>
    <w:basedOn w:val="Normal"/>
    <w:rsid w:val="0008491B"/>
    <w:pPr>
      <w:spacing w:after="100" w:afterAutospacing="1" w:before="100" w:beforeAutospacing="1"/>
    </w:pPr>
  </w:style>
  <w:style w:customStyle="1" w:styleId="xl67" w:type="paragraph">
    <w:name w:val="xl67"/>
    <w:basedOn w:val="Normal"/>
    <w:rsid w:val="0008491B"/>
    <w:pPr>
      <w:spacing w:after="100" w:afterAutospacing="1" w:before="100" w:beforeAutospacing="1"/>
    </w:pPr>
  </w:style>
  <w:style w:customStyle="1" w:styleId="xl68" w:type="paragraph">
    <w:name w:val="xl68"/>
    <w:basedOn w:val="Normal"/>
    <w:rsid w:val="0008491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9" w:type="paragraph">
    <w:name w:val="xl69"/>
    <w:basedOn w:val="Normal"/>
    <w:rsid w:val="0008491B"/>
    <w:pPr>
      <w:spacing w:after="100" w:afterAutospacing="1" w:before="100" w:beforeAutospacing="1"/>
    </w:pPr>
  </w:style>
  <w:style w:customStyle="1" w:styleId="xl70" w:type="paragraph">
    <w:name w:val="xl70"/>
    <w:basedOn w:val="Normal"/>
    <w:rsid w:val="0008491B"/>
    <w:pPr>
      <w:spacing w:after="100" w:afterAutospacing="1" w:before="100" w:beforeAutospacing="1"/>
    </w:pPr>
  </w:style>
  <w:style w:customStyle="1" w:styleId="xl71" w:type="paragraph">
    <w:name w:val="xl71"/>
    <w:basedOn w:val="Normal"/>
    <w:rsid w:val="0008491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2" w:type="paragraph">
    <w:name w:val="xl72"/>
    <w:basedOn w:val="Normal"/>
    <w:rsid w:val="0008491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3" w:type="paragraph">
    <w:name w:val="xl73"/>
    <w:basedOn w:val="Normal"/>
    <w:rsid w:val="0008491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4" w:type="paragraph">
    <w:name w:val="xl74"/>
    <w:basedOn w:val="Normal"/>
    <w:rsid w:val="0008491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5" w:type="paragraph">
    <w:name w:val="xl75"/>
    <w:basedOn w:val="Normal"/>
    <w:rsid w:val="0008491B"/>
    <w:pPr>
      <w:spacing w:after="100" w:afterAutospacing="1" w:before="100" w:beforeAutospacing="1"/>
      <w:jc w:val="right"/>
    </w:pPr>
  </w:style>
  <w:style w:customStyle="1" w:styleId="xl76" w:type="paragraph">
    <w:name w:val="xl76"/>
    <w:basedOn w:val="Normal"/>
    <w:rsid w:val="0008491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</w:style>
  <w:style w:customStyle="1" w:styleId="xl77" w:type="paragraph">
    <w:name w:val="xl77"/>
    <w:basedOn w:val="Normal"/>
    <w:rsid w:val="0008491B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78" w:type="paragraph">
    <w:name w:val="xl78"/>
    <w:basedOn w:val="Normal"/>
    <w:rsid w:val="0008491B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79" w:type="paragraph">
    <w:name w:val="xl79"/>
    <w:basedOn w:val="Normal"/>
    <w:rsid w:val="0008491B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0" w:type="paragraph">
    <w:name w:val="xl80"/>
    <w:basedOn w:val="Normal"/>
    <w:rsid w:val="0008491B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81" w:type="paragraph">
    <w:name w:val="xl81"/>
    <w:basedOn w:val="Normal"/>
    <w:rsid w:val="0008491B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82" w:type="paragraph">
    <w:name w:val="xl82"/>
    <w:basedOn w:val="Normal"/>
    <w:rsid w:val="0008491B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</w:style>
  <w:style w:customStyle="1" w:styleId="xl83" w:type="paragraph">
    <w:name w:val="xl83"/>
    <w:basedOn w:val="Normal"/>
    <w:rsid w:val="0008491B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ZaglavljeChar" w:type="character">
    <w:name w:val="Zaglavlje Char"/>
    <w:basedOn w:val="Zadanifontodlomka"/>
    <w:link w:val="Zaglavlje"/>
    <w:uiPriority w:val="99"/>
    <w:rsid w:val="0008491B"/>
  </w:style>
  <w:style w:customStyle="1" w:styleId="PodnojeChar" w:type="character">
    <w:name w:val="Podnožje Char"/>
    <w:basedOn w:val="Zadanifontodlomka"/>
    <w:link w:val="Podnoje"/>
    <w:uiPriority w:val="99"/>
    <w:rsid w:val="0008491B"/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49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6E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6E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6E1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6E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6E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2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23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845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436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12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250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863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052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657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992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242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50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5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689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016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3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52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202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23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65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Tablice stečajnog suca</izvorni_sadrzaj>
    <derivirana_varijabla naziv="DomainObject.Primjedba_1">Tablice stečajnog suca</derivirana_varijabla>
  </DomainObject.Primjedba>
  <DomainObject.Oznaka>
    <izvorni_sadrzaj>St-2626/2018-42</izvorni_sadrzaj>
    <derivirana_varijabla naziv="DomainObject.Oznaka_1">St-2626/2018-42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39</izvorni_sadrzaj>
    <derivirana_varijabla naziv="DomainObject.BrojStranica_1">39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2626</izvorni_sadrzaj>
    <derivirana_varijabla naziv="DomainObject.Predmet.Broj_1">2626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St-2626/2018</izvorni_sadrzaj>
    <derivirana_varijabla naziv="DomainObject.Predmet.OznakaBroj_1">St-2626/2018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KOMPAS ZAGREB d.d. zastupanog po punomoćniku STEFANOVIĆ&amp;VRDELJA-ODVJETNIČKO DRUŠTVO</izvorni_sadrzaj>
    <derivirana_varijabla naziv="DomainObject.Predmet.ProtustrankaFormated_1">  KOMPAS ZAGREB d.d. zastupanog po punomoćniku STEFANOVIĆ&amp;VRDELJA-ODVJETNIČKO DRUŠTVO</derivirana_varijabla>
  </DomainObject.Predmet.ProtustrankaFormated>
  <DomainObject.Predmet.ProtustrankaFormatedOIB>
    <izvorni_sadrzaj>  KOMPAS ZAGREB d.d., OIB 92104669091 zastupanog po punomoćniku STEFANOVIĆ&amp;VRDELJA-ODVJETNIČKO DRUŠTVO</izvorni_sadrzaj>
    <derivirana_varijabla naziv="DomainObject.Predmet.ProtustrankaFormatedOIB_1">  KOMPAS ZAGREB d.d., OIB 92104669091 zastupanog po punomoćniku STEFANOVIĆ&amp;VRDELJA-ODVJETNIČKO DRUŠTVO</derivirana_varijabla>
  </DomainObject.Predmet.ProtustrankaFormatedOIB>
  <DomainObject.Predmet.ProtustrankaFormatedWithAdress>
    <izvorni_sadrzaj> KOMPAS ZAGREB d.d., Andrije Hebranga 34, 10000 Zagreb zastupanog po punomoćniku STEFANOVIĆ&amp;VRDELJA-ODVJETNIČKO DRUŠTVO</izvorni_sadrzaj>
    <derivirana_varijabla naziv="DomainObject.Predmet.ProtustrankaFormatedWithAdress_1"> KOMPAS ZAGREB d.d., Andrije Hebranga 34, 10000 Zagreb zastupanog po punomoćniku STEFANOVIĆ&amp;VRDELJA-ODVJETNIČKO DRUŠTVO</derivirana_varijabla>
  </DomainObject.Predmet.ProtustrankaFormatedWithAdress>
  <DomainObject.Predmet.ProtustrankaFormatedWithAdressOIB>
    <izvorni_sadrzaj> KOMPAS ZAGREB d.d., OIB 92104669091, Andrije Hebranga 34, 10000 Zagreb zastupanog po punomoćniku STEFANOVIĆ&amp;VRDELJA-ODVJETNIČKO DRUŠTVO</izvorni_sadrzaj>
    <derivirana_varijabla naziv="DomainObject.Predmet.ProtustrankaFormatedWithAdressOIB_1"> KOMPAS ZAGREB d.d., OIB 92104669091, Andrije Hebranga 34, 10000 Zagreb zastupanog po punomoćniku STEFANOVIĆ&amp;VRDELJA-ODVJETNIČKO DRUŠTVO</derivirana_varijabla>
  </DomainObject.Predmet.ProtustrankaFormatedWithAdressOIB>
  <DomainObject.Predmet.ProtustrankaWithAdress>
    <izvorni_sadrzaj>KOMPAS ZAGREB d.d. Andrije Hebranga 34, 10000 Zagreb</izvorni_sadrzaj>
    <derivirana_varijabla naziv="DomainObject.Predmet.ProtustrankaWithAdress_1">KOMPAS ZAGREB d.d. Andrije Hebranga 34, 10000 Zagreb</derivirana_varijabla>
  </DomainObject.Predmet.ProtustrankaWithAdress>
  <DomainObject.Predmet.ProtustrankaWithAdressOIB>
    <izvorni_sadrzaj>KOMPAS ZAGREB d.d., OIB 92104669091, Andrije Hebranga 34, 10000 Zagreb</izvorni_sadrzaj>
    <derivirana_varijabla naziv="DomainObject.Predmet.ProtustrankaWithAdressOIB_1">KOMPAS ZAGREB d.d., OIB 92104669091, Andrije Hebranga 34, 10000 Zagreb</derivirana_varijabla>
  </DomainObject.Predmet.ProtustrankaWithAdressOIB>
  <DomainObject.Predmet.ProtustrankaNazivFormated>
    <izvorni_sadrzaj>KOMPAS ZAGREB d.d.</izvorni_sadrzaj>
    <derivirana_varijabla naziv="DomainObject.Predmet.ProtustrankaNazivFormated_1">KOMPAS ZAGREB d.d.</derivirana_varijabla>
  </DomainObject.Predmet.ProtustrankaNazivFormated>
  <DomainObject.Predmet.ProtustrankaNazivFormatedOIB>
    <izvorni_sadrzaj>KOMPAS ZAGREB d.d., OIB 92104669091</izvorni_sadrzaj>
    <derivirana_varijabla naziv="DomainObject.Predmet.ProtustrankaNazivFormatedOIB_1">KOMPAS ZAGREB d.d., OIB 92104669091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KOMPAS ZAGREB d.d.</izvorni_sadrzaj>
    <derivirana_varijabla naziv="DomainObject.Predmet.StrankaFormated_1">  KOMPAS ZAGREB d.d.</derivirana_varijabla>
  </DomainObject.Predmet.StrankaFormated>
  <DomainObject.Predmet.StrankaFormatedOIB>
    <izvorni_sadrzaj>  KOMPAS ZAGREB d.d., OIB 92104669091</izvorni_sadrzaj>
    <derivirana_varijabla naziv="DomainObject.Predmet.StrankaFormatedOIB_1">  KOMPAS ZAGREB d.d., OIB 92104669091</derivirana_varijabla>
  </DomainObject.Predmet.StrankaFormatedOIB>
  <DomainObject.Predmet.StrankaFormatedWithAdress>
    <izvorni_sadrzaj> KOMPAS ZAGREB d.d., Andrije Hebranga 34, 10000 Zagreb</izvorni_sadrzaj>
    <derivirana_varijabla naziv="DomainObject.Predmet.StrankaFormatedWithAdress_1"> KOMPAS ZAGREB d.d., Andrije Hebranga 34, 10000 Zagreb</derivirana_varijabla>
  </DomainObject.Predmet.StrankaFormatedWithAdress>
  <DomainObject.Predmet.StrankaFormatedWithAdressOIB>
    <izvorni_sadrzaj> KOMPAS ZAGREB d.d., OIB 92104669091, Andrije Hebranga 34, 10000 Zagreb</izvorni_sadrzaj>
    <derivirana_varijabla naziv="DomainObject.Predmet.StrankaFormatedWithAdressOIB_1"> KOMPAS ZAGREB d.d., OIB 92104669091, Andrije Hebranga 34, 10000 Zagreb</derivirana_varijabla>
  </DomainObject.Predmet.StrankaFormatedWithAdressOIB>
  <DomainObject.Predmet.StrankaWithAdress>
    <izvorni_sadrzaj>KOMPAS ZAGREB d.d. Andrije Hebranga 34,10000 Zagreb</izvorni_sadrzaj>
    <derivirana_varijabla naziv="DomainObject.Predmet.StrankaWithAdress_1">KOMPAS ZAGREB d.d. Andrije Hebranga 34,10000 Zagreb</derivirana_varijabla>
  </DomainObject.Predmet.StrankaWithAdress>
  <DomainObject.Predmet.StrankaWithAdressOIB>
    <izvorni_sadrzaj>KOMPAS ZAGREB d.d., OIB 92104669091, Andrije Hebranga 34,10000 Zagreb</izvorni_sadrzaj>
    <derivirana_varijabla naziv="DomainObject.Predmet.StrankaWithAdressOIB_1">KOMPAS ZAGREB d.d., OIB 92104669091, Andrije Hebranga 34,10000 Zagreb</derivirana_varijabla>
  </DomainObject.Predmet.StrankaWithAdressOIB>
  <DomainObject.Predmet.StrankaNazivFormated>
    <izvorni_sadrzaj>KOMPAS ZAGREB d.d.</izvorni_sadrzaj>
    <derivirana_varijabla naziv="DomainObject.Predmet.StrankaNazivFormated_1">KOMPAS ZAGREB d.d.</derivirana_varijabla>
  </DomainObject.Predmet.StrankaNazivFormated>
  <DomainObject.Predmet.StrankaNazivFormatedOIB>
    <izvorni_sadrzaj>KOMPAS ZAGREB d.d., OIB 92104669091</izvorni_sadrzaj>
    <derivirana_varijabla naziv="DomainObject.Predmet.StrankaNazivFormatedOIB_1">KOMPAS ZAGREB d.d., OIB 92104669091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KOMPAS ZAGREB d.d.</item>
    </izvorni_sadrzaj>
    <derivirana_varijabla naziv="DomainObject.Predmet.StrankaListFormated_1">
      <item>KOMPAS ZAGREB d.d.</item>
    </derivirana_varijabla>
  </DomainObject.Predmet.StrankaListFormated>
  <DomainObject.Predmet.StrankaListFormatedOIB>
    <izvorni_sadrzaj>
      <item>KOMPAS ZAGREB d.d., OIB 92104669091</item>
    </izvorni_sadrzaj>
    <derivirana_varijabla naziv="DomainObject.Predmet.StrankaListFormatedOIB_1">
      <item>KOMPAS ZAGREB d.d., OIB 92104669091</item>
    </derivirana_varijabla>
  </DomainObject.Predmet.StrankaListFormatedOIB>
  <DomainObject.Predmet.StrankaListFormatedWithAdress>
    <izvorni_sadrzaj>
      <item>KOMPAS ZAGREB d.d., Andrije Hebranga 34, 10000 Zagreb</item>
    </izvorni_sadrzaj>
    <derivirana_varijabla naziv="DomainObject.Predmet.StrankaListFormatedWithAdress_1">
      <item>KOMPAS ZAGREB d.d., Andrije Hebranga 34, 10000 Zagreb</item>
    </derivirana_varijabla>
  </DomainObject.Predmet.StrankaListFormatedWithAdress>
  <DomainObject.Predmet.StrankaListFormatedWithAdressOIB>
    <izvorni_sadrzaj>
      <item>KOMPAS ZAGREB d.d., OIB 92104669091, Andrije Hebranga 34, 10000 Zagreb</item>
    </izvorni_sadrzaj>
    <derivirana_varijabla naziv="DomainObject.Predmet.StrankaListFormatedWithAdressOIB_1">
      <item>KOMPAS ZAGREB d.d., OIB 92104669091, Andrije Hebranga 34, 10000 Zagreb</item>
    </derivirana_varijabla>
  </DomainObject.Predmet.StrankaListFormatedWithAdressOIB>
  <DomainObject.Predmet.StrankaListNazivFormated>
    <izvorni_sadrzaj>
      <item>KOMPAS ZAGREB d.d.</item>
    </izvorni_sadrzaj>
    <derivirana_varijabla naziv="DomainObject.Predmet.StrankaListNazivFormated_1">
      <item>KOMPAS ZAGREB d.d.</item>
    </derivirana_varijabla>
  </DomainObject.Predmet.StrankaListNazivFormated>
  <DomainObject.Predmet.StrankaListNazivFormatedOIB>
    <izvorni_sadrzaj>
      <item>KOMPAS ZAGREB d.d., OIB 92104669091</item>
    </izvorni_sadrzaj>
    <derivirana_varijabla naziv="DomainObject.Predmet.StrankaListNazivFormatedOIB_1">
      <item>KOMPAS ZAGREB d.d., OIB 92104669091</item>
    </derivirana_varijabla>
  </DomainObject.Predmet.StrankaListNazivFormatedOIB>
  <DomainObject.Predmet.ProtuStrankaListFormated>
    <izvorni_sadrzaj>
      <item>KOMPAS ZAGREB d.d. zastupanog po punomoćniku STEFANOVIĆ&amp;VRDELJA-ODVJETNIČKO DRUŠTVO</item>
    </izvorni_sadrzaj>
    <derivirana_varijabla naziv="DomainObject.Predmet.ProtuStrankaListFormated_1">
      <item>KOMPAS ZAGREB d.d. zastupanog po punomoćniku STEFANOVIĆ&amp;VRDELJA-ODVJETNIČKO DRUŠTVO</item>
    </derivirana_varijabla>
  </DomainObject.Predmet.ProtuStrankaListFormated>
  <DomainObject.Predmet.ProtuStrankaListFormatedOIB>
    <izvorni_sadrzaj>
      <item>KOMPAS ZAGREB d.d., OIB 92104669091 zastupanog po punomoćniku STEFANOVIĆ&amp;VRDELJA-ODVJETNIČKO DRUŠTVO</item>
    </izvorni_sadrzaj>
    <derivirana_varijabla naziv="DomainObject.Predmet.ProtuStrankaListFormatedOIB_1">
      <item>KOMPAS ZAGREB d.d., OIB 92104669091 zastupanog po punomoćniku STEFANOVIĆ&amp;VRDELJA-ODVJETNIČKO DRUŠTVO</item>
    </derivirana_varijabla>
  </DomainObject.Predmet.ProtuStrankaListFormatedOIB>
  <DomainObject.Predmet.ProtuStrankaListFormatedWithAdress>
    <izvorni_sadrzaj>
      <item>KOMPAS ZAGREB d.d., Andrije Hebranga 34, 10000 Zagreb zastupanog po punomoćniku STEFANOVIĆ&amp;VRDELJA-ODVJETNIČKO DRUŠTVO</item>
    </izvorni_sadrzaj>
    <derivirana_varijabla naziv="DomainObject.Predmet.ProtuStrankaListFormatedWithAdress_1">
      <item>KOMPAS ZAGREB d.d., Andrije Hebranga 34, 10000 Zagreb zastupanog po punomoćniku STEFANOVIĆ&amp;VRDELJA-ODVJETNIČKO DRUŠTVO</item>
    </derivirana_varijabla>
  </DomainObject.Predmet.ProtuStrankaListFormatedWithAdress>
  <DomainObject.Predmet.ProtuStrankaListFormatedWithAdressOIB>
    <izvorni_sadrzaj>
      <item>KOMPAS ZAGREB d.d., OIB 92104669091, Andrije Hebranga 34, 10000 Zagreb zastupanog po punomoćniku STEFANOVIĆ&amp;VRDELJA-ODVJETNIČKO DRUŠTVO</item>
    </izvorni_sadrzaj>
    <derivirana_varijabla naziv="DomainObject.Predmet.ProtuStrankaListFormatedWithAdressOIB_1">
      <item>KOMPAS ZAGREB d.d., OIB 92104669091, Andrije Hebranga 34, 10000 Zagreb zastupanog po punomoćniku STEFANOVIĆ&amp;VRDELJA-ODVJETNIČKO DRUŠTVO</item>
    </derivirana_varijabla>
  </DomainObject.Predmet.ProtuStrankaListFormatedWithAdressOIB>
  <DomainObject.Predmet.ProtuStrankaListNazivFormated>
    <izvorni_sadrzaj>
      <item>KOMPAS ZAGREB d.d.</item>
    </izvorni_sadrzaj>
    <derivirana_varijabla naziv="DomainObject.Predmet.ProtuStrankaListNazivFormated_1">
      <item>KOMPAS ZAGREB d.d.</item>
    </derivirana_varijabla>
  </DomainObject.Predmet.ProtuStrankaListNazivFormated>
  <DomainObject.Predmet.ProtuStrankaListNazivFormatedOIB>
    <izvorni_sadrzaj>
      <item>KOMPAS ZAGREB d.d., OIB 92104669091</item>
    </izvorni_sadrzaj>
    <derivirana_varijabla naziv="DomainObject.Predmet.ProtuStrankaListNazivFormatedOIB_1">
      <item>KOMPAS ZAGREB d.d., OIB 92104669091</item>
    </derivirana_varijabla>
  </DomainObject.Predmet.ProtuStrankaListNazivFormatedOIB>
  <DomainObject.Predmet.OstaliListFormated>
    <izvorni_sadrzaj>
      <item>STEFANOVIĆ&amp;VRDELJA-ODVJETNIČKO DRUŠTVO punomoćnik sudionika u postupku KOMPAS ZAGREB d.d.</item>
      <item>Zdenka Bolanča</item>
      <item>RH, Ministarstvo financija, Porezna uprava</item>
      <item>RH, Ministarstvo pravosuđa</item>
      <item>Raiffeisenbank Austria d.d.</item>
    </izvorni_sadrzaj>
    <derivirana_varijabla naziv="DomainObject.Predmet.OstaliListFormated_1">
      <item>STEFANOVIĆ&amp;VRDELJA-ODVJETNIČKO DRUŠTVO punomoćnik sudionika u postupku KOMPAS ZAGREB d.d.</item>
      <item>Zdenka Bolanča</item>
      <item>RH, Ministarstvo financija, Porezna uprava</item>
      <item>RH, Ministarstvo pravosuđa</item>
      <item>Raiffeisenbank Austria d.d.</item>
    </derivirana_varijabla>
  </DomainObject.Predmet.OstaliListFormated>
  <DomainObject.Predmet.OstaliListFormatedOIB>
    <izvorni_sadrzaj>
      <item>STEFANOVIĆ&amp;VRDELJA-ODVJETNIČKO DRUŠTVO, OIB 16998632083 punomoćnik sudionika u postupku KOMPAS ZAGREB d.d.</item>
      <item>Zdenka Bolanča, OIB 45530395100</item>
      <item>RH, Ministarstvo financija, Porezna uprava, OIB 18683136487</item>
      <item>RH, Ministarstvo pravosuđa, OIB 26635293339</item>
      <item>Raiffeisenbank Austria d.d., OIB 53056966535</item>
    </izvorni_sadrzaj>
    <derivirana_varijabla naziv="DomainObject.Predmet.OstaliListFormatedOIB_1">
      <item>STEFANOVIĆ&amp;VRDELJA-ODVJETNIČKO DRUŠTVO, OIB 16998632083 punomoćnik sudionika u postupku KOMPAS ZAGREB d.d.</item>
      <item>Zdenka Bolanča, OIB 45530395100</item>
      <item>RH, Ministarstvo financija, Porezna uprava, OIB 18683136487</item>
      <item>RH, Ministarstvo pravosuđa, OIB 26635293339</item>
      <item>Raiffeisenbank Austria d.d., OIB 53056966535</item>
    </derivirana_varijabla>
  </DomainObject.Predmet.OstaliListFormatedOIB>
  <DomainObject.Predmet.OstaliListFormatedWithAdress>
    <izvorni_sadrzaj>
      <item>STEFANOVIĆ&amp;VRDELJA-ODVJETNIČKO DRUŠTVO, D.T. Gavrana 13, 10000 Zagreb punomoćnik sudionika u postupku KOMPAS ZAGREB d.d.</item>
      <item>Zdenka Bolanča, Ulica Jurja Žerjavića 13, 10000 Zagreb</item>
      <item>RH, Ministarstvo financija, Porezna uprava, Av. Dubrovnik 32, 10000 Zagreb</item>
      <item>RH, Ministarstvo pravosuđa, Ul. grada Vukovara 49, 10000 Zagreb</item>
      <item>Raiffeisenbank Austria d.d., Magazinska cesta 69, 10000 Zagreb</item>
    </izvorni_sadrzaj>
    <derivirana_varijabla naziv="DomainObject.Predmet.OstaliListFormatedWithAdress_1">
      <item>STEFANOVIĆ&amp;VRDELJA-ODVJETNIČKO DRUŠTVO, D.T. Gavrana 13, 10000 Zagreb punomoćnik sudionika u postupku KOMPAS ZAGREB d.d.</item>
      <item>Zdenka Bolanča, Ulica Jurja Žerjavića 13, 10000 Zagreb</item>
      <item>RH, Ministarstvo financija, Porezna uprava, Av. Dubrovnik 32, 10000 Zagreb</item>
      <item>RH, Ministarstvo pravosuđa, Ul. grada Vukovara 49, 10000 Zagreb</item>
      <item>Raiffeisenbank Austria d.d., Magazinska cesta 69, 10000 Zagreb</item>
    </derivirana_varijabla>
  </DomainObject.Predmet.OstaliListFormatedWithAdress>
  <DomainObject.Predmet.OstaliListFormatedWithAdressOIB>
    <izvorni_sadrzaj>
      <item>STEFANOVIĆ&amp;VRDELJA-ODVJETNIČKO DRUŠTVO, OIB 16998632083, D.T. Gavrana 13, 10000 Zagreb punomoćnik sudionika u postupku KOMPAS ZAGREB d.d.</item>
      <item>Zdenka Bolanča, OIB 45530395100, Ulica Jurja Žerjavića 13, 10000 Zagreb</item>
      <item>RH, Ministarstvo financija, Porezna uprava, OIB 18683136487, Av. Dubrovnik 32, 10000 Zagreb</item>
      <item>RH, Ministarstvo pravosuđa, OIB 26635293339, Ul. grada Vukovara 49, 10000 Zagreb</item>
      <item>Raiffeisenbank Austria d.d., OIB 53056966535, Magazinska cesta 69, 10000 Zagreb</item>
    </izvorni_sadrzaj>
    <derivirana_varijabla naziv="DomainObject.Predmet.OstaliListFormatedWithAdressOIB_1">
      <item>STEFANOVIĆ&amp;VRDELJA-ODVJETNIČKO DRUŠTVO, OIB 16998632083, D.T. Gavrana 13, 10000 Zagreb punomoćnik sudionika u postupku KOMPAS ZAGREB d.d.</item>
      <item>Zdenka Bolanča, OIB 45530395100, Ulica Jurja Žerjavića 13, 10000 Zagreb</item>
      <item>RH, Ministarstvo financija, Porezna uprava, OIB 18683136487, Av. Dubrovnik 32, 10000 Zagreb</item>
      <item>RH, Ministarstvo pravosuđa, OIB 26635293339, Ul. grada Vukovara 49,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STEFANOVIĆ&amp;VRDELJA-ODVJETNIČKO DRUŠTVO</item>
      <item>Zdenka Bolanča</item>
      <item>RH, Ministarstvo financija, Porezna uprava</item>
      <item>RH, Ministarstvo pravosuđa</item>
      <item>Raiffeisenbank Austria d.d.</item>
    </izvorni_sadrzaj>
    <derivirana_varijabla naziv="DomainObject.Predmet.OstaliListNazivFormated_1">
      <item>STEFANOVIĆ&amp;VRDELJA-ODVJETNIČKO DRUŠTVO</item>
      <item>Zdenka Bolanča</item>
      <item>RH, Ministarstvo financija, Porezna uprava</item>
      <item>RH, Ministarstvo pravosuđa</item>
      <item>Raiffeisenbank Austria d.d.</item>
    </derivirana_varijabla>
  </DomainObject.Predmet.OstaliListNazivFormated>
  <DomainObject.Predmet.OstaliListNazivFormatedOIB>
    <izvorni_sadrzaj>
      <item>STEFANOVIĆ&amp;VRDELJA-ODVJETNIČKO DRUŠTVO, OIB 16998632083</item>
      <item>Zdenka Bolanča, OIB 45530395100</item>
      <item>RH, Ministarstvo financija, Porezna uprava, OIB 18683136487</item>
      <item>RH, Ministarstvo pravosuđa, OIB 26635293339</item>
      <item>Raiffeisenbank Austria d.d., OIB 53056966535</item>
    </izvorni_sadrzaj>
    <derivirana_varijabla naziv="DomainObject.Predmet.OstaliListNazivFormatedOIB_1">
      <item>STEFANOVIĆ&amp;VRDELJA-ODVJETNIČKO DRUŠTVO, OIB 16998632083</item>
      <item>Zdenka Bolanča, OIB 45530395100</item>
      <item>RH, Ministarstvo financija, Porezna uprava, OIB 18683136487</item>
      <item>RH, Ministarstvo pravosuđa, OIB 26635293339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>St-2626/2018-42</izvorni_sadrzaj>
    <derivirana_varijabla naziv="DomainObject.PoslovniBrojDokumenta_1">St-2626/2018-42</derivirana_varijabla>
  </DomainObject.PoslovniBrojDokumenta>
  <DomainObject.Predmet.StrankaIDrugi>
    <izvorni_sadrzaj>KOMPAS ZAGREB d.d.</izvorni_sadrzaj>
    <derivirana_varijabla naziv="DomainObject.Predmet.StrankaIDrugi_1">KOMPAS ZAGREB d.d.</derivirana_varijabla>
  </DomainObject.Predmet.StrankaIDrugi>
  <DomainObject.Predmet.ProtustrankaIDrugi>
    <izvorni_sadrzaj>KOMPAS ZAGREB d.d.</izvorni_sadrzaj>
    <derivirana_varijabla naziv="DomainObject.Predmet.ProtustrankaIDrugi_1">KOMPAS ZAGREB d.d.</derivirana_varijabla>
  </DomainObject.Predmet.ProtustrankaIDrugi>
  <DomainObject.Predmet.StrankaIDrugiAdressOIB>
    <izvorni_sadrzaj>KOMPAS ZAGREB d.d., OIB 92104669091, Andrije Hebranga 34, 10000 Zagreb</izvorni_sadrzaj>
    <derivirana_varijabla naziv="DomainObject.Predmet.StrankaIDrugiAdressOIB_1">KOMPAS ZAGREB d.d., OIB 92104669091, Andrije Hebranga 34, 10000 Zagreb</derivirana_varijabla>
  </DomainObject.Predmet.StrankaIDrugiAdressOIB>
  <DomainObject.Predmet.ProtustrankaIDrugiAdressOIB>
    <izvorni_sadrzaj>KOMPAS ZAGREB d.d., OIB 92104669091, Andrije Hebranga 34, 10000 Zagreb</izvorni_sadrzaj>
    <derivirana_varijabla naziv="DomainObject.Predmet.ProtustrankaIDrugiAdressOIB_1">KOMPAS ZAGREB d.d., OIB 92104669091, Andrije Hebranga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KOMPAS ZAGREB d.d.</item>
      <item>KOMPAS ZAGREB d.d.</item>
      <item>STEFANOVIĆ&amp;VRDELJA-ODVJETNIČKO DRUŠTVO</item>
      <item>Zdenka Bolanča</item>
      <item>RH, Ministarstvo financija, Porezna uprava</item>
      <item>RH, Ministarstvo pravosuđa</item>
      <item>Raiffeisenbank Austria d.d.</item>
    </izvorni_sadrzaj>
    <derivirana_varijabla naziv="DomainObject.Predmet.SudioniciListNaziv_1">
      <item>KOMPAS ZAGREB d.d.</item>
      <item>KOMPAS ZAGREB d.d.</item>
      <item>STEFANOVIĆ&amp;VRDELJA-ODVJETNIČKO DRUŠTVO</item>
      <item>Zdenka Bolanča</item>
      <item>RH, Ministarstvo financija, Porezna uprava</item>
      <item>RH, Ministarstvo pravosuđa</item>
      <item>Raiffeisenbank Austria d.d.</item>
    </derivirana_varijabla>
  </DomainObject.Predmet.SudioniciListNaziv>
  <DomainObject.Predmet.SudioniciListAdressOIB>
    <izvorni_sadrzaj>
      <item>KOMPAS ZAGREB d.d., OIB 92104669091, Andrije Hebranga 34,10000 Zagreb</item>
      <item>KOMPAS ZAGREB d.d., OIB 92104669091, Andrije Hebranga 34,10000 Zagreb</item>
      <item>STEFANOVIĆ&amp;VRDELJA-ODVJETNIČKO DRUŠTVO, OIB 16998632083, D.T. Gavrana 13,10000 Zagreb</item>
      <item>Zdenka Bolanča, OIB 45530395100, Ulica Jurja Žerjavića 13,10000 Zagreb</item>
      <item>RH, Ministarstvo financija, Porezna uprava, OIB 18683136487, Av. Dubrovnik 32,10000 Zagreb</item>
      <item>RH, Ministarstvo pravosuđa, OIB 26635293339, Ul. grada Vukovara 49,10000 Zagreb</item>
      <item>Raiffeisenbank Austria d.d., OIB 53056966535, Magazinska cesta 69,10000 Zagreb</item>
    </izvorni_sadrzaj>
    <derivirana_varijabla naziv="DomainObject.Predmet.SudioniciListAdressOIB_1">
      <item>KOMPAS ZAGREB d.d., OIB 92104669091, Andrije Hebranga 34,10000 Zagreb</item>
      <item>KOMPAS ZAGREB d.d., OIB 92104669091, Andrije Hebranga 34,10000 Zagreb</item>
      <item>STEFANOVIĆ&amp;VRDELJA-ODVJETNIČKO DRUŠTVO, OIB 16998632083, D.T. Gavrana 13,10000 Zagreb</item>
      <item>Zdenka Bolanča, OIB 45530395100, Ulica Jurja Žerjavića 13,10000 Zagreb</item>
      <item>RH, Ministarstvo financija, Porezna uprava, OIB 18683136487, Av. Dubrovnik 32,10000 Zagreb</item>
      <item>RH, Ministarstvo pravosuđa, OIB 26635293339, Ul. grada Vukovara 49,10000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92104669091</item>
      <item>, OIB 92104669091</item>
      <item>, OIB 16998632083</item>
      <item>, OIB 45530395100</item>
      <item>, OIB 18683136487</item>
      <item>, OIB 26635293339</item>
      <item>, OIB 53056966535</item>
    </izvorni_sadrzaj>
    <derivirana_varijabla naziv="DomainObject.Predmet.SudioniciListNazivOIB_1">
      <item>, OIB 92104669091</item>
      <item>, OIB 92104669091</item>
      <item>, OIB 16998632083</item>
      <item>, OIB 45530395100</item>
      <item>, OIB 18683136487</item>
      <item>, OIB 26635293339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6. veljače 2019.</izvorni_sadrzaj>
    <derivirana_varijabla naziv="DomainObject.PredzadnjaOdlukaIzPredmeta.DatumDonosenjaOdluke_1">6. veljače 2019.</derivirana_varijabla>
  </DomainObject.PredzadnjaOdlukaIzPredmeta.DatumDonosenjaOdluke>
  <DomainObject.PredzadnjaOdlukaIzPredmeta.Oznaka>
    <izvorni_sadrzaj>St-2626/2018-28</izvorni_sadrzaj>
    <derivirana_varijabla naziv="DomainObject.PredzadnjaOdlukaIzPredmeta.Oznaka_1">St-2626/2018-28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39</properties:Pages>
  <properties:Words>5239</properties:Words>
  <properties:Characters>33322</properties:Characters>
  <properties:Lines>2845</properties:Lines>
  <properties:Paragraphs>1939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2019-03-18T11:36:00Z</dcterms:created>
  <dc:creator>nribaric</dc:creator>
  <cp:lastModifiedBy>Maja Hajtek</cp:lastModifiedBy>
  <cp:lastPrinted>2017-01-24T12:21:00Z</cp:lastPrinted>
  <dcterms:modified xmlns:xsi="http://www.w3.org/2001/XMLSchema-instance" xsi:type="dcterms:W3CDTF">2019-03-18T13:27:00Z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St-2626/2018-42 / Odluka - Ostalo (TABLICE_STEČAJNOG_SUCA_KOMPAS_ZAGREB_18.3.20219..docx)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39</vt:i4>
  </prop:property>
</prop:Properties>
</file>