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a073" w14:paraId="b34a073" w:rsidRDefault="00EA5AA8" w:rsidP="00EA5AA8" w:rsidR="00EA5AA8" w:rsidRPr="00E80309">
      <w:pPr>
        <w:pStyle w:val="Zaglavlje"/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E80309">
        <w:rPr>
          <w:rStyle w:val="Naglaeno"/>
          <w:b w:val="false"/>
        </w:rPr>
        <w:t xml:space="preserve">        </w:t>
      </w:r>
    </w:p>
    <w:p w:rsidRDefault="00EA5AA8" w:rsidP="00EA5AA8" w:rsidR="00EA5AA8" w:rsidRPr="00E80309">
      <w:pPr>
        <w:pStyle w:val="Zaglavlje"/>
        <w:jc w:val="right"/>
        <w:rPr>
          <w:rStyle w:val="Naglaeno"/>
          <w:b w:val="false"/>
        </w:rPr>
      </w:pPr>
    </w:p>
    <w:p w:rsidRDefault="00EA5AA8" w:rsidP="00EA5AA8" w:rsidR="000938B8" w:rsidRPr="00E80309">
      <w:pPr>
        <w:pStyle w:val="Zaglavlje"/>
        <w:jc w:val="right"/>
      </w:pPr>
      <w:r w:rsidRPr="00E80309">
        <w:rPr>
          <w:rStyle w:val="Naglaeno"/>
          <w:b w:val="false"/>
        </w:rPr>
        <w:t xml:space="preserve">    </w:t>
      </w:r>
      <w:r w:rsidR="00FE4565" w:rsidRPr="00E80309">
        <w:rPr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309">
        <w:rPr>
          <w:rStyle w:val="Naglaeno"/>
          <w:b w:val="false"/>
        </w:rPr>
        <w:tab/>
        <w:t xml:space="preserve">                                                                                      </w:t>
      </w:r>
      <w:r w:rsidR="00EA1A0E" w:rsidRPr="00E80309">
        <w:rPr>
          <w:rStyle w:val="Naglaeno"/>
          <w:b w:val="false"/>
        </w:rPr>
        <w:t>7</w:t>
      </w:r>
      <w:r w:rsidRPr="00E80309">
        <w:rPr>
          <w:rStyle w:val="Naglaeno"/>
          <w:b w:val="false"/>
        </w:rPr>
        <w:t xml:space="preserve"> St</w:t>
      </w:r>
      <w:r w:rsidR="00EA1A0E" w:rsidRPr="00E80309">
        <w:rPr>
          <w:rStyle w:val="Naglaeno"/>
          <w:b w:val="false"/>
        </w:rPr>
        <w:t>-</w:t>
      </w:r>
      <w:r w:rsidR="002273CF" w:rsidRPr="00E80309">
        <w:rPr>
          <w:rStyle w:val="Naglaeno"/>
          <w:b w:val="false"/>
        </w:rPr>
        <w:t>6</w:t>
      </w:r>
      <w:r w:rsidR="00BB3D58" w:rsidRPr="00E80309">
        <w:rPr>
          <w:rStyle w:val="Naglaeno"/>
          <w:b w:val="false"/>
        </w:rPr>
        <w:t>/1</w:t>
      </w:r>
      <w:r w:rsidR="002D22EE" w:rsidRPr="00E80309">
        <w:rPr>
          <w:rStyle w:val="Naglaeno"/>
          <w:b w:val="false"/>
        </w:rPr>
        <w:t>7</w:t>
      </w:r>
      <w:r w:rsidR="00BB3D58" w:rsidRPr="00E80309">
        <w:rPr>
          <w:rStyle w:val="Naglaeno"/>
          <w:b w:val="false"/>
        </w:rPr>
        <w:t>-</w:t>
      </w:r>
      <w:r w:rsidR="002273CF" w:rsidRPr="00E80309">
        <w:rPr>
          <w:rStyle w:val="Naglaeno"/>
          <w:b w:val="false"/>
        </w:rPr>
        <w:t>5</w:t>
      </w:r>
      <w:r w:rsidRPr="00E80309">
        <w:rPr>
          <w:rStyle w:val="Naglaeno"/>
          <w:b w:val="false"/>
        </w:rPr>
        <w:tab/>
        <w:t xml:space="preserve"> </w:t>
      </w:r>
      <w:r w:rsidRPr="00E80309">
        <w:rPr>
          <w:rStyle w:val="Naglaeno"/>
          <w:b w:val="false"/>
        </w:rPr>
        <w:tab/>
      </w:r>
      <w:r w:rsidRPr="00E80309">
        <w:rPr>
          <w:rStyle w:val="Naglaeno"/>
          <w:b w:val="false"/>
        </w:rPr>
        <w:tab/>
      </w:r>
    </w:p>
    <w:p w:rsidRDefault="000938B8" w:rsidP="000938B8" w:rsidR="000938B8" w:rsidRPr="00E80309">
      <w:pPr>
        <w:ind w:hanging="720" w:left="360"/>
      </w:pPr>
      <w:r w:rsidRPr="00E80309">
        <w:t xml:space="preserve">     REPUBLIKA HRVATSKA</w:t>
      </w:r>
    </w:p>
    <w:p w:rsidRDefault="000938B8" w:rsidP="000938B8" w:rsidR="000938B8" w:rsidRPr="00E80309">
      <w:pPr>
        <w:ind w:hanging="720" w:left="360"/>
        <w:rPr>
          <w:sz w:val="22"/>
          <w:szCs w:val="22"/>
        </w:rPr>
      </w:pPr>
      <w:r w:rsidRPr="00E80309">
        <w:rPr>
          <w:sz w:val="22"/>
          <w:szCs w:val="22"/>
        </w:rPr>
        <w:t xml:space="preserve">     TRGOVAČKI SUD U OSIJEKU</w:t>
      </w:r>
    </w:p>
    <w:p w:rsidRDefault="00F2165F" w:rsidP="00530A9B" w:rsidR="00F40F1F" w:rsidRPr="00E80309">
      <w:pPr>
        <w:ind w:hanging="720" w:left="360"/>
        <w:rPr>
          <w:sz w:val="22"/>
          <w:szCs w:val="22"/>
        </w:rPr>
      </w:pPr>
      <w:r w:rsidRPr="00E80309">
        <w:rPr>
          <w:sz w:val="22"/>
          <w:szCs w:val="22"/>
        </w:rPr>
        <w:t xml:space="preserve">  </w:t>
      </w:r>
    </w:p>
    <w:p w:rsidRDefault="00443F69" w:rsidP="00530A9B" w:rsidR="00443F69" w:rsidRPr="00E80309">
      <w:pPr>
        <w:ind w:firstLine="708"/>
        <w:jc w:val="both"/>
      </w:pPr>
      <w:r w:rsidRPr="00E80309">
        <w:t>Trgov</w:t>
      </w:r>
      <w:r w:rsidR="000938B8" w:rsidRPr="00E80309">
        <w:t>ački sud u Osijeku, po</w:t>
      </w:r>
      <w:r w:rsidRPr="00E80309">
        <w:t xml:space="preserve"> </w:t>
      </w:r>
      <w:r w:rsidR="002273CF" w:rsidRPr="00E80309">
        <w:t xml:space="preserve">stečajnom </w:t>
      </w:r>
      <w:r w:rsidRPr="00E80309">
        <w:t xml:space="preserve">sucu </w:t>
      </w:r>
      <w:r w:rsidR="00EA1A0E" w:rsidRPr="00E80309">
        <w:t>mr. sc. Borisu Vukoviću</w:t>
      </w:r>
      <w:r w:rsidRPr="00E80309">
        <w:t xml:space="preserve">, </w:t>
      </w:r>
      <w:r w:rsidR="00D77EA4" w:rsidRPr="00E80309">
        <w:t>u stečajnom</w:t>
      </w:r>
      <w:r w:rsidR="000938B8" w:rsidRPr="00E80309">
        <w:t xml:space="preserve"> predmetu</w:t>
      </w:r>
      <w:r w:rsidR="004A0D7B" w:rsidRPr="00E80309">
        <w:t xml:space="preserve"> povodom zahtjeva Financijske agencije</w:t>
      </w:r>
      <w:r w:rsidR="00A24CDC" w:rsidRPr="00E80309">
        <w:t xml:space="preserve"> OIB: 85821130368</w:t>
      </w:r>
      <w:r w:rsidR="00F564E3" w:rsidRPr="00E80309">
        <w:t>,</w:t>
      </w:r>
      <w:r w:rsidR="00EA1A0E" w:rsidRPr="00E80309">
        <w:t xml:space="preserve"> Regionalni centar </w:t>
      </w:r>
      <w:r w:rsidR="002E5FCE" w:rsidRPr="00E80309">
        <w:t>Osijek</w:t>
      </w:r>
      <w:r w:rsidR="00F564E3" w:rsidRPr="00E80309">
        <w:t>,</w:t>
      </w:r>
      <w:r w:rsidR="00EA1A0E" w:rsidRPr="00E80309">
        <w:t xml:space="preserve"> Podružnica </w:t>
      </w:r>
      <w:r w:rsidR="002E5FCE" w:rsidRPr="00E80309">
        <w:t>Osijek</w:t>
      </w:r>
      <w:r w:rsidR="00EA1A0E" w:rsidRPr="00E80309">
        <w:t xml:space="preserve">, </w:t>
      </w:r>
      <w:r w:rsidR="002E5FCE" w:rsidRPr="00E80309">
        <w:t xml:space="preserve">L. </w:t>
      </w:r>
      <w:proofErr w:type="spellStart"/>
      <w:r w:rsidR="002E5FCE" w:rsidRPr="00E80309">
        <w:t>Jagera</w:t>
      </w:r>
      <w:proofErr w:type="spellEnd"/>
      <w:r w:rsidR="002E5FCE" w:rsidRPr="00E80309">
        <w:t xml:space="preserve"> 3</w:t>
      </w:r>
      <w:r w:rsidR="00EA1A0E" w:rsidRPr="00E80309">
        <w:t>,</w:t>
      </w:r>
      <w:r w:rsidR="002E5FCE" w:rsidRPr="00E80309">
        <w:t xml:space="preserve"> Osijek,</w:t>
      </w:r>
      <w:r w:rsidR="00EA1A0E" w:rsidRPr="00E80309">
        <w:t xml:space="preserve"> za provedbu</w:t>
      </w:r>
      <w:r w:rsidR="00867612" w:rsidRPr="00E80309">
        <w:t xml:space="preserve"> skraćenog stečajnog postupka </w:t>
      </w:r>
      <w:r w:rsidR="004A0D7B" w:rsidRPr="00E80309">
        <w:t xml:space="preserve">nad dužnikom </w:t>
      </w:r>
      <w:r w:rsidR="002273CF" w:rsidRPr="00E80309">
        <w:t xml:space="preserve">POLAR d.o.o., Osijek, Martina </w:t>
      </w:r>
      <w:proofErr w:type="spellStart"/>
      <w:r w:rsidR="002273CF" w:rsidRPr="00E80309">
        <w:t>Divalta</w:t>
      </w:r>
      <w:proofErr w:type="spellEnd"/>
      <w:r w:rsidR="002273CF" w:rsidRPr="00E80309">
        <w:t xml:space="preserve"> 84, MBS: 030083216, OIB: 62594420108</w:t>
      </w:r>
      <w:r w:rsidR="004A0D7B" w:rsidRPr="00E80309">
        <w:t>, temeljem</w:t>
      </w:r>
      <w:r w:rsidR="0068612D" w:rsidRPr="00E80309">
        <w:t xml:space="preserve"> članka 430. Stečajnog zakona (</w:t>
      </w:r>
      <w:r w:rsidR="004D3C2C" w:rsidRPr="00E80309">
        <w:t>NN</w:t>
      </w:r>
      <w:r w:rsidR="008A40C2" w:rsidRPr="00E80309">
        <w:t xml:space="preserve"> 71/15</w:t>
      </w:r>
      <w:r w:rsidR="004545C4" w:rsidRPr="00E80309">
        <w:t>, dalje: SZ</w:t>
      </w:r>
      <w:r w:rsidR="008A40C2" w:rsidRPr="00E80309">
        <w:t xml:space="preserve">), </w:t>
      </w:r>
      <w:r w:rsidR="00224AFF" w:rsidRPr="00E80309">
        <w:t xml:space="preserve">dana </w:t>
      </w:r>
      <w:r w:rsidR="002273CF" w:rsidRPr="00E80309">
        <w:t>16</w:t>
      </w:r>
      <w:r w:rsidR="00BB3D58" w:rsidRPr="00E80309">
        <w:t xml:space="preserve">. </w:t>
      </w:r>
      <w:r w:rsidR="00C86E90" w:rsidRPr="00E80309">
        <w:t>veljače</w:t>
      </w:r>
      <w:r w:rsidR="00BB3D58" w:rsidRPr="00E80309">
        <w:t xml:space="preserve"> </w:t>
      </w:r>
      <w:r w:rsidR="00224AFF" w:rsidRPr="00E80309">
        <w:t>20</w:t>
      </w:r>
      <w:r w:rsidR="008A40C2" w:rsidRPr="00E80309">
        <w:t>1</w:t>
      </w:r>
      <w:r w:rsidR="00C86E90" w:rsidRPr="00E80309">
        <w:t>7</w:t>
      </w:r>
      <w:r w:rsidR="008A40C2" w:rsidRPr="00E80309">
        <w:t>.</w:t>
      </w:r>
      <w:r w:rsidR="00224AFF" w:rsidRPr="00E80309">
        <w:t>, objavljuje sljedeći</w:t>
      </w:r>
    </w:p>
    <w:p w:rsidRDefault="00023DBD" w:rsidP="00530A9B" w:rsidR="00023DBD" w:rsidRPr="00E80309">
      <w:pPr>
        <w:ind w:firstLine="708"/>
        <w:jc w:val="both"/>
      </w:pPr>
    </w:p>
    <w:p w:rsidRDefault="00224AFF" w:rsidP="00224AFF" w:rsidR="00224AFF" w:rsidRPr="00E80309">
      <w:pPr>
        <w:pStyle w:val="Naslov1"/>
        <w:rPr>
          <w:b w:val="false"/>
          <w:sz w:val="24"/>
        </w:rPr>
      </w:pPr>
      <w:r w:rsidRPr="00E80309">
        <w:rPr>
          <w:b w:val="false"/>
          <w:sz w:val="24"/>
        </w:rPr>
        <w:t>O G L A S</w:t>
      </w:r>
    </w:p>
    <w:p w:rsidRDefault="00DB4D59" w:rsidP="00047A8F" w:rsidR="00DB4D59" w:rsidRPr="00E80309">
      <w:pPr>
        <w:jc w:val="both"/>
        <w:rPr>
          <w:bCs/>
        </w:rPr>
      </w:pPr>
    </w:p>
    <w:p w:rsidRDefault="00224AFF" w:rsidP="000E29E9" w:rsidR="00224AFF" w:rsidRPr="00E80309">
      <w:pPr>
        <w:numPr>
          <w:ilvl w:val="0"/>
          <w:numId w:val="3"/>
        </w:numPr>
        <w:jc w:val="both"/>
      </w:pPr>
      <w:r w:rsidRPr="00E80309">
        <w:rPr>
          <w:bCs/>
        </w:rPr>
        <w:t xml:space="preserve">Utvrđuje se da ukupni iznos evidentiranog duga dužnika </w:t>
      </w:r>
      <w:r w:rsidR="002273CF" w:rsidRPr="00E80309">
        <w:t xml:space="preserve">POLAR d.o.o., Osijek, Martina </w:t>
      </w:r>
      <w:proofErr w:type="spellStart"/>
      <w:r w:rsidR="002273CF" w:rsidRPr="00E80309">
        <w:t>Divalta</w:t>
      </w:r>
      <w:proofErr w:type="spellEnd"/>
      <w:r w:rsidR="002273CF" w:rsidRPr="00E80309">
        <w:t xml:space="preserve"> 84, MBS: 030083216, OIB: 62594420108</w:t>
      </w:r>
      <w:r w:rsidRPr="00E80309">
        <w:t xml:space="preserve">, </w:t>
      </w:r>
      <w:r w:rsidR="004D3C2C" w:rsidRPr="00E80309">
        <w:t xml:space="preserve">na temelju neizvršenih osnova za plaćanje </w:t>
      </w:r>
      <w:r w:rsidR="00EA1A0E" w:rsidRPr="00E80309">
        <w:t>iznosi</w:t>
      </w:r>
      <w:r w:rsidR="00CE3DC5" w:rsidRPr="00E80309">
        <w:t xml:space="preserve"> </w:t>
      </w:r>
      <w:r w:rsidR="002273CF" w:rsidRPr="00E80309">
        <w:t>5.308,34</w:t>
      </w:r>
      <w:r w:rsidR="00CE3DC5" w:rsidRPr="00E80309">
        <w:t xml:space="preserve"> </w:t>
      </w:r>
      <w:r w:rsidRPr="00E80309">
        <w:t>kn.</w:t>
      </w:r>
      <w:r w:rsidR="0053251C" w:rsidRPr="00E80309">
        <w:t xml:space="preserve"> </w:t>
      </w:r>
    </w:p>
    <w:p w:rsidRDefault="004D3C2C" w:rsidP="00FA2A24" w:rsidR="004D3C2C" w:rsidRPr="00E80309">
      <w:pPr>
        <w:ind w:hanging="284" w:left="284"/>
        <w:jc w:val="both"/>
      </w:pPr>
    </w:p>
    <w:p w:rsidRDefault="00224AFF" w:rsidP="000E29E9" w:rsidR="00EA1A0E" w:rsidRPr="00E80309">
      <w:pPr>
        <w:numPr>
          <w:ilvl w:val="0"/>
          <w:numId w:val="3"/>
        </w:numPr>
        <w:jc w:val="both"/>
      </w:pPr>
      <w:r w:rsidRPr="00E80309">
        <w:t>Poziva</w:t>
      </w:r>
      <w:r w:rsidR="00EA1A0E" w:rsidRPr="00E80309">
        <w:t>ju</w:t>
      </w:r>
      <w:r w:rsidRPr="00E80309">
        <w:t xml:space="preserve"> se </w:t>
      </w:r>
      <w:r w:rsidR="00EA1A0E" w:rsidRPr="00E80309">
        <w:t>osobe ovlaštene za zastupanje dužnika</w:t>
      </w:r>
      <w:r w:rsidR="00037CE9" w:rsidRPr="00E80309">
        <w:t xml:space="preserve"> </w:t>
      </w:r>
      <w:r w:rsidR="00B32948" w:rsidRPr="00E80309">
        <w:t xml:space="preserve">da </w:t>
      </w:r>
      <w:r w:rsidR="00936874" w:rsidRPr="00E80309">
        <w:t>u roku od 15</w:t>
      </w:r>
      <w:r w:rsidR="008B3790" w:rsidRPr="00E80309">
        <w:t xml:space="preserve"> (petnaest)</w:t>
      </w:r>
      <w:r w:rsidR="00936874" w:rsidRPr="00E80309">
        <w:t xml:space="preserve"> dana od dana objave ovog oglasa na </w:t>
      </w:r>
      <w:r w:rsidR="004D3C2C" w:rsidRPr="00E80309">
        <w:t>mrežnoj stranici e-Oglasna ploča sudova</w:t>
      </w:r>
      <w:r w:rsidR="00B32948" w:rsidRPr="00E80309">
        <w:t xml:space="preserve"> podnese ovom sudu, pozivom na gornji broj spisa, javnobilježnički ovjerovljen popis imovine i obveza dužn</w:t>
      </w:r>
      <w:r w:rsidR="00F2165F" w:rsidRPr="00E80309">
        <w:t>ika na propisanom obrascu</w:t>
      </w:r>
      <w:r w:rsidR="00EA1A0E" w:rsidRPr="00E80309">
        <w:t>.</w:t>
      </w:r>
    </w:p>
    <w:p w:rsidRDefault="00EA1A0E" w:rsidP="00EA1A0E" w:rsidR="00EA1A0E" w:rsidRPr="00E80309">
      <w:pPr>
        <w:pStyle w:val="Odlomakpopisa"/>
      </w:pPr>
    </w:p>
    <w:p w:rsidRDefault="00A63F24" w:rsidP="000E29E9" w:rsidR="00A63F24" w:rsidRPr="00E80309">
      <w:pPr>
        <w:numPr>
          <w:ilvl w:val="0"/>
          <w:numId w:val="3"/>
        </w:numPr>
        <w:jc w:val="both"/>
      </w:pPr>
      <w:r w:rsidRPr="00E80309">
        <w:t>P</w:t>
      </w:r>
      <w:r w:rsidR="003E4DD9" w:rsidRPr="00E80309">
        <w:t xml:space="preserve">ozivaju se vjerovnici dužnika da najkasnije u roku od 45 </w:t>
      </w:r>
      <w:r w:rsidR="004545C4" w:rsidRPr="00E80309">
        <w:t>(</w:t>
      </w:r>
      <w:proofErr w:type="spellStart"/>
      <w:r w:rsidR="004545C4" w:rsidRPr="00E80309">
        <w:t>četrdesetpet</w:t>
      </w:r>
      <w:proofErr w:type="spellEnd"/>
      <w:r w:rsidR="004545C4" w:rsidRPr="00E80309">
        <w:t xml:space="preserve">) </w:t>
      </w:r>
      <w:r w:rsidR="003E4DD9" w:rsidRPr="00E80309">
        <w:t xml:space="preserve">dana od dana objave ovog oglasa na </w:t>
      </w:r>
      <w:r w:rsidR="004A335F" w:rsidRPr="00E80309">
        <w:t xml:space="preserve">mrežnoj stranici e-Oglasna ploča sudova </w:t>
      </w:r>
      <w:r w:rsidR="003E4DD9" w:rsidRPr="00E80309">
        <w:t>predlože otvaranje stečajnog postupka nad dužnikom</w:t>
      </w:r>
      <w:r w:rsidR="004A335F" w:rsidRPr="00E80309">
        <w:t>,</w:t>
      </w:r>
      <w:r w:rsidR="003E4DD9" w:rsidRPr="00E80309">
        <w:t xml:space="preserve"> te da uplate predujam u i</w:t>
      </w:r>
      <w:r w:rsidR="00384135" w:rsidRPr="00E80309">
        <w:t>znosu od 10.000,00 kn za namirenje</w:t>
      </w:r>
      <w:r w:rsidR="003E4DD9" w:rsidRPr="00E80309">
        <w:t xml:space="preserve"> troškova toga postupka na </w:t>
      </w:r>
      <w:r w:rsidR="000C26C6" w:rsidRPr="00E80309">
        <w:t>žiro račun IBAN: HR31 2390 001</w:t>
      </w:r>
      <w:r w:rsidR="0017565C" w:rsidRPr="00E80309">
        <w:t>1</w:t>
      </w:r>
      <w:r w:rsidR="000C26C6" w:rsidRPr="00E80309">
        <w:t xml:space="preserve"> 3000 0020 </w:t>
      </w:r>
      <w:r w:rsidR="008852E9" w:rsidRPr="00E80309">
        <w:t>0 s pozivom na broj HR05 272</w:t>
      </w:r>
      <w:r w:rsidR="000408AE" w:rsidRPr="00E80309">
        <w:t>-</w:t>
      </w:r>
      <w:r w:rsidR="0093282F" w:rsidRPr="00E80309">
        <w:t>6</w:t>
      </w:r>
      <w:r w:rsidR="00F00C28" w:rsidRPr="00E80309">
        <w:t>-</w:t>
      </w:r>
      <w:r w:rsidR="00CE3DC5" w:rsidRPr="00E80309">
        <w:t>1</w:t>
      </w:r>
      <w:r w:rsidR="002D22EE" w:rsidRPr="00E80309">
        <w:t>7</w:t>
      </w:r>
      <w:r w:rsidR="008A40C2" w:rsidRPr="00E80309">
        <w:t xml:space="preserve"> (članak 430</w:t>
      </w:r>
      <w:r w:rsidR="004545C4" w:rsidRPr="00E80309">
        <w:t>. SZ</w:t>
      </w:r>
      <w:r w:rsidR="008A40C2" w:rsidRPr="00E80309">
        <w:t xml:space="preserve"> u vezi s člankom 132. </w:t>
      </w:r>
      <w:r w:rsidR="004545C4" w:rsidRPr="00E80309">
        <w:t>SZ</w:t>
      </w:r>
      <w:r w:rsidR="00DB4D59" w:rsidRPr="00E80309">
        <w:t>).</w:t>
      </w:r>
    </w:p>
    <w:p w:rsidRDefault="004D3C2C" w:rsidP="00FA2A24" w:rsidR="004D3C2C" w:rsidRPr="00E80309">
      <w:pPr>
        <w:pStyle w:val="Odlomakpopisa"/>
        <w:ind w:hanging="284" w:left="284"/>
      </w:pPr>
    </w:p>
    <w:p w:rsidRDefault="00413C80" w:rsidP="000E29E9" w:rsidR="00A63F24" w:rsidRPr="00E80309">
      <w:pPr>
        <w:numPr>
          <w:ilvl w:val="0"/>
          <w:numId w:val="3"/>
        </w:numPr>
        <w:jc w:val="both"/>
      </w:pPr>
      <w:r w:rsidRPr="00E80309">
        <w:t>Ako osob</w:t>
      </w:r>
      <w:r w:rsidR="004545C4" w:rsidRPr="00E80309">
        <w:t>e</w:t>
      </w:r>
      <w:r w:rsidRPr="00E80309">
        <w:t xml:space="preserve"> ovlaštene za zastupanje dužnika</w:t>
      </w:r>
      <w:r w:rsidR="00DB4D59" w:rsidRPr="00E80309">
        <w:t xml:space="preserve"> po zakonu</w:t>
      </w:r>
      <w:r w:rsidR="004545C4" w:rsidRPr="00E80309">
        <w:t xml:space="preserve"> </w:t>
      </w:r>
      <w:r w:rsidR="001A1361" w:rsidRPr="00E80309">
        <w:t>iz točke II</w:t>
      </w:r>
      <w:r w:rsidR="004545C4" w:rsidRPr="00E80309">
        <w:t>.</w:t>
      </w:r>
      <w:r w:rsidR="00B00E40" w:rsidRPr="00E80309">
        <w:t xml:space="preserve">, </w:t>
      </w:r>
      <w:r w:rsidRPr="00E80309">
        <w:t xml:space="preserve"> </w:t>
      </w:r>
      <w:r w:rsidR="00836CE2" w:rsidRPr="00E80309">
        <w:t xml:space="preserve">u roku od 15 </w:t>
      </w:r>
      <w:r w:rsidR="004545C4" w:rsidRPr="00E80309">
        <w:t xml:space="preserve">(petnaest) </w:t>
      </w:r>
      <w:r w:rsidR="00836CE2" w:rsidRPr="00E80309">
        <w:t xml:space="preserve">dana od dana objave ovog oglasa </w:t>
      </w:r>
      <w:r w:rsidR="004545C4" w:rsidRPr="00E80309">
        <w:t xml:space="preserve">na mrežnoj stranici e-Oglasna ploča sudova </w:t>
      </w:r>
      <w:r w:rsidRPr="00E80309">
        <w:t xml:space="preserve">ne podnesu popis imovine i obveza dužnika </w:t>
      </w:r>
      <w:r w:rsidR="00836CE2" w:rsidRPr="00E80309">
        <w:t xml:space="preserve">ili ako iz tog popisa </w:t>
      </w:r>
      <w:r w:rsidR="00A63F24" w:rsidRPr="00E80309">
        <w:t xml:space="preserve"> </w:t>
      </w:r>
      <w:r w:rsidR="001D4EA1" w:rsidRPr="00E80309">
        <w:t>proizlazi</w:t>
      </w:r>
      <w:r w:rsidR="00836CE2" w:rsidRPr="00E80309">
        <w:t xml:space="preserve"> da dužnik ima imovinu koja nije dostatna za namirenje predvidivih troškova stečajnog postupka, te ako u roku od 45 </w:t>
      </w:r>
      <w:r w:rsidR="004545C4" w:rsidRPr="00E80309">
        <w:t>(</w:t>
      </w:r>
      <w:proofErr w:type="spellStart"/>
      <w:r w:rsidR="004545C4" w:rsidRPr="00E80309">
        <w:t>četrdesetpet</w:t>
      </w:r>
      <w:proofErr w:type="spellEnd"/>
      <w:r w:rsidR="004545C4" w:rsidRPr="00E80309">
        <w:t xml:space="preserve">) </w:t>
      </w:r>
      <w:r w:rsidR="00836CE2" w:rsidRPr="00E80309">
        <w:t xml:space="preserve">dana </w:t>
      </w:r>
      <w:r w:rsidR="00C04A19" w:rsidRPr="00E80309">
        <w:t xml:space="preserve">od dana objave ovog oglasa na mrežnoj stranici e-Oglasna ploča sudova </w:t>
      </w:r>
      <w:r w:rsidR="008B3790" w:rsidRPr="00E80309">
        <w:t>ni</w:t>
      </w:r>
      <w:r w:rsidR="00836CE2" w:rsidRPr="00E80309">
        <w:t>jedan vjerovnik ne predloži otvaranje stečajnog postupka i ne predujmi sredstva za namirenje troškova postupka, smatrat će se da je dužnik nesposoban za plaćanje.</w:t>
      </w:r>
      <w:r w:rsidR="008B0E56" w:rsidRPr="00E80309">
        <w:t xml:space="preserve"> U tom slučaju sud će po službenoj dužnosti donijeti rješenje o otvaranju i zaključenju </w:t>
      </w:r>
      <w:r w:rsidR="008B3790" w:rsidRPr="00E80309">
        <w:t>skraćenog stečajnog postupka uz</w:t>
      </w:r>
      <w:r w:rsidR="004545C4" w:rsidRPr="00E80309">
        <w:t xml:space="preserve"> </w:t>
      </w:r>
      <w:r w:rsidR="008B0E56" w:rsidRPr="00E80309">
        <w:t xml:space="preserve">primjenu odredbi članka 132. i 133. te članaka 286. </w:t>
      </w:r>
      <w:r w:rsidR="00AD251E" w:rsidRPr="00E80309">
        <w:t>-</w:t>
      </w:r>
      <w:r w:rsidR="008B0E56" w:rsidRPr="00E80309">
        <w:t xml:space="preserve"> 292. </w:t>
      </w:r>
      <w:r w:rsidR="004545C4" w:rsidRPr="00E80309">
        <w:t>SZ</w:t>
      </w:r>
      <w:r w:rsidR="008B3790" w:rsidRPr="00E80309">
        <w:t xml:space="preserve"> na odgovarajući način. </w:t>
      </w:r>
    </w:p>
    <w:p w:rsidRDefault="0054259D" w:rsidP="00FA2A24" w:rsidR="0054259D" w:rsidRPr="00E80309">
      <w:pPr>
        <w:ind w:hanging="284" w:left="284"/>
        <w:jc w:val="both"/>
      </w:pPr>
    </w:p>
    <w:p w:rsidRDefault="0054259D" w:rsidP="000408AE" w:rsidR="003E6D4F" w:rsidRPr="00E80309">
      <w:pPr>
        <w:ind w:left="708"/>
        <w:jc w:val="center"/>
      </w:pPr>
      <w:r w:rsidRPr="00E80309">
        <w:t xml:space="preserve">U Osijeku </w:t>
      </w:r>
      <w:r w:rsidR="00CA29B2" w:rsidRPr="00E80309">
        <w:t>1</w:t>
      </w:r>
      <w:r w:rsidR="00DA3A13" w:rsidRPr="00E80309">
        <w:t>6</w:t>
      </w:r>
      <w:r w:rsidR="00F00C28" w:rsidRPr="00E80309">
        <w:t xml:space="preserve">. </w:t>
      </w:r>
      <w:r w:rsidR="0050495A" w:rsidRPr="00E80309">
        <w:t>veljače</w:t>
      </w:r>
      <w:r w:rsidR="00F00C28" w:rsidRPr="00E80309">
        <w:t xml:space="preserve"> </w:t>
      </w:r>
      <w:r w:rsidRPr="00E80309">
        <w:t>201</w:t>
      </w:r>
      <w:r w:rsidR="0050495A" w:rsidRPr="00E80309">
        <w:t>7</w:t>
      </w:r>
      <w:r w:rsidRPr="00E80309">
        <w:t>.</w:t>
      </w:r>
    </w:p>
    <w:p w:rsidRDefault="00E604E7" w:rsidP="000408AE" w:rsidR="00E604E7" w:rsidRPr="00E80309">
      <w:pPr>
        <w:ind w:left="708"/>
        <w:jc w:val="center"/>
      </w:pPr>
    </w:p>
    <w:p w:rsidRDefault="00E604E7" w:rsidP="00E604E7" w:rsidR="008B0E56" w:rsidRPr="00E80309">
      <w:pPr>
        <w:ind w:left="6372"/>
        <w:jc w:val="both"/>
        <w:rPr>
          <w:bCs/>
        </w:rPr>
      </w:pPr>
      <w:r w:rsidRPr="00E80309">
        <w:rPr>
          <w:bCs/>
        </w:rPr>
        <w:t xml:space="preserve"> STEČAJNI SUDAC</w:t>
      </w:r>
    </w:p>
    <w:p w:rsidRDefault="008B3790" w:rsidP="00F40F1F" w:rsidR="00F2165F" w:rsidRPr="00E80309">
      <w:pPr>
        <w:ind w:left="6372"/>
        <w:jc w:val="both"/>
        <w:rPr>
          <w:bCs/>
        </w:rPr>
      </w:pPr>
      <w:r w:rsidRPr="00E80309">
        <w:rPr>
          <w:bCs/>
        </w:rPr>
        <w:t>mr. sc. Boris Vuković</w:t>
      </w:r>
    </w:p>
    <w:p w:rsidRDefault="00830ABE" w:rsidP="00047A8F" w:rsidR="00830ABE" w:rsidRPr="00E80309"/>
    <w:p w:rsidRDefault="00830ABE" w:rsidP="00047A8F" w:rsidR="00830ABE" w:rsidRPr="00E80309"/>
    <w:p w:rsidRDefault="00830ABE" w:rsidP="00047A8F" w:rsidR="00830ABE" w:rsidRPr="00E80309"/>
    <w:p w:rsidRDefault="00830ABE" w:rsidP="00047A8F" w:rsidR="00830ABE" w:rsidRPr="00E80309"/>
    <w:p w:rsidRDefault="00047A8F" w:rsidP="00047A8F" w:rsidR="00047A8F" w:rsidRPr="00E80309">
      <w:r w:rsidRPr="00E80309">
        <w:t>D</w:t>
      </w:r>
      <w:r w:rsidR="00EB6D07" w:rsidRPr="00E80309">
        <w:t xml:space="preserve"> </w:t>
      </w:r>
      <w:r w:rsidRPr="00E80309">
        <w:t>N</w:t>
      </w:r>
      <w:r w:rsidR="00EB6D07" w:rsidRPr="00E80309">
        <w:t xml:space="preserve"> </w:t>
      </w:r>
      <w:r w:rsidRPr="00E80309">
        <w:t>A</w:t>
      </w:r>
      <w:r w:rsidR="00EB6D07" w:rsidRPr="00E80309">
        <w:t>:</w:t>
      </w:r>
    </w:p>
    <w:p w:rsidRDefault="00AD251E" w:rsidP="00AD251E" w:rsidR="00EB6D07" w:rsidRPr="00E80309">
      <w:pPr>
        <w:numPr>
          <w:ilvl w:val="0"/>
          <w:numId w:val="1"/>
        </w:numPr>
        <w:tabs>
          <w:tab w:pos="720" w:val="clear"/>
        </w:tabs>
        <w:jc w:val="both"/>
      </w:pPr>
      <w:r w:rsidRPr="00E80309">
        <w:t xml:space="preserve">mrežna stranica e-Oglasna ploča sudova </w:t>
      </w:r>
    </w:p>
    <w:p w:rsidRDefault="00F2165F" w:rsidP="00540160" w:rsidR="008B0E56" w:rsidRPr="00E80309">
      <w:pPr>
        <w:numPr>
          <w:ilvl w:val="0"/>
          <w:numId w:val="1"/>
        </w:numPr>
        <w:tabs>
          <w:tab w:pos="720" w:val="clear"/>
        </w:tabs>
        <w:jc w:val="both"/>
      </w:pPr>
      <w:r w:rsidRPr="00E80309">
        <w:t xml:space="preserve">zahtjev </w:t>
      </w:r>
      <w:r w:rsidR="0064388F" w:rsidRPr="00E80309">
        <w:t xml:space="preserve">– </w:t>
      </w:r>
      <w:r w:rsidR="00540160" w:rsidRPr="00E80309">
        <w:t xml:space="preserve">mrežna stranica e-Oglasna ploča sudova </w:t>
      </w:r>
    </w:p>
    <w:p w:rsidRDefault="00F2165F" w:rsidR="00532E0A" w:rsidRPr="00E80309">
      <w:pPr>
        <w:numPr>
          <w:ilvl w:val="0"/>
          <w:numId w:val="1"/>
        </w:numPr>
      </w:pPr>
      <w:r w:rsidRPr="00E80309">
        <w:t xml:space="preserve">kal. </w:t>
      </w:r>
      <w:r w:rsidR="00E604E7" w:rsidRPr="00E80309">
        <w:t>04</w:t>
      </w:r>
      <w:r w:rsidR="00603043" w:rsidRPr="00E80309">
        <w:t>.</w:t>
      </w:r>
      <w:r w:rsidR="00E604E7" w:rsidRPr="00E80309">
        <w:t>04</w:t>
      </w:r>
      <w:r w:rsidR="00603043" w:rsidRPr="00E80309">
        <w:t>.2017</w:t>
      </w:r>
      <w:r w:rsidR="00790717" w:rsidRPr="00E80309">
        <w:t>.</w:t>
      </w:r>
    </w:p>
    <w:sectPr w:rsidSect="00F2165F" w:rsidR="00532E0A" w:rsidRPr="00E80309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8E8" w:rsidR="004438E8">
      <w:r>
        <w:separator/>
      </w:r>
    </w:p>
  </w:endnote>
  <w:endnote w:id="0" w:type="continuationSeparator">
    <w:p w:rsidRDefault="004438E8" w:rsidR="00443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8E8" w:rsidR="004438E8">
      <w:r>
        <w:separator/>
      </w:r>
    </w:p>
  </w:footnote>
  <w:footnote w:id="0" w:type="continuationSeparator">
    <w:p w:rsidRDefault="004438E8" w:rsidR="00443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273C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2EE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5CC1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3E7D9D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8E8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51C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26C1A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0F25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83D27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2FAD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282F"/>
    <w:rsid w:val="00936874"/>
    <w:rsid w:val="00937840"/>
    <w:rsid w:val="0094232B"/>
    <w:rsid w:val="0094702E"/>
    <w:rsid w:val="009525D4"/>
    <w:rsid w:val="009724AC"/>
    <w:rsid w:val="00976205"/>
    <w:rsid w:val="009767F2"/>
    <w:rsid w:val="0097697B"/>
    <w:rsid w:val="00980E4D"/>
    <w:rsid w:val="009813A3"/>
    <w:rsid w:val="00993B5E"/>
    <w:rsid w:val="009A412B"/>
    <w:rsid w:val="009B40D7"/>
    <w:rsid w:val="009B46D8"/>
    <w:rsid w:val="009C1900"/>
    <w:rsid w:val="009C670C"/>
    <w:rsid w:val="009E4FED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12DF"/>
    <w:rsid w:val="00BA204A"/>
    <w:rsid w:val="00BB3D58"/>
    <w:rsid w:val="00BE33FF"/>
    <w:rsid w:val="00BF32DE"/>
    <w:rsid w:val="00BF79AB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29B2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44A68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4E7"/>
    <w:rsid w:val="00E60C19"/>
    <w:rsid w:val="00E62694"/>
    <w:rsid w:val="00E80309"/>
    <w:rsid w:val="00E956AE"/>
    <w:rsid w:val="00E96356"/>
    <w:rsid w:val="00EA028A"/>
    <w:rsid w:val="00EA1A0E"/>
    <w:rsid w:val="00EA5AA8"/>
    <w:rsid w:val="00EB0980"/>
    <w:rsid w:val="00EB3D63"/>
    <w:rsid w:val="00EB6D07"/>
    <w:rsid w:val="00EB7B53"/>
    <w:rsid w:val="00EC0019"/>
    <w:rsid w:val="00ED4C16"/>
    <w:rsid w:val="00ED68FE"/>
    <w:rsid w:val="00EF711F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96885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D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83D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3D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D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83D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3D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POLAR d.o.o. za trgovinu i ugostiteljstvo</izvorni_sadrzaj>
    <derivirana_varijabla naziv="DomainObject.Predmet.ProtustrankaFormated_1">  POLAR d.o.o. za trgovinu i ugostiteljstvo</derivirana_varijabla>
  </DomainObject.Predmet.ProtustrankaFormated>
  <DomainObject.Predmet.ProtustrankaFormatedOIB>
    <izvorni_sadrzaj>  POLAR d.o.o. za trgovinu i ugostiteljstvo, OIB 62594420108</izvorni_sadrzaj>
    <derivirana_varijabla naziv="DomainObject.Predmet.ProtustrankaFormatedOIB_1">  POLAR d.o.o. za trgovinu i ugostiteljstvo, OIB 62594420108</derivirana_varijabla>
  </DomainObject.Predmet.ProtustrankaFormatedOIB>
  <DomainObject.Predmet.ProtustrankaFormatedWithAdress>
    <izvorni_sadrzaj> POLAR d.o.o. za trgovinu i ugostiteljstvo, Martina Divalta 84, 31000 Osijek</izvorni_sadrzaj>
    <derivirana_varijabla naziv="DomainObject.Predmet.ProtustrankaFormatedWithAdress_1"> POLAR d.o.o. za trgovinu i ugostiteljstvo, Martina Divalta 84, 31000 Osijek</derivirana_varijabla>
  </DomainObject.Predmet.ProtustrankaFormatedWithAdress>
  <DomainObject.Predmet.ProtustrankaFormatedWithAdressOIB>
    <izvorni_sadrzaj> POLAR d.o.o. za trgovinu i ugostiteljstvo, OIB 62594420108, Martina Divalta 84, 31000 Osijek</izvorni_sadrzaj>
    <derivirana_varijabla naziv="DomainObject.Predmet.ProtustrankaFormatedWithAdressOIB_1"> POLAR d.o.o. za trgovinu i ugostiteljstvo, OIB 62594420108, Martina Divalta 84, 31000 Osijek</derivirana_varijabla>
  </DomainObject.Predmet.ProtustrankaFormatedWithAdressOIB>
  <DomainObject.Predmet.ProtustrankaWithAdress>
    <izvorni_sadrzaj>POLAR d.o.o. za trgovinu i ugostiteljstvo Martina Divalta 84, 31000 Osijek</izvorni_sadrzaj>
    <derivirana_varijabla naziv="DomainObject.Predmet.ProtustrankaWithAdress_1">POLAR d.o.o. za trgovinu i ugostiteljstvo Martina Divalta 84, 31000 Osijek</derivirana_varijabla>
  </DomainObject.Predmet.ProtustrankaWithAdress>
  <DomainObject.Predmet.ProtustrankaWithAdressOIB>
    <izvorni_sadrzaj>POLAR d.o.o. za trgovinu i ugostiteljstvo, OIB 62594420108, Martina Divalta 84, 31000 Osijek</izvorni_sadrzaj>
    <derivirana_varijabla naziv="DomainObject.Predmet.ProtustrankaWithAdressOIB_1">POLAR d.o.o. za trgovinu i ugostiteljstvo, OIB 62594420108, Martina Divalta 84, 31000 Osijek</derivirana_varijabla>
  </DomainObject.Predmet.ProtustrankaWithAdressOIB>
  <DomainObject.Predmet.ProtustrankaNazivFormated>
    <izvorni_sadrzaj>POLAR d.o.o. za trgovinu i ugostiteljstvo</izvorni_sadrzaj>
    <derivirana_varijabla naziv="DomainObject.Predmet.ProtustrankaNazivFormated_1">POLAR d.o.o. za trgovinu i ugostiteljstvo</derivirana_varijabla>
  </DomainObject.Predmet.ProtustrankaNazivFormated>
  <DomainObject.Predmet.ProtustrankaNazivFormatedOIB>
    <izvorni_sadrzaj>POLAR d.o.o. za trgovinu i ugostiteljstvo, OIB 62594420108</izvorni_sadrzaj>
    <derivirana_varijabla naziv="DomainObject.Predmet.ProtustrankaNazivFormatedOIB_1">POLAR d.o.o. za trgovinu i ugostiteljstvo, OIB 62594420108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POLAR d.o.o. za trgovinu i ugostiteljstvo</item>
    </izvorni_sadrzaj>
    <derivirana_varijabla naziv="DomainObject.Predmet.ProtuStrankaListFormated_1">
      <item>POLAR d.o.o. za trgovinu i ugostiteljstvo</item>
    </derivirana_varijabla>
  </DomainObject.Predmet.ProtuStrankaListFormated>
  <DomainObject.Predmet.ProtuStrankaListFormatedOIB>
    <izvorni_sadrzaj>
      <item>POLAR d.o.o. za trgovinu i ugostiteljstvo, OIB 62594420108</item>
    </izvorni_sadrzaj>
    <derivirana_varijabla naziv="DomainObject.Predmet.ProtuStrankaListFormatedOIB_1">
      <item>POLAR d.o.o. za trgovinu i ugostiteljstvo, OIB 62594420108</item>
    </derivirana_varijabla>
  </DomainObject.Predmet.ProtuStrankaListFormatedOIB>
  <DomainObject.Predmet.ProtuStrankaListFormatedWithAdress>
    <izvorni_sadrzaj>
      <item>POLAR d.o.o. za trgovinu i ugostiteljstvo, Martina Divalta 84, 31000 Osijek</item>
    </izvorni_sadrzaj>
    <derivirana_varijabla naziv="DomainObject.Predmet.ProtuStrankaListFormatedWithAdress_1">
      <item>POLAR d.o.o. za trgovinu i ugostiteljstvo, Martina Divalta 84, 31000 Osijek</item>
    </derivirana_varijabla>
  </DomainObject.Predmet.ProtuStrankaListFormatedWithAdress>
  <DomainObject.Predmet.ProtuStrankaListFormatedWithAdressOIB>
    <izvorni_sadrzaj>
      <item>POLAR d.o.o. za trgovinu i ugostiteljstvo, OIB 62594420108, Martina Divalta 84, 31000 Osijek</item>
    </izvorni_sadrzaj>
    <derivirana_varijabla naziv="DomainObject.Predmet.ProtuStrankaListFormatedWithAdressOIB_1">
      <item>POLAR d.o.o. za trgovinu i ugostiteljstvo, OIB 62594420108, Martina Divalta 84, 31000 Osijek</item>
    </derivirana_varijabla>
  </DomainObject.Predmet.ProtuStrankaListFormatedWithAdressOIB>
  <DomainObject.Predmet.ProtuStrankaListNazivFormated>
    <izvorni_sadrzaj>
      <item>POLAR d.o.o. za trgovinu i ugostiteljstvo</item>
    </izvorni_sadrzaj>
    <derivirana_varijabla naziv="DomainObject.Predmet.ProtuStrankaListNazivFormated_1">
      <item>POLAR d.o.o. za trgovinu i ugostiteljstvo</item>
    </derivirana_varijabla>
  </DomainObject.Predmet.ProtuStrankaListNazivFormated>
  <DomainObject.Predmet.ProtuStrankaListNazivFormatedOIB>
    <izvorni_sadrzaj>
      <item>POLAR d.o.o. za trgovinu i ugostiteljstvo, OIB 62594420108</item>
    </izvorni_sadrzaj>
    <derivirana_varijabla naziv="DomainObject.Predmet.ProtuStrankaListNazivFormatedOIB_1">
      <item>POLAR d.o.o. za trgovinu i ugostiteljstvo, OIB 62594420108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POLAR d.o.o. za trgovinu i ugostiteljstvo</izvorni_sadrzaj>
    <derivirana_varijabla naziv="DomainObject.Predmet.ProtustrankaIDrugi_1">POLAR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POLAR d.o.o. za trgovinu i ugostiteljstvo, OIB 62594420108, Martina Divalta 84, 31000 Osijek</izvorni_sadrzaj>
    <derivirana_varijabla naziv="DomainObject.Predmet.ProtustrankaIDrugiAdressOIB_1">POLAR d.o.o. za trgovinu i ugostiteljstvo, OIB 62594420108, Martina Divalta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POLAR d.o.o. za trgovinu i ugostiteljstvo</item>
    </izvorni_sadrzaj>
    <derivirana_varijabla naziv="DomainObject.Predmet.SudioniciListNaziv_1">
      <item>FINA RC OSIJEK</item>
      <item>POLAR d.o.o. za trgovinu i ugostiteljstvo</item>
    </derivirana_varijabla>
  </DomainObject.Predmet.SudioniciListNaziv>
  <DomainObject.Predmet.SudioniciListAdressOIB>
    <izvorni_sadrzaj>
      <item>FINA RC OSIJEK, OIB 85821130368</item>
      <item>POLAR d.o.o. za trgovinu i ugostiteljstvo, OIB 62594420108, Martina Divalta 84,31000 Osijek</item>
    </izvorni_sadrzaj>
    <derivirana_varijabla naziv="DomainObject.Predmet.SudioniciListAdressOIB_1">
      <item>FINA RC OSIJEK, OIB 85821130368</item>
      <item>POLAR d.o.o. za trgovinu i ugostiteljstvo, OIB 62594420108, Martina Divalta 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62594420108</item>
    </izvorni_sadrzaj>
    <derivirana_varijabla naziv="DomainObject.Predmet.SudioniciListNazivOIB_1">
      <item>, OIB 85821130368</item>
      <item>, OIB 62594420108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8BC79-3C81-4DE8-B9E5-F267326BA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2031</properties:Characters>
  <properties:Lines>54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2017-02-06T07:18:00Z</cp:lastPrinted>
  <dcterms:modified xmlns:xsi="http://www.w3.org/2001/XMLSchema-instance" xsi:type="dcterms:W3CDTF">2017-02-16T13:44:00Z</dcterms:modified>
  <cp:revision>61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