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2133" w14:paraId="607213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D0668">
        <w:rPr>
          <w:lang w:val="hr-HR"/>
        </w:rPr>
        <w:t>341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3D0668">
        <w:rPr>
          <w:lang w:val="hr-HR"/>
        </w:rPr>
        <w:t xml:space="preserve"> MESI jednostavno društvo s ograničenom odgovornošću za trgovinu, proizvodnju i usluge, </w:t>
      </w:r>
      <w:proofErr w:type="spellStart"/>
      <w:r w:rsidR="003D0668">
        <w:rPr>
          <w:lang w:val="hr-HR"/>
        </w:rPr>
        <w:t>Gudovac</w:t>
      </w:r>
      <w:proofErr w:type="spellEnd"/>
      <w:r w:rsidR="005609E1">
        <w:rPr>
          <w:lang w:val="hr-HR"/>
        </w:rPr>
        <w:t>,</w:t>
      </w:r>
      <w:r w:rsidR="003D0668">
        <w:rPr>
          <w:lang w:val="hr-HR"/>
        </w:rPr>
        <w:t xml:space="preserve"> </w:t>
      </w:r>
      <w:proofErr w:type="spellStart"/>
      <w:r w:rsidR="003D0668">
        <w:rPr>
          <w:lang w:val="hr-HR"/>
        </w:rPr>
        <w:t>Gudovac</w:t>
      </w:r>
      <w:proofErr w:type="spellEnd"/>
      <w:r w:rsidR="003D0668">
        <w:rPr>
          <w:lang w:val="hr-HR"/>
        </w:rPr>
        <w:t xml:space="preserve"> 13,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3D0668">
        <w:rPr>
          <w:lang w:val="hr-HR"/>
        </w:rPr>
        <w:t>010086699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EE5A63">
        <w:rPr>
          <w:lang w:val="hr-HR"/>
        </w:rPr>
        <w:t>21275505692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D0668">
        <w:rPr>
          <w:lang w:val="hr-HR"/>
        </w:rPr>
        <w:t>341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E5A63">
        <w:rPr>
          <w:lang w:val="hr-HR"/>
        </w:rPr>
        <w:t xml:space="preserve">38.165,76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EE5A63">
        <w:rPr>
          <w:lang w:val="hr-HR"/>
        </w:rPr>
        <w:t xml:space="preserve"> Igor </w:t>
      </w:r>
      <w:proofErr w:type="spellStart"/>
      <w:r w:rsidR="00EE5A63">
        <w:rPr>
          <w:lang w:val="hr-HR"/>
        </w:rPr>
        <w:t>Rohak</w:t>
      </w:r>
      <w:proofErr w:type="spellEnd"/>
      <w:r w:rsidR="00EE5A63">
        <w:rPr>
          <w:lang w:val="hr-HR"/>
        </w:rPr>
        <w:t xml:space="preserve">, </w:t>
      </w:r>
      <w:proofErr w:type="spellStart"/>
      <w:r w:rsidR="00EE5A63">
        <w:rPr>
          <w:lang w:val="hr-HR"/>
        </w:rPr>
        <w:t>Gudovac</w:t>
      </w:r>
      <w:proofErr w:type="spellEnd"/>
      <w:r w:rsidR="00EE5A63">
        <w:rPr>
          <w:lang w:val="hr-HR"/>
        </w:rPr>
        <w:t xml:space="preserve">, </w:t>
      </w:r>
      <w:proofErr w:type="spellStart"/>
      <w:r w:rsidR="00EE5A63">
        <w:rPr>
          <w:lang w:val="hr-HR"/>
        </w:rPr>
        <w:t>Gudovac</w:t>
      </w:r>
      <w:proofErr w:type="spellEnd"/>
      <w:r w:rsidR="00EE5A63">
        <w:rPr>
          <w:lang w:val="hr-HR"/>
        </w:rPr>
        <w:t xml:space="preserve"> 13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E5A63">
        <w:rPr>
          <w:lang w:val="hr-HR"/>
        </w:rPr>
        <w:t>76963424408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E5A63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E5A63">
        <w:rPr>
          <w:lang w:val="hr-HR"/>
        </w:rPr>
        <w:t>23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70C" w:rsidR="0039670C">
      <w:r>
        <w:separator/>
      </w:r>
    </w:p>
  </w:endnote>
  <w:endnote w:id="0" w:type="continuationSeparator">
    <w:p w:rsidRDefault="0039670C" w:rsidR="0039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70C" w:rsidR="0039670C">
      <w:r>
        <w:separator/>
      </w:r>
    </w:p>
  </w:footnote>
  <w:footnote w:id="0" w:type="continuationSeparator">
    <w:p w:rsidRDefault="0039670C" w:rsidR="0039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9670C"/>
    <w:rsid w:val="003D0668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A217A"/>
    <w:rsid w:val="008E00AB"/>
    <w:rsid w:val="008E3DB0"/>
    <w:rsid w:val="008F7B14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EE5A63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E5A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5A6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E5A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5A6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 jednostavno društvo s ograničenom odgovornošću za trgovinu, proizvodnju i usluge, Gudovac zastupanog po punomoćniku Igor Rohak</izvorni_sadrzaj>
    <derivirana_varijabla naziv="DomainObject.Predmet.ProtustrankaFormated_1">  MESI jednostavno društvo s ograničenom odgovornošću za trgovinu, proizvodnju i usluge, Gudovac zastupanog po punomoćniku Igor Rohak</derivirana_varijabla>
  </DomainObject.Predmet.ProtustrankaFormated>
  <DomainObject.Predmet.ProtustrankaFormatedOIB>
    <izvorni_sadrzaj>  MESI jednostavno društvo s ograničenom odgovornošću za trgovinu, proizvodnju i usluge, Gudovac, OIB 21275505692 zastupanog po punomoćniku Igor Rohak</izvorni_sadrzaj>
    <derivirana_varijabla naziv="DomainObject.Predmet.ProtustrankaFormatedOIB_1">  MESI jednostavno društvo s ograničenom odgovornošću za trgovinu, proizvodnju i usluge, Gudovac, OIB 21275505692 zastupanog po punomoćniku Igor Rohak</derivirana_varijabla>
  </DomainObject.Predmet.ProtustrankaFormatedOIB>
  <DomainObject.Predmet.ProtustrankaFormatedWithAdress>
    <izvorni_sadrzaj> MESI jednostavno društvo s ograničenom odgovornošću za trgovinu, proizvodnju i usluge, Gudovac, Gudovac 13, 43000 Gudovac zastupanog po punomoćniku Igor Rohak</izvorni_sadrzaj>
    <derivirana_varijabla naziv="DomainObject.Predmet.ProtustrankaFormatedWithAdress_1"> MESI jednostavno društvo s ograničenom odgovornošću za trgovinu, proizvodnju i usluge, Gudovac, Gudovac 13, 43000 Gudovac zastupanog po punomoćniku Igor Rohak</derivirana_varijabla>
  </DomainObject.Predmet.ProtustrankaFormatedWithAdress>
  <DomainObject.Predmet.ProtustrankaFormatedWithAdressOIB>
    <izvorni_sadrzaj> MESI jednostavno društvo s ograničenom odgovornošću za trgovinu, proizvodnju i usluge, Gudovac, OIB 21275505692, Gudovac 13, 43000 Gudovac zastupanog po punomoćniku Igor Rohak</izvorni_sadrzaj>
    <derivirana_varijabla naziv="DomainObject.Predmet.ProtustrankaFormatedWithAdressOIB_1"> MESI jednostavno društvo s ograničenom odgovornošću za trgovinu, proizvodnju i usluge, Gudovac, OIB 21275505692, Gudovac 13, 43000 Gudovac zastupanog po punomoćniku Igor Rohak</derivirana_varijabla>
  </DomainObject.Predmet.ProtustrankaFormatedWithAdressOIB>
  <DomainObject.Predmet.ProtustrankaWithAdress>
    <izvorni_sadrzaj>MESI jednostavno društvo s ograničenom odgovornošću za trgovinu, proizvodnju i usluge, Gudovac Gudovac 13, 43000 Gudovac</izvorni_sadrzaj>
    <derivirana_varijabla naziv="DomainObject.Predmet.ProtustrankaWithAdress_1">MESI jednostavno društvo s ograničenom odgovornošću za trgovinu, proizvodnju i usluge, Gudovac Gudovac 13, 43000 Gudovac</derivirana_varijabla>
  </DomainObject.Predmet.ProtustrankaWithAdress>
  <DomainObject.Predmet.ProtustrankaWithAdressOIB>
    <izvorni_sadrzaj>MESI jednostavno društvo s ograničenom odgovornošću za trgovinu, proizvodnju i usluge, Gudovac, OIB 21275505692, Gudovac 13, 43000 Gudovac</izvorni_sadrzaj>
    <derivirana_varijabla naziv="DomainObject.Predmet.ProtustrankaWithAdressOIB_1">MESI jednostavno društvo s ograničenom odgovornošću za trgovinu, proizvodnju i usluge, Gudovac, OIB 21275505692, Gudovac 13, 43000 Gudovac</derivirana_varijabla>
  </DomainObject.Predmet.ProtustrankaWithAdressOIB>
  <DomainObject.Predmet.ProtustrankaNazivFormated>
    <izvorni_sadrzaj>MESI jednostavno društvo s ograničenom odgovornošću za trgovinu, proizvodnju i usluge, Gudovac</izvorni_sadrzaj>
    <derivirana_varijabla naziv="DomainObject.Predmet.ProtustrankaNazivFormated_1">MESI jednostavno društvo s ograničenom odgovornošću za trgovinu, proizvodnju i usluge, Gudovac</derivirana_varijabla>
  </DomainObject.Predmet.ProtustrankaNazivFormated>
  <DomainObject.Predmet.ProtustrankaNazivFormatedOIB>
    <izvorni_sadrzaj>MESI jednostavno društvo s ograničenom odgovornošću za trgovinu, proizvodnju i usluge, Gudovac, OIB 21275505692</izvorni_sadrzaj>
    <derivirana_varijabla naziv="DomainObject.Predmet.ProtustrankaNazivFormatedOIB_1">MESI jednostavno društvo s ograničenom odgovornošću za trgovinu, proizvodnju i usluge, Gudovac, OIB 21275505692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MESI jednostavno društvo s ograničenom odgovornošću za trgovinu, proizvodnju i usluge, Gudovac zastupanog po punomoćniku Igor Rohak</item>
    </izvorni_sadrzaj>
    <derivirana_varijabla naziv="DomainObject.Predmet.ProtuStrankaListFormated_1">
      <item>MESI jednostavno društvo s ograničenom odgovornošću za trgovinu, proizvodnju i usluge, Gudovac zastupanog po punomoćniku Igor Rohak</item>
    </derivirana_varijabla>
  </DomainObject.Predmet.ProtuStrankaListFormated>
  <DomainObject.Predmet.ProtuStrankaListFormatedOIB>
    <izvorni_sadrzaj>
      <item>MESI jednostavno društvo s ograničenom odgovornošću za trgovinu, proizvodnju i usluge, Gudovac, OIB 21275505692 zastupanog po punomoćniku Igor Rohak</item>
    </izvorni_sadrzaj>
    <derivirana_varijabla naziv="DomainObject.Predmet.ProtuStrankaListFormatedOIB_1">
      <item>MESI jednostavno društvo s ograničenom odgovornošću za trgovinu, proizvodnju i usluge, Gudovac, OIB 21275505692 zastupanog po punomoćniku Igor Rohak</item>
    </derivirana_varijabla>
  </DomainObject.Predmet.ProtuStrankaListFormatedOIB>
  <DomainObject.Predmet.ProtuStrankaListFormatedWithAdress>
    <izvorni_sadrzaj>
      <item>MESI jednostavno društvo s ograničenom odgovornošću za trgovinu, proizvodnju i usluge, Gudovac, Gudovac 13, 43000 Gudovac zastupanog po punomoćniku Igor Rohak</item>
    </izvorni_sadrzaj>
    <derivirana_varijabla naziv="DomainObject.Predmet.ProtuStrankaListFormatedWithAdress_1">
      <item>MESI jednostavno društvo s ograničenom odgovornošću za trgovinu, proizvodnju i usluge, Gudovac, Gudovac 13, 43000 Gudovac zastupanog po punomoćniku Igor Rohak</item>
    </derivirana_varijabla>
  </DomainObject.Predmet.ProtuStrankaListFormatedWithAdress>
  <DomainObject.Predmet.ProtuStrankaListFormatedWithAdressOIB>
    <izvorni_sadrzaj>
      <item>MESI jednostavno društvo s ograničenom odgovornošću za trgovinu, proizvodnju i usluge, Gudovac, OIB 21275505692, Gudovac 13, 43000 Gudovac zastupanog po punomoćniku Igor Rohak</item>
    </izvorni_sadrzaj>
    <derivirana_varijabla naziv="DomainObject.Predmet.ProtuStrankaListFormatedWithAdressOIB_1">
      <item>MESI jednostavno društvo s ograničenom odgovornošću za trgovinu, proizvodnju i usluge, Gudovac, OIB 21275505692, Gudovac 13, 43000 Gudovac zastupanog po punomoćniku Igor Rohak</item>
    </derivirana_varijabla>
  </DomainObject.Predmet.ProtuStrankaListFormatedWithAdressOIB>
  <DomainObject.Predmet.ProtuStrankaListNazivFormated>
    <izvorni_sadrzaj>
      <item>MESI jednostavno društvo s ograničenom odgovornošću za trgovinu, proizvodnju i usluge, Gudovac</item>
    </izvorni_sadrzaj>
    <derivirana_varijabla naziv="DomainObject.Predmet.ProtuStrankaListNazivFormated_1">
      <item>MESI jednostavno društvo s ograničenom odgovornošću za trgovinu, proizvodnju i usluge, Gudovac</item>
    </derivirana_varijabla>
  </DomainObject.Predmet.ProtuStrankaListNazivFormated>
  <DomainObject.Predmet.ProtuStrankaListNazivFormatedOIB>
    <izvorni_sadrzaj>
      <item>MESI jednostavno društvo s ograničenom odgovornošću za trgovinu, proizvodnju i usluge, Gudovac, OIB 21275505692</item>
    </izvorni_sadrzaj>
    <derivirana_varijabla naziv="DomainObject.Predmet.ProtuStrankaListNazivFormatedOIB_1">
      <item>MESI jednostavno društvo s ograničenom odgovornošću za trgovinu, proizvodnju i usluge, Gudovac, OIB 21275505692</item>
    </derivirana_varijabla>
  </DomainObject.Predmet.ProtuStrankaListNazivFormatedOIB>
  <DomainObject.Predmet.OstaliListFormated>
    <izvorni_sadrzaj>
      <item>Igor Rohak punomoćnik sudionika u postupku MESI jednostavno društvo s ograničenom odgovornošću za trgovinu, proizvodnju i usluge, Gudovac</item>
    </izvorni_sadrzaj>
    <derivirana_varijabla naziv="DomainObject.Predmet.OstaliListFormated_1">
      <item>Igor Rohak punomoćnik sudionika u postupku MESI jednostavno društvo s ograničenom odgovornošću za trgovinu, proizvodnju i usluge, Gudovac</item>
    </derivirana_varijabla>
  </DomainObject.Predmet.OstaliListFormated>
  <DomainObject.Predmet.OstaliListFormatedOIB>
    <izvorni_sadrzaj>
      <item>Igor Rohak, OIB 76963424408 punomoćnik sudionika u postupku MESI jednostavno društvo s ograničenom odgovornošću za trgovinu, proizvodnju i usluge, Gudovac</item>
    </izvorni_sadrzaj>
    <derivirana_varijabla naziv="DomainObject.Predmet.OstaliListFormatedOIB_1">
      <item>Igor Rohak, OIB 76963424408 punomoćnik sudionika u postupku MESI jednostavno društvo s ograničenom odgovornošću za trgovinu, proizvodnju i usluge, Gudovac</item>
    </derivirana_varijabla>
  </DomainObject.Predmet.OstaliListFormatedOIB>
  <DomainObject.Predmet.OstaliListFormatedWithAdress>
    <izvorni_sadrzaj>
      <item>Igor Rohak, Gudovac 13, 43000 Gudovac punomoćnik sudionika u postupku MESI jednostavno društvo s ograničenom odgovornošću za trgovinu, proizvodnju i usluge, Gudovac</item>
    </izvorni_sadrzaj>
    <derivirana_varijabla naziv="DomainObject.Predmet.OstaliListFormatedWithAdress_1">
      <item>Igor Rohak, Gudovac 13, 43000 Gudovac punomoćnik sudionika u postupku MESI jednostavno društvo s ograničenom odgovornošću za trgovinu, proizvodnju i usluge, Gudovac</item>
    </derivirana_varijabla>
  </DomainObject.Predmet.OstaliListFormatedWithAdress>
  <DomainObject.Predmet.OstaliListFormatedWithAdressOIB>
    <izvorni_sadrzaj>
      <item>Igor Rohak, OIB 76963424408, Gudovac 13, 43000 Gudovac punomoćnik sudionika u postupku MESI jednostavno društvo s ograničenom odgovornošću za trgovinu, proizvodnju i usluge, Gudovac</item>
    </izvorni_sadrzaj>
    <derivirana_varijabla naziv="DomainObject.Predmet.OstaliListFormatedWithAdressOIB_1">
      <item>Igor Rohak, OIB 76963424408, Gudovac 13, 43000 Gudovac punomoćnik sudionika u postupku MESI jednostavno društvo s ograničenom odgovornošću za trgovinu, proizvodnju i usluge, Gudovac</item>
    </derivirana_varijabla>
  </DomainObject.Predmet.OstaliListFormatedWithAdressOIB>
  <DomainObject.Predmet.OstaliListNazivFormated>
    <izvorni_sadrzaj>
      <item>Igor Rohak</item>
    </izvorni_sadrzaj>
    <derivirana_varijabla naziv="DomainObject.Predmet.OstaliListNazivFormated_1">
      <item>Igor Rohak</item>
    </derivirana_varijabla>
  </DomainObject.Predmet.OstaliListNazivFormated>
  <DomainObject.Predmet.OstaliListNazivFormatedOIB>
    <izvorni_sadrzaj>
      <item>Igor Rohak, OIB 76963424408</item>
    </izvorni_sadrzaj>
    <derivirana_varijabla naziv="DomainObject.Predmet.OstaliListNazivFormatedOIB_1">
      <item>Igor Rohak, OIB 76963424408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MESI jednostavno društvo s ograničenom odgovornošću za trgovinu, proizvodnju i usluge, Gudovac</izvorni_sadrzaj>
    <derivirana_varijabla naziv="DomainObject.Predmet.ProtustrankaIDrugi_1">MESI jednostavno društvo s ograničenom odgovornošću za trgovinu, proizvodnju i usluge, 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MESI jednostavno društvo s ograničenom odgovornošću za trgovinu, proizvodnju i usluge, Gudovac, OIB 21275505692, Gudovac 13, 43000 Gudovac</izvorni_sadrzaj>
    <derivirana_varijabla naziv="DomainObject.Predmet.ProtustrankaIDrugiAdressOIB_1">MESI jednostavno društvo s ograničenom odgovornošću za trgovinu, proizvodnju i usluge, Gudovac, OIB 21275505692, Gudovac 13,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MESI jednostavno društvo s ograničenom odgovornošću za trgovinu, proizvodnju i usluge, Gudovac</item>
      <item>Igor Rohak</item>
    </izvorni_sadrzaj>
    <derivirana_varijabla naziv="DomainObject.Predmet.SudioniciListNaziv_1">
      <item>FINA, RC ZAGREB, Podružnica Bjelovar</item>
      <item>MESI jednostavno društvo s ograničenom odgovornošću za trgovinu, proizvodnju i usluge, Gudovac</item>
      <item>Igor Rohak</item>
    </derivirana_varijabla>
  </DomainObject.Predmet.SudioniciListNaziv>
  <DomainObject.Predmet.SudioniciListAdressOIB>
    <izvorni_sadrzaj>
      <item>FINA, RC ZAGREB, Podružnica Bjelovar, OIB 85821130368, F. Supila 4,43000 Bjelovar</item>
      <item>MESI jednostavno društvo s ograničenom odgovornošću za trgovinu, proizvodnju i usluge, Gudovac, OIB 21275505692, Gudovac 13,43000 Gudovac</item>
      <item>Igor Rohak, OIB 76963424408, Gudovac 13,43000 Gudovac</item>
    </izvorni_sadrzaj>
    <derivirana_varijabla naziv="DomainObject.Predmet.SudioniciListAdressOIB_1">
      <item>FINA, RC ZAGREB, Podružnica Bjelovar, OIB 85821130368, F. Supila 4,43000 Bjelovar</item>
      <item>MESI jednostavno društvo s ograničenom odgovornošću za trgovinu, proizvodnju i usluge, Gudovac, OIB 21275505692, Gudovac 13,43000 Gudovac</item>
      <item>Igor Rohak, OIB 76963424408, Gudovac 13,43000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21275505692</item>
      <item>, OIB 76963424408</item>
    </izvorni_sadrzaj>
    <derivirana_varijabla naziv="DomainObject.Predmet.SudioniciListNazivOIB_1">
      <item>, OIB 85821130368</item>
      <item>, OIB 21275505692</item>
      <item>, OIB 76963424408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57526-10CC-4785-88C8-537B24966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1743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2015-11-23T06:35:00Z</dcterms:created>
  <dc:creator>ssabljic</dc:creator>
  <cp:lastModifiedBy>Miroslav Lovreković</cp:lastModifiedBy>
  <cp:lastPrinted>2015-11-23T06:35:00Z</cp:lastPrinted>
  <dcterms:modified xmlns:xsi="http://www.w3.org/2001/XMLSchema-instance" xsi:type="dcterms:W3CDTF">2015-11-23T06:37:00Z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