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be00" w14:paraId="288be00" w:rsidRDefault="007734D0" w:rsidP="007734D0" w:rsidR="007734D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34D0" w:rsidP="007734D0" w:rsidR="007734D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734D0" w:rsidP="007734D0" w:rsidR="007734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734D0" w:rsidP="007734D0" w:rsidR="007734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734D0" w:rsidP="007734D0" w:rsidR="007734D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34D0" w:rsidP="007734D0" w:rsidR="007734D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734D0" w:rsidP="007734D0" w:rsidR="007734D0" w:rsidRPr="005D578C">
      <w:pPr>
        <w:jc w:val="center"/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734D0" w:rsidP="007734D0" w:rsidR="007734D0" w:rsidRPr="005D578C">
      <w:pPr>
        <w:rPr>
          <w:rFonts w:cs="Times New Roman" w:eastAsia="Times New Roman"/>
          <w:szCs w:val="24"/>
        </w:rPr>
      </w:pPr>
    </w:p>
    <w:p w:rsidRDefault="007734D0" w:rsidP="007734D0" w:rsidR="007734D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PROJEKT SOVINJAK d. o. o. Poreč, Partizanska 13, OIB 24025843601, MBS 130020840,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 w:rsidR="00C216DB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2016.</w:t>
      </w:r>
    </w:p>
    <w:p w:rsidRDefault="007734D0" w:rsidP="007734D0" w:rsidR="007734D0" w:rsidRPr="005D578C">
      <w:pPr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734D0" w:rsidP="007734D0" w:rsidR="007734D0" w:rsidRPr="005D578C">
      <w:pPr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SOVINJAK d. o. o. Poreč, Partizanska 13, OIB 24025843601, MBS 130020840,</w:t>
      </w:r>
      <w:r w:rsidRPr="005D578C">
        <w:rPr>
          <w:rFonts w:cs="Times New Roman" w:eastAsia="Times New Roman"/>
          <w:szCs w:val="24"/>
        </w:rPr>
        <w:t xml:space="preserve"> s danom </w:t>
      </w:r>
      <w:r w:rsidR="00C216DB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734D0" w:rsidP="007734D0" w:rsidR="007734D0" w:rsidRPr="005D578C">
      <w:pPr>
        <w:rPr>
          <w:rFonts w:cs="Times New Roman" w:eastAsia="Times New Roman"/>
          <w:szCs w:val="24"/>
        </w:rPr>
      </w:pPr>
    </w:p>
    <w:p w:rsidRDefault="007734D0" w:rsidP="007734D0" w:rsidR="007734D0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Damir Debeljuh iz Pule, Laginjina 6, OIB 29203139768. </w:t>
      </w:r>
    </w:p>
    <w:p w:rsidRDefault="007734D0" w:rsidP="007734D0" w:rsidR="007734D0">
      <w:pPr>
        <w:ind w:firstLine="708"/>
        <w:rPr>
          <w:rFonts w:cs="Times New Roman" w:eastAsia="Times New Roman"/>
          <w:szCs w:val="20"/>
        </w:rPr>
      </w:pPr>
    </w:p>
    <w:p w:rsidRDefault="007734D0" w:rsidP="007734D0" w:rsidR="007734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SOVINJAK d. o. o. Poreč, Partizanska 13, OIB 24025843601, MBS 130020840.</w:t>
      </w:r>
    </w:p>
    <w:p w:rsidRDefault="007734D0" w:rsidP="007734D0" w:rsidR="007734D0">
      <w:pPr>
        <w:rPr>
          <w:rFonts w:cs="Times New Roman" w:eastAsia="Times New Roman"/>
          <w:szCs w:val="24"/>
        </w:rPr>
      </w:pPr>
    </w:p>
    <w:p w:rsidRDefault="007734D0" w:rsidP="007734D0" w:rsidR="007734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PROJEKT SOVINJAK d. o. o. Poreč, Partizanska 13, OIB 24025843601, MBS 130020840.</w:t>
      </w:r>
    </w:p>
    <w:p w:rsidRDefault="007734D0" w:rsidP="007734D0" w:rsidR="007734D0">
      <w:pPr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734D0" w:rsidP="007734D0" w:rsidR="007734D0">
      <w:pPr>
        <w:ind w:firstLine="708"/>
        <w:rPr>
          <w:rFonts w:cs="Times New Roman" w:eastAsia="Times New Roman"/>
          <w:szCs w:val="24"/>
        </w:rPr>
      </w:pPr>
    </w:p>
    <w:p w:rsidRDefault="007734D0" w:rsidP="007734D0" w:rsidR="007734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PROJEKT SOVINJAK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St-724/2015-3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734D0" w:rsidP="007734D0" w:rsidR="007734D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734D0" w:rsidP="007734D0" w:rsidR="007734D0" w:rsidRPr="005D578C">
      <w:pPr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C216DB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734D0" w:rsidP="007734D0" w:rsidR="007734D0" w:rsidRPr="005D578C">
      <w:pPr>
        <w:jc w:val="center"/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22AF8" w:rsidP="00A22AF8" w:rsidR="007734D0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7734D0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7734D0" w:rsidP="007734D0" w:rsidR="007734D0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734D0" w:rsidP="007734D0" w:rsidR="007734D0" w:rsidRPr="005D578C">
      <w:pPr>
        <w:jc w:val="left"/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734D0" w:rsidP="007734D0" w:rsidR="007734D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734D0" w:rsidP="007734D0" w:rsidR="007734D0">
      <w:pPr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rPr>
          <w:rFonts w:cs="Times New Roman" w:eastAsia="Times New Roman"/>
          <w:szCs w:val="24"/>
        </w:rPr>
      </w:pPr>
    </w:p>
    <w:p w:rsidRDefault="007734D0" w:rsidP="007734D0" w:rsidR="007734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PROJEKT SOVINJAK d. o. o. Poreč, Partizanska 13, 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Drago Radolović, Višnjan, Bokići 10, </w:t>
      </w:r>
    </w:p>
    <w:p w:rsidRDefault="007734D0" w:rsidP="007734D0" w:rsidR="007734D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734D0" w:rsidP="007734D0" w:rsidR="007734D0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A22AF8">
        <w:rPr>
          <w:rFonts w:cs="Times New Roman" w:eastAsia="Times New Roman"/>
          <w:szCs w:val="24"/>
        </w:rPr>
        <w:t xml:space="preserve">8 dana, 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734D0" w:rsidP="007734D0" w:rsidR="007734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7734D0" w:rsidP="007734D0" w:rsidR="007734D0"/>
    <w:p w:rsidRDefault="00D90F24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4D0" w:rsidP="007734D0" w:rsidR="007734D0">
      <w:r>
        <w:separator/>
      </w:r>
    </w:p>
  </w:endnote>
  <w:endnote w:id="0" w:type="continuationSeparator">
    <w:p w:rsidRDefault="007734D0" w:rsidP="007734D0" w:rsidR="00773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4D0" w:rsidP="007734D0" w:rsidR="007734D0">
      <w:r>
        <w:separator/>
      </w:r>
    </w:p>
  </w:footnote>
  <w:footnote w:id="0" w:type="continuationSeparator">
    <w:p w:rsidRDefault="007734D0" w:rsidP="007734D0" w:rsidR="007734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4D0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0F2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St-724/2015-5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4D0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 St-724/2015-5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3E4F"/>
    <w:rsid w:val="0075528E"/>
    <w:rsid w:val="007734D0"/>
    <w:rsid w:val="0079403F"/>
    <w:rsid w:val="00A22AF8"/>
    <w:rsid w:val="00C216DB"/>
    <w:rsid w:val="00D90F24"/>
    <w:rsid w:val="00EE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34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34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734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4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34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34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F2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0F2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0F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0F2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34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34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734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4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34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34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F2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0F2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0F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0F2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St-724/2015</izvorni_sadrzaj>
    <derivirana_varijabla naziv="DomainObject.Predmet.OznakaBroj_1">St-724/2015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SOVINJAK d.o.o. Poreč</izvorni_sadrzaj>
    <derivirana_varijabla naziv="DomainObject.Predmet.ProtustrankaFormated_1">  PROJEKT SOVINJAK d.o.o. Poreč</derivirana_varijabla>
  </DomainObject.Predmet.ProtustrankaFormated>
  <DomainObject.Predmet.ProtustrankaFormatedOIB>
    <izvorni_sadrzaj>  PROJEKT SOVINJAK d.o.o. Poreč, OIB 24025843601</izvorni_sadrzaj>
    <derivirana_varijabla naziv="DomainObject.Predmet.ProtustrankaFormatedOIB_1">  PROJEKT SOVINJAK d.o.o. Poreč, OIB 24025843601</derivirana_varijabla>
  </DomainObject.Predmet.ProtustrankaFormatedOIB>
  <DomainObject.Predmet.ProtustrankaFormatedWithAdress>
    <izvorni_sadrzaj> PROJEKT SOVINJAK d.o.o. Poreč, Partizanska 13, 52440 Poreč</izvorni_sadrzaj>
    <derivirana_varijabla naziv="DomainObject.Predmet.ProtustrankaFormatedWithAdress_1"> PROJEKT SOVINJAK d.o.o. Poreč, Partizanska 13, 52440 Poreč</derivirana_varijabla>
  </DomainObject.Predmet.ProtustrankaFormatedWithAdress>
  <DomainObject.Predmet.ProtustrankaFormatedWithAdressOIB>
    <izvorni_sadrzaj> PROJEKT SOVINJAK d.o.o. Poreč, OIB 24025843601, Partizanska 13, 52440 Poreč</izvorni_sadrzaj>
    <derivirana_varijabla naziv="DomainObject.Predmet.ProtustrankaFormatedWithAdressOIB_1"> PROJEKT SOVINJAK d.o.o. Poreč, OIB 24025843601, Partizanska 13, 52440 Poreč</derivirana_varijabla>
  </DomainObject.Predmet.ProtustrankaFormatedWithAdressOIB>
  <DomainObject.Predmet.ProtustrankaWithAdress>
    <izvorni_sadrzaj>PROJEKT SOVINJAK d.o.o. Poreč Partizanska 13, 52440 Poreč</izvorni_sadrzaj>
    <derivirana_varijabla naziv="DomainObject.Predmet.ProtustrankaWithAdress_1">PROJEKT SOVINJAK d.o.o. Poreč Partizanska 13, 52440 Poreč</derivirana_varijabla>
  </DomainObject.Predmet.ProtustrankaWithAdress>
  <DomainObject.Predmet.ProtustrankaWithAdressOIB>
    <izvorni_sadrzaj>PROJEKT SOVINJAK d.o.o. Poreč, OIB 24025843601, Partizanska 13, 52440 Poreč</izvorni_sadrzaj>
    <derivirana_varijabla naziv="DomainObject.Predmet.ProtustrankaWithAdressOIB_1">PROJEKT SOVINJAK d.o.o. Poreč, OIB 24025843601, Partizanska 13, 52440 Poreč</derivirana_varijabla>
  </DomainObject.Predmet.ProtustrankaWithAdressOIB>
  <DomainObject.Predmet.ProtustrankaNazivFormated>
    <izvorni_sadrzaj>PROJEKT SOVINJAK d.o.o. Poreč</izvorni_sadrzaj>
    <derivirana_varijabla naziv="DomainObject.Predmet.ProtustrankaNazivFormated_1">PROJEKT SOVINJAK d.o.o. Poreč</derivirana_varijabla>
  </DomainObject.Predmet.ProtustrankaNazivFormated>
  <DomainObject.Predmet.ProtustrankaNazivFormatedOIB>
    <izvorni_sadrzaj>PROJEKT SOVINJAK d.o.o. Poreč, OIB 24025843601</izvorni_sadrzaj>
    <derivirana_varijabla naziv="DomainObject.Predmet.ProtustrankaNazivFormatedOIB_1">PROJEKT SOVINJAK d.o.o. Poreč, OIB 24025843601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SOVINJAK d.o.o. Poreč</item>
    </izvorni_sadrzaj>
    <derivirana_varijabla naziv="DomainObject.Predmet.ProtuStrankaListFormated_1">
      <item>PROJEKT SOVINJAK d.o.o. Poreč</item>
    </derivirana_varijabla>
  </DomainObject.Predmet.ProtuStrankaListFormated>
  <DomainObject.Predmet.ProtuStrankaListFormatedOIB>
    <izvorni_sadrzaj>
      <item>PROJEKT SOVINJAK d.o.o. Poreč, OIB 24025843601</item>
    </izvorni_sadrzaj>
    <derivirana_varijabla naziv="DomainObject.Predmet.ProtuStrankaListFormatedOIB_1">
      <item>PROJEKT SOVINJAK d.o.o. Poreč, OIB 24025843601</item>
    </derivirana_varijabla>
  </DomainObject.Predmet.ProtuStrankaListFormatedOIB>
  <DomainObject.Predmet.ProtuStrankaListFormatedWithAdress>
    <izvorni_sadrzaj>
      <item>PROJEKT SOVINJAK d.o.o. Poreč, Partizanska 13, 52440 Poreč</item>
    </izvorni_sadrzaj>
    <derivirana_varijabla naziv="DomainObject.Predmet.ProtuStrankaListFormatedWithAdress_1">
      <item>PROJEKT SOVINJAK d.o.o. Poreč, Partizanska 13, 52440 Poreč</item>
    </derivirana_varijabla>
  </DomainObject.Predmet.ProtuStrankaListFormatedWithAdress>
  <DomainObject.Predmet.ProtuStrankaListFormatedWithAdressOIB>
    <izvorni_sadrzaj>
      <item>PROJEKT SOVINJAK d.o.o. Poreč, OIB 24025843601, Partizanska 13, 52440 Poreč</item>
    </izvorni_sadrzaj>
    <derivirana_varijabla naziv="DomainObject.Predmet.ProtuStrankaListFormatedWithAdressOIB_1">
      <item>PROJEKT SOVINJAK d.o.o. Poreč, OIB 24025843601, Partizanska 13, 52440 Poreč</item>
    </derivirana_varijabla>
  </DomainObject.Predmet.ProtuStrankaListFormatedWithAdressOIB>
  <DomainObject.Predmet.ProtuStrankaListNazivFormated>
    <izvorni_sadrzaj>
      <item>PROJEKT SOVINJAK d.o.o. Poreč</item>
    </izvorni_sadrzaj>
    <derivirana_varijabla naziv="DomainObject.Predmet.ProtuStrankaListNazivFormated_1">
      <item>PROJEKT SOVINJAK d.o.o. Poreč</item>
    </derivirana_varijabla>
  </DomainObject.Predmet.ProtuStrankaListNazivFormated>
  <DomainObject.Predmet.ProtuStrankaListNazivFormatedOIB>
    <izvorni_sadrzaj>
      <item>PROJEKT SOVINJAK d.o.o. Poreč, OIB 24025843601</item>
    </izvorni_sadrzaj>
    <derivirana_varijabla naziv="DomainObject.Predmet.ProtuStrankaListNazivFormatedOIB_1">
      <item>PROJEKT SOVINJAK d.o.o. Poreč, OIB 24025843601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SOVINJAK d.o.o. Poreč</izvorni_sadrzaj>
    <derivirana_varijabla naziv="DomainObject.Predmet.ProtustrankaIDrugi_1">PROJEKT SOVINJAK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SOVINJAK d.o.o. Poreč, OIB 24025843601, Partizanska 13, 52440 Poreč</izvorni_sadrzaj>
    <derivirana_varijabla naziv="DomainObject.Predmet.ProtustrankaIDrugiAdressOIB_1">PROJEKT SOVINJAK d.o.o. Poreč, OIB 24025843601,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SOVINJAK d.o.o. Poreč</item>
    </izvorni_sadrzaj>
    <derivirana_varijabla naziv="DomainObject.Predmet.SudioniciListNaziv_1">
      <item>FINANCIJSKA AGENCIJA, RC RIJEKA, PODRUŽNICA PULA, PULA</item>
      <item>PROJEKT SOVINJAK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SOVINJAK d.o.o. Poreč, OIB 24025843601, Partizanska 13,52440 Poreč</item>
    </izvorni_sadrzaj>
    <derivirana_varijabla naziv="DomainObject.Predmet.SudioniciListAdressOIB_1">
      <item>FINANCIJSKA AGENCIJA, RC RIJEKA, PODRUŽNICA PULA, PULA, OIB 85821130368, Giardini 5,52100 Pula</item>
      <item>PROJEKT SOVINJAK d.o.o. Poreč, OIB 24025843601,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24025843601</item>
    </izvorni_sadrzaj>
    <derivirana_varijabla naziv="DomainObject.Predmet.SudioniciListNazivOIB_1">
      <item>, OIB 85821130368</item>
      <item>, OIB 24025843601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3093</properties:Characters>
  <properties:Lines>94</properties:Lines>
  <properties:Paragraphs>30</properties:Paragraphs>
  <properties:TotalTime>6</properties:TotalTime>
  <properties:ScaleCrop>false</properties:ScaleCrop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2016-03-16T13:52:00Z</dcterms:created>
  <dc:creator>Mihaela Kaligari</dc:creator>
  <dc:description/>
  <cp:keywords/>
  <cp:lastModifiedBy>Jasmina Matika</cp:lastModifiedBy>
  <cp:lastPrinted>2016-03-18T08:39:00Z</cp:lastPrinted>
  <dcterms:modified xmlns:xsi="http://www.w3.org/2001/XMLSchema-instance" xsi:type="dcterms:W3CDTF">2016-03-18T12:42:00Z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