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cf0b" w14:paraId="c3ecf0b" w:rsidRDefault="002D4ABD" w:rsidP="002D4ABD" w:rsidR="002D4ABD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ABD" w:rsidP="002D4ABD" w:rsidR="002D4ABD" w:rsidRPr="00C254D4">
      <w:r w:rsidRPr="00C254D4">
        <w:t xml:space="preserve">REPUBLIKA HRVATSKA </w:t>
      </w:r>
    </w:p>
    <w:p w:rsidRDefault="002D4ABD" w:rsidP="002D4ABD" w:rsidR="002D4ABD" w:rsidRPr="00C254D4">
      <w:pPr>
        <w:tabs>
          <w:tab w:pos="7350" w:val="left"/>
        </w:tabs>
      </w:pPr>
      <w:r w:rsidRPr="00C254D4">
        <w:t>TRGOVAČKI SUD U ZAGREBU</w:t>
      </w:r>
      <w:r w:rsidRPr="00C254D4">
        <w:tab/>
        <w:t>4</w:t>
      </w:r>
      <w:r w:rsidR="00336E9D">
        <w:t xml:space="preserve"> </w:t>
      </w:r>
      <w:r w:rsidRPr="00C254D4">
        <w:t>St-</w:t>
      </w:r>
      <w:r w:rsidR="00500C02">
        <w:t>3247</w:t>
      </w:r>
      <w:r w:rsidR="0056355E">
        <w:t>/16</w:t>
      </w:r>
    </w:p>
    <w:p w:rsidRDefault="002D4ABD" w:rsidP="002D4ABD" w:rsidR="002D4ABD" w:rsidRPr="00C254D4">
      <w:r w:rsidRPr="00C254D4">
        <w:t xml:space="preserve">STALNA SLUŽBA </w:t>
      </w:r>
    </w:p>
    <w:p w:rsidRDefault="002D4ABD" w:rsidP="002D4ABD" w:rsidR="002D4ABD">
      <w:r w:rsidRPr="00C254D4">
        <w:t xml:space="preserve">Karlovac, </w:t>
      </w:r>
      <w:r w:rsidR="00500C02">
        <w:t>Trg hrvatskih branitelja 1</w:t>
      </w:r>
    </w:p>
    <w:p w:rsidRDefault="0076793A" w:rsidP="002D4ABD" w:rsidR="0076793A" w:rsidRPr="00C254D4"/>
    <w:p w:rsidRDefault="00693C7D" w:rsidP="00693C7D" w:rsidR="00693C7D" w:rsidRPr="005F7ED3"/>
    <w:p w:rsidRDefault="00F664C9" w:rsidP="00F664C9" w:rsidR="00693C7D" w:rsidRPr="005F7ED3">
      <w:pPr>
        <w:jc w:val="center"/>
      </w:pPr>
      <w:r w:rsidRPr="005F7ED3">
        <w:t>REPUBLIKA HRVATSKA</w:t>
      </w:r>
    </w:p>
    <w:p w:rsidRDefault="00693C7D" w:rsidP="002E7C09" w:rsidR="00693C7D" w:rsidRPr="005F7ED3">
      <w:pPr>
        <w:jc w:val="center"/>
      </w:pPr>
      <w:r w:rsidRPr="005F7ED3">
        <w:t>R J E Š E N J E</w:t>
      </w:r>
    </w:p>
    <w:p w:rsidRDefault="0076793A" w:rsidP="00693C7D" w:rsidR="0076793A" w:rsidRPr="005F7ED3"/>
    <w:p w:rsidRDefault="002D4ABD" w:rsidP="002E7C09" w:rsidR="00693C7D" w:rsidRPr="005F7ED3">
      <w:pPr>
        <w:ind w:firstLine="708"/>
        <w:jc w:val="both"/>
      </w:pPr>
      <w:r>
        <w:t>Trgovački sud u Zagrebu, Stalna služba,</w:t>
      </w:r>
      <w:r w:rsidR="00693C7D" w:rsidRPr="005F7ED3">
        <w:t xml:space="preserve"> po sucu Goranki Boljkovac, kao stečajnom sucu, u povodu prijedloga predlagatelja </w:t>
      </w:r>
      <w:r w:rsidR="00561BC5">
        <w:t>Financijske agencije</w:t>
      </w:r>
      <w:r w:rsidR="00561BC5" w:rsidRPr="005F7ED3">
        <w:t xml:space="preserve">, Zagreb, </w:t>
      </w:r>
      <w:r w:rsidR="00561BC5">
        <w:t>Ulica grada Vukovara 70</w:t>
      </w:r>
      <w:r w:rsidR="00561BC5" w:rsidRPr="005F7ED3">
        <w:t xml:space="preserve">, za otvaranje stečajnog postupka nad dužnikom </w:t>
      </w:r>
      <w:r w:rsidR="00561BC5" w:rsidRPr="00E21DAA">
        <w:t>EKO-FORM d.o.o., Zagreb, Ivanićgradska 22, OIB 60950387649</w:t>
      </w:r>
      <w:r w:rsidR="00336E9D">
        <w:t xml:space="preserve">, </w:t>
      </w:r>
      <w:r w:rsidR="00693C7D" w:rsidRPr="005F7ED3">
        <w:t xml:space="preserve">dana </w:t>
      </w:r>
      <w:r w:rsidR="00561BC5">
        <w:t>13. prosinca</w:t>
      </w:r>
      <w:r w:rsidR="00977394">
        <w:t xml:space="preserve"> 2017.</w:t>
      </w:r>
      <w:r w:rsidR="00693C7D" w:rsidRPr="005F7ED3">
        <w:t xml:space="preserve"> godine </w:t>
      </w:r>
    </w:p>
    <w:p w:rsidRDefault="00693C7D" w:rsidP="00693C7D" w:rsidR="00693C7D" w:rsidRPr="005F7ED3"/>
    <w:p w:rsidRDefault="00693C7D" w:rsidP="002E7C09" w:rsidR="00693C7D">
      <w:pPr>
        <w:jc w:val="center"/>
      </w:pPr>
      <w:r w:rsidRPr="005F7ED3">
        <w:t>r i j e š i o     j e</w:t>
      </w:r>
    </w:p>
    <w:p w:rsidRDefault="00336E9D" w:rsidP="00336E9D" w:rsidR="00336E9D" w:rsidRPr="00916D79">
      <w:pPr>
        <w:ind w:firstLine="720"/>
        <w:jc w:val="center"/>
      </w:pPr>
    </w:p>
    <w:p w:rsidRDefault="00336E9D" w:rsidP="00561BC5" w:rsidR="00336E9D" w:rsidRPr="00916D79">
      <w:pPr>
        <w:ind w:firstLine="708"/>
        <w:jc w:val="both"/>
      </w:pPr>
      <w:r w:rsidRPr="00916D79">
        <w:t xml:space="preserve">Zakazuje se ročište radi rasprave o pretpostavkama za otvaranje stečajnog postupka nad dužnikom </w:t>
      </w:r>
      <w:r w:rsidR="00561BC5" w:rsidRPr="00E21DAA">
        <w:t>EKO-FORM d.o.o., Zagreb, Ivanićgradska 22, OIB 60950387649</w:t>
      </w:r>
      <w:r w:rsidRPr="00916D79">
        <w:t xml:space="preserve">, za dan </w:t>
      </w:r>
      <w:r w:rsidR="00561BC5" w:rsidRPr="00561BC5">
        <w:t>14. veljače</w:t>
      </w:r>
      <w:r w:rsidRPr="00561BC5">
        <w:t xml:space="preserve"> 201</w:t>
      </w:r>
      <w:r w:rsidR="00561BC5" w:rsidRPr="00561BC5">
        <w:t>8</w:t>
      </w:r>
      <w:r w:rsidRPr="00561BC5">
        <w:t>. godine u 10,</w:t>
      </w:r>
      <w:r w:rsidR="00561BC5" w:rsidRPr="00561BC5">
        <w:t>00</w:t>
      </w:r>
      <w:r w:rsidRPr="00561BC5">
        <w:t xml:space="preserve"> sati</w:t>
      </w:r>
      <w:r w:rsidRPr="00916D79">
        <w:t xml:space="preserve">, u zgradi Trgovačkog suda u Zagrebu, Stalne službe, Karlovac, </w:t>
      </w:r>
      <w:r w:rsidR="00561BC5">
        <w:t>Trg hrvatskih branitelja 1</w:t>
      </w:r>
      <w:r w:rsidRPr="00916D79">
        <w:t xml:space="preserve">, </w:t>
      </w:r>
      <w:r w:rsidR="00561BC5">
        <w:t xml:space="preserve">II kat, </w:t>
      </w:r>
      <w:r w:rsidRPr="00916D79">
        <w:t xml:space="preserve">soba broj </w:t>
      </w:r>
      <w:r w:rsidR="00561BC5">
        <w:t>204</w:t>
      </w:r>
      <w:r w:rsidRPr="00916D79">
        <w:t>, na koje se pozivaju dostavom ovog rješenja predlagatelj FINA, dužnik</w:t>
      </w:r>
      <w:r w:rsidR="00561BC5">
        <w:t xml:space="preserve"> po punomoćniku</w:t>
      </w:r>
      <w:r w:rsidRPr="00916D79">
        <w:t>, zastupni</w:t>
      </w:r>
      <w:r w:rsidR="00561BC5">
        <w:t>k</w:t>
      </w:r>
      <w:r w:rsidRPr="00916D79">
        <w:t xml:space="preserve"> dužnika po zakonu </w:t>
      </w:r>
      <w:r w:rsidR="00561BC5">
        <w:t>Đurđica Vrban</w:t>
      </w:r>
      <w:r>
        <w:t xml:space="preserve"> </w:t>
      </w:r>
      <w:r w:rsidRPr="00916D79">
        <w:t xml:space="preserve">i  privremeni stečajni upravitelj </w:t>
      </w:r>
      <w:r w:rsidR="00561BC5">
        <w:t>Darko Šket</w:t>
      </w:r>
      <w:r w:rsidRPr="00916D79">
        <w:t>.</w:t>
      </w:r>
    </w:p>
    <w:p w:rsidRDefault="00336E9D" w:rsidP="00336E9D" w:rsidR="00336E9D" w:rsidRPr="00916D79">
      <w:pPr>
        <w:jc w:val="both"/>
      </w:pPr>
    </w:p>
    <w:p w:rsidRDefault="0076793A" w:rsidP="00693C7D" w:rsidR="0076793A" w:rsidRPr="005F7ED3"/>
    <w:p w:rsidRDefault="00693C7D" w:rsidP="002E7C09" w:rsidR="00693C7D" w:rsidRPr="005F7ED3">
      <w:pPr>
        <w:jc w:val="center"/>
      </w:pPr>
      <w:r w:rsidRPr="005F7ED3">
        <w:t xml:space="preserve">U Karlovcu, </w:t>
      </w:r>
      <w:r w:rsidR="00561BC5">
        <w:t>13. prosinca</w:t>
      </w:r>
      <w:r w:rsidR="0076793A">
        <w:t xml:space="preserve"> 2017</w:t>
      </w:r>
      <w:r w:rsidR="002E7C09" w:rsidRPr="005F7ED3">
        <w:t>.</w:t>
      </w:r>
      <w:r w:rsidRPr="005F7ED3">
        <w:t xml:space="preserve"> godine</w:t>
      </w:r>
    </w:p>
    <w:p w:rsidRDefault="00693C7D" w:rsidP="00693C7D" w:rsidR="00693C7D" w:rsidRPr="005F7ED3">
      <w:r w:rsidRPr="005F7ED3">
        <w:t xml:space="preserve">        </w:t>
      </w:r>
    </w:p>
    <w:p w:rsidRDefault="00693C7D" w:rsidP="00693C7D" w:rsidR="00693C7D" w:rsidRPr="005F7ED3">
      <w:r w:rsidRPr="005F7ED3">
        <w:t xml:space="preserve">                                                                                                 </w:t>
      </w:r>
      <w:r w:rsidR="00F664C9" w:rsidRPr="005F7ED3">
        <w:t xml:space="preserve">              </w:t>
      </w:r>
      <w:r w:rsidR="00561BC5">
        <w:t xml:space="preserve">    </w:t>
      </w:r>
      <w:r w:rsidRPr="005F7ED3">
        <w:t xml:space="preserve">Stečajni sudac: </w:t>
      </w:r>
    </w:p>
    <w:p w:rsidRDefault="00693C7D" w:rsidP="00693C7D" w:rsidR="00693C7D">
      <w:r w:rsidRPr="005F7ED3">
        <w:t xml:space="preserve">                                                                                       </w:t>
      </w:r>
      <w:r w:rsidR="00F664C9" w:rsidRPr="005F7ED3">
        <w:t xml:space="preserve">                    </w:t>
      </w:r>
      <w:r w:rsidRPr="005F7ED3">
        <w:t xml:space="preserve"> Goranka Boljkovac</w:t>
      </w:r>
      <w:r w:rsidR="007E7A6E">
        <w:t>, v.r.</w:t>
      </w:r>
    </w:p>
    <w:p w:rsidRDefault="005F7ED3" w:rsidP="00693C7D" w:rsidR="005F7ED3"/>
    <w:p w:rsidRDefault="007E7A6E" w:rsidP="00B80564" w:rsidR="007E7A6E">
      <w:pPr>
        <w:tabs>
          <w:tab w:pos="6900" w:val="left"/>
        </w:tabs>
        <w:jc w:val="both"/>
      </w:pPr>
      <w:r>
        <w:tab/>
        <w:t>Za točnost otpravka-</w:t>
      </w:r>
    </w:p>
    <w:p w:rsidRDefault="007E7A6E" w:rsidP="00B80564" w:rsidR="007E7A6E" w:rsidRPr="0029771D">
      <w:pPr>
        <w:tabs>
          <w:tab w:pos="6900" w:val="left"/>
        </w:tabs>
        <w:jc w:val="both"/>
      </w:pPr>
      <w:r>
        <w:tab/>
        <w:t>ovlašteni službenik:</w:t>
      </w:r>
    </w:p>
    <w:p w:rsidRDefault="007E7A6E" w:rsidP="007E7A6E" w:rsidR="007E7A6E" w:rsidRPr="005F7ED3">
      <w:pPr>
        <w:tabs>
          <w:tab w:pos="6622" w:val="left"/>
        </w:tabs>
      </w:pPr>
      <w:r>
        <w:tab/>
        <w:t xml:space="preserve">     </w:t>
      </w:r>
      <w:r w:rsidR="00561BC5">
        <w:t>Marina Markić</w:t>
      </w:r>
    </w:p>
    <w:p w:rsidRDefault="00F664C9" w:rsidP="00693C7D" w:rsidR="00F664C9" w:rsidRPr="005F7ED3"/>
    <w:p w:rsidRDefault="00693C7D" w:rsidP="00693C7D" w:rsidR="00693C7D" w:rsidRPr="005F7ED3">
      <w:r w:rsidRPr="005F7ED3">
        <w:t>UPUTA O PRAVNOM LIJEKU:</w:t>
      </w:r>
    </w:p>
    <w:p w:rsidRDefault="00693C7D" w:rsidP="00693C7D" w:rsidR="00693C7D" w:rsidRPr="005F7ED3">
      <w:r w:rsidRPr="005F7ED3">
        <w:t xml:space="preserve">Protiv ovog rješenja </w:t>
      </w:r>
      <w:r w:rsidR="00561BC5">
        <w:t>nije dopuštena žalba.</w:t>
      </w:r>
    </w:p>
    <w:p w:rsidRDefault="00693C7D" w:rsidP="00693C7D" w:rsidR="002D49A0" w:rsidRPr="005F7ED3">
      <w:r w:rsidRPr="005F7ED3">
        <w:t xml:space="preserve">      </w:t>
      </w:r>
    </w:p>
    <w:sectPr w:rsidSect="002E7C09" w:rsidR="002D49A0" w:rsidRPr="005F7ED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84E" w:rsidR="0001084E">
      <w:r>
        <w:separator/>
      </w:r>
    </w:p>
  </w:endnote>
  <w:endnote w:id="0" w:type="continuationSeparator">
    <w:p w:rsidRDefault="0001084E" w:rsidR="00010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84E" w:rsidR="0001084E">
      <w:r>
        <w:separator/>
      </w:r>
    </w:p>
  </w:footnote>
  <w:footnote w:id="0" w:type="continuationSeparator">
    <w:p w:rsidRDefault="0001084E" w:rsidR="00010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64C9" w:rsidR="00F6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1B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4C9" w:rsidR="00F664C9">
    <w:pPr>
      <w:pStyle w:val="Zaglavlje"/>
    </w:pPr>
    <w:r>
      <w:t xml:space="preserve">                                                                                                                                 4St-</w:t>
    </w:r>
    <w:r w:rsidR="008961AF">
      <w:t>4</w:t>
    </w:r>
    <w:r w:rsidR="00336E9D">
      <w:t>636</w:t>
    </w:r>
    <w:r w:rsidR="00F842BB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C7D"/>
    <w:rsid w:val="0001084E"/>
    <w:rsid w:val="001614AD"/>
    <w:rsid w:val="00233F21"/>
    <w:rsid w:val="0025005C"/>
    <w:rsid w:val="0027227B"/>
    <w:rsid w:val="002C3DCB"/>
    <w:rsid w:val="002D16B2"/>
    <w:rsid w:val="002D49A0"/>
    <w:rsid w:val="002D4ABD"/>
    <w:rsid w:val="002E7C09"/>
    <w:rsid w:val="00336E9D"/>
    <w:rsid w:val="00350324"/>
    <w:rsid w:val="00371083"/>
    <w:rsid w:val="00500C02"/>
    <w:rsid w:val="00561BC5"/>
    <w:rsid w:val="0056355E"/>
    <w:rsid w:val="005B295E"/>
    <w:rsid w:val="005F7ED3"/>
    <w:rsid w:val="00683588"/>
    <w:rsid w:val="00693C7D"/>
    <w:rsid w:val="0076793A"/>
    <w:rsid w:val="007E7A6E"/>
    <w:rsid w:val="008961AF"/>
    <w:rsid w:val="008D0E94"/>
    <w:rsid w:val="00977394"/>
    <w:rsid w:val="009A0E71"/>
    <w:rsid w:val="00A20EFA"/>
    <w:rsid w:val="00AF1861"/>
    <w:rsid w:val="00C63961"/>
    <w:rsid w:val="00D825C2"/>
    <w:rsid w:val="00EC45D2"/>
    <w:rsid w:val="00F11929"/>
    <w:rsid w:val="00F664C9"/>
    <w:rsid w:val="00F8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6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3247</izvorni_sadrzaj>
    <derivirana_varijabla naziv="DomainObject.Predmet.Broj_1">3247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St-3247/2016</izvorni_sadrzaj>
    <derivirana_varijabla naziv="DomainObject.Predmet.OznakaBroj_1">St-3247/2016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EKO-FORM d.o.o. zastupanog po punomoćniku Đurđica Vrban; ODVJETNIČKO DRUŠTVO GALETOVIĆ I GALETOVIĆ društvo s ograničenom odgovornošću</izvorni_sadrzaj>
    <derivirana_varijabla naziv="DomainObject.Predmet.ProtustrankaFormated_1">  EKO-FORM d.o.o. zastupanog po punomoćniku Đurđica Vrban; ODVJETNIČKO DRUŠTVO GALETOVIĆ I GALETOVIĆ društvo s ograničenom odgovornošću</derivirana_varijabla>
  </DomainObject.Predmet.ProtustrankaFormated>
  <DomainObject.Predmet.ProtustrankaFormatedOIB>
    <izvorni_sadrzaj>  EKO-FORM d.o.o., OIB 60950387649 zastupanog po punomoćniku Đurđica Vrban; ODVJETNIČKO DRUŠTVO GALETOVIĆ I GALETOVIĆ društvo s ograničenom odgovornošću</izvorni_sadrzaj>
    <derivirana_varijabla naziv="DomainObject.Predmet.ProtustrankaFormatedOIB_1">  EKO-FORM d.o.o., OIB 60950387649 zastupanog po punomoćniku Đurđica Vrban; ODVJETNIČKO DRUŠTVO GALETOVIĆ I GALETOVIĆ društvo s ograničenom odgovornošću</derivirana_varijabla>
  </DomainObject.Predmet.ProtustrankaFormatedOIB>
  <DomainObject.Predmet.ProtustrankaFormatedWithAdress>
    <izvorni_sadrzaj> EKO-FORM d.o.o., Ivanićgradska 22, 10000 Zagreb zastupanog po punomoćniku Đurđica Vrban; ODVJETNIČKO DRUŠTVO GALETOVIĆ I GALETOVIĆ društvo s ograničenom odgovornošću</izvorni_sadrzaj>
    <derivirana_varijabla naziv="DomainObject.Predmet.ProtustrankaFormatedWithAdress_1"> EKO-FORM d.o.o., Ivanićgradska 22, 10000 Zagreb zastupanog po punomoćniku Đurđica Vrban; ODVJETNIČKO DRUŠTVO GALETOVIĆ I GALETOVIĆ društvo s ograničenom odgovornošću</derivirana_varijabla>
  </DomainObject.Predmet.ProtustrankaFormatedWithAdress>
  <DomainObject.Predmet.ProtustrankaFormatedWithAdressOIB>
    <izvorni_sadrzaj> EKO-FORM d.o.o., OIB 60950387649, Ivanićgradska 22, 10000 Zagreb zastupanog po punomoćniku Đurđica Vrban; ODVJETNIČKO DRUŠTVO GALETOVIĆ I GALETOVIĆ društvo s ograničenom odgovornošću</izvorni_sadrzaj>
    <derivirana_varijabla naziv="DomainObject.Predmet.ProtustrankaFormatedWithAdressOIB_1"> EKO-FORM d.o.o., OIB 60950387649, Ivanićgradska 22, 10000 Zagreb zastupanog po punomoćniku Đurđica Vrban; ODVJETNIČKO DRUŠTVO GALETOVIĆ I GALETOVIĆ društvo s ograničenom odgovornošću</derivirana_varijabla>
  </DomainObject.Predmet.ProtustrankaFormatedWithAdressOIB>
  <DomainObject.Predmet.ProtustrankaWithAdress>
    <izvorni_sadrzaj>EKO-FORM d.o.o. Ivanićgradska 22, 10000 Zagreb</izvorni_sadrzaj>
    <derivirana_varijabla naziv="DomainObject.Predmet.ProtustrankaWithAdress_1">EKO-FORM d.o.o. Ivanićgradska 22, 10000 Zagreb</derivirana_varijabla>
  </DomainObject.Predmet.ProtustrankaWithAdress>
  <DomainObject.Predmet.ProtustrankaWithAdressOIB>
    <izvorni_sadrzaj>EKO-FORM d.o.o., OIB 60950387649, Ivanićgradska 22, 10000 Zagreb</izvorni_sadrzaj>
    <derivirana_varijabla naziv="DomainObject.Predmet.ProtustrankaWithAdressOIB_1">EKO-FORM d.o.o., OIB 60950387649, Ivanićgradska 22, 10000 Zagreb</derivirana_varijabla>
  </DomainObject.Predmet.ProtustrankaWithAdressOIB>
  <DomainObject.Predmet.ProtustrankaNazivFormated>
    <izvorni_sadrzaj>EKO-FORM d.o.o.</izvorni_sadrzaj>
    <derivirana_varijabla naziv="DomainObject.Predmet.ProtustrankaNazivFormated_1">EKO-FORM d.o.o.</derivirana_varijabla>
  </DomainObject.Predmet.ProtustrankaNazivFormated>
  <DomainObject.Predmet.ProtustrankaNazivFormatedOIB>
    <izvorni_sadrzaj>EKO-FORM d.o.o., OIB 60950387649</izvorni_sadrzaj>
    <derivirana_varijabla naziv="DomainObject.Predmet.ProtustrankaNazivFormatedOIB_1">EKO-FORM d.o.o., OIB 60950387649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EKO-FORM d.o.o. zastupanog po punomoćniku Đurđica Vrban; ODVJETNIČKO DRUŠTVO GALETOVIĆ I GALETOVIĆ društvo s ograničenom odgovornošću</item>
    </izvorni_sadrzaj>
    <derivirana_varijabla naziv="DomainObject.Predmet.ProtuStrankaListFormated_1">
      <item>EKO-FORM d.o.o. zastupanog po punomoćniku Đurđica Vrban; ODVJETNIČKO DRUŠTVO GALETOVIĆ I GALETOVIĆ društvo s ograničenom odgovornošću</item>
    </derivirana_varijabla>
  </DomainObject.Predmet.ProtuStrankaListFormated>
  <DomainObject.Predmet.ProtuStrankaListFormatedOIB>
    <izvorni_sadrzaj>
      <item>EKO-FORM d.o.o., OIB 60950387649 zastupanog po punomoćniku Đurđica Vrban; ODVJETNIČKO DRUŠTVO GALETOVIĆ I GALETOVIĆ društvo s ograničenom odgovornošću</item>
    </izvorni_sadrzaj>
    <derivirana_varijabla naziv="DomainObject.Predmet.ProtuStrankaListFormatedOIB_1">
      <item>EKO-FORM d.o.o., OIB 60950387649 zastupanog po punomoćniku Đurđica Vrban; ODVJETNIČKO DRUŠTVO GALETOVIĆ I GALETOVIĆ društvo s ograničenom odgovornošću</item>
    </derivirana_varijabla>
  </DomainObject.Predmet.ProtuStrankaListFormatedOIB>
  <DomainObject.Predmet.ProtuStrankaListFormatedWithAdress>
    <izvorni_sadrzaj>
      <item>EKO-FORM d.o.o., Ivanićgradska 22, 10000 Zagreb zastupanog po punomoćniku Đurđica Vrban; ODVJETNIČKO DRUŠTVO GALETOVIĆ I GALETOVIĆ društvo s ograničenom odgovornošću</item>
    </izvorni_sadrzaj>
    <derivirana_varijabla naziv="DomainObject.Predmet.ProtuStrankaListFormatedWithAdress_1">
      <item>EKO-FORM d.o.o., Ivanićgradska 22, 10000 Zagreb zastupanog po punomoćniku Đurđica Vrban; ODVJETNIČKO DRUŠTVO GALETOVIĆ I GALETOVIĆ društvo s ograničenom odgovornošću</item>
    </derivirana_varijabla>
  </DomainObject.Predmet.ProtuStrankaListFormatedWithAdress>
  <DomainObject.Predmet.ProtuStrankaListFormatedWithAdressOIB>
    <izvorni_sadrzaj>
      <item>EKO-FORM d.o.o., OIB 60950387649, Ivanićgradska 22, 10000 Zagreb zastupanog po punomoćniku Đurđica Vrban; ODVJETNIČKO DRUŠTVO GALETOVIĆ I GALETOVIĆ društvo s ograničenom odgovornošću</item>
    </izvorni_sadrzaj>
    <derivirana_varijabla naziv="DomainObject.Predmet.ProtuStrankaListFormatedWithAdressOIB_1">
      <item>EKO-FORM d.o.o., OIB 60950387649, Ivanićgradska 22, 10000 Zagreb zastupanog po punomoćniku Đurđica Vrban; ODVJETNIČKO DRUŠTVO GALETOVIĆ I GALETOVIĆ društvo s ograničenom odgovornošću</item>
    </derivirana_varijabla>
  </DomainObject.Predmet.ProtuStrankaListFormatedWithAdressOIB>
  <DomainObject.Predmet.ProtuStrankaListNazivFormated>
    <izvorni_sadrzaj>
      <item>EKO-FORM d.o.o.</item>
    </izvorni_sadrzaj>
    <derivirana_varijabla naziv="DomainObject.Predmet.ProtuStrankaListNazivFormated_1">
      <item>EKO-FORM d.o.o.</item>
    </derivirana_varijabla>
  </DomainObject.Predmet.ProtuStrankaListNazivFormated>
  <DomainObject.Predmet.ProtuStrankaListNazivFormatedOIB>
    <izvorni_sadrzaj>
      <item>EKO-FORM d.o.o., OIB 60950387649</item>
    </izvorni_sadrzaj>
    <derivirana_varijabla naziv="DomainObject.Predmet.ProtuStrankaListNazivFormatedOIB_1">
      <item>EKO-FORM d.o.o., OIB 60950387649</item>
    </derivirana_varijabla>
  </DomainObject.Predmet.ProtuStrankaListNazivFormatedOIB>
  <DomainObject.Predmet.OstaliListFormated>
    <izvorni_sadrzaj>
      <item>Đurđica Vrban punomoćnik sudionika u postupku EKO-FORM d.o.o.</item>
      <item>ODVJETNIČKO DRUŠTVO GALETOVIĆ I GALETOVIĆ društvo s ograničenom odgovornošću punomoćnik sudionika u postupku EKO-FORM d.o.o.</item>
    </izvorni_sadrzaj>
    <derivirana_varijabla naziv="DomainObject.Predmet.OstaliListFormated_1">
      <item>Đurđica Vrban punomoćnik sudionika u postupku EKO-FORM d.o.o.</item>
      <item>ODVJETNIČKO DRUŠTVO GALETOVIĆ I GALETOVIĆ društvo s ograničenom odgovornošću punomoćnik sudionika u postupku EKO-FORM d.o.o.</item>
    </derivirana_varijabla>
  </DomainObject.Predmet.OstaliListFormated>
  <DomainObject.Predmet.OstaliListFormatedOIB>
    <izvorni_sadrzaj>
      <item>Đurđica Vrban, OIB 84380011375 punomoćnik sudionika u postupku EKO-FORM d.o.o.</item>
      <item>ODVJETNIČKO DRUŠTVO GALETOVIĆ I GALETOVIĆ društvo s ograničenom odgovornošću, OIB 20991407102 punomoćnik sudionika u postupku EKO-FORM d.o.o.</item>
    </izvorni_sadrzaj>
    <derivirana_varijabla naziv="DomainObject.Predmet.OstaliListFormatedOIB_1">
      <item>Đurđica Vrban, OIB 84380011375 punomoćnik sudionika u postupku EKO-FORM d.o.o.</item>
      <item>ODVJETNIČKO DRUŠTVO GALETOVIĆ I GALETOVIĆ društvo s ograničenom odgovornošću, OIB 20991407102 punomoćnik sudionika u postupku EKO-FORM d.o.o.</item>
    </derivirana_varijabla>
  </DomainObject.Predmet.OstaliListFormatedOIB>
  <DomainObject.Predmet.OstaliListFormatedWithAdress>
    <izvorni_sadrzaj>
      <item>Đurđica Vrban, I.petruševec 77a, 10000 Zagreb punomoćnik sudionika u postupku EKO-FORM d.o.o.</item>
      <item>ODVJETNIČKO DRUŠTVO GALETOVIĆ I GALETOVIĆ društvo s ograničenom odgovornošću, Palmotićeva 3, 10000 Zagreb punomoćnik sudionika u postupku EKO-FORM d.o.o.</item>
    </izvorni_sadrzaj>
    <derivirana_varijabla naziv="DomainObject.Predmet.OstaliListFormatedWithAdress_1">
      <item>Đurđica Vrban, I.petruševec 77a, 10000 Zagreb punomoćnik sudionika u postupku EKO-FORM d.o.o.</item>
      <item>ODVJETNIČKO DRUŠTVO GALETOVIĆ I GALETOVIĆ društvo s ograničenom odgovornošću, Palmotićeva 3, 10000 Zagreb punomoćnik sudionika u postupku EKO-FORM d.o.o.</item>
    </derivirana_varijabla>
  </DomainObject.Predmet.OstaliListFormatedWithAdress>
  <DomainObject.Predmet.OstaliListFormatedWithAdressOIB>
    <izvorni_sadrzaj>
      <item>Đurđica Vrban, OIB 84380011375, I.petruševec 77a, 10000 Zagreb punomoćnik sudionika u postupku EKO-FORM d.o.o.</item>
      <item>ODVJETNIČKO DRUŠTVO GALETOVIĆ I GALETOVIĆ društvo s ograničenom odgovornošću, OIB 20991407102, Palmotićeva 3, 10000 Zagreb punomoćnik sudionika u postupku EKO-FORM d.o.o.</item>
    </izvorni_sadrzaj>
    <derivirana_varijabla naziv="DomainObject.Predmet.OstaliListFormatedWithAdressOIB_1">
      <item>Đurđica Vrban, OIB 84380011375, I.petruševec 77a, 10000 Zagreb punomoćnik sudionika u postupku EKO-FORM d.o.o.</item>
      <item>ODVJETNIČKO DRUŠTVO GALETOVIĆ I GALETOVIĆ društvo s ograničenom odgovornošću, OIB 20991407102, Palmotićeva 3, 10000 Zagreb punomoćnik sudionika u postupku EKO-FORM d.o.o.</item>
    </derivirana_varijabla>
  </DomainObject.Predmet.OstaliListFormatedWithAdressOIB>
  <DomainObject.Predmet.OstaliListNazivFormated>
    <izvorni_sadrzaj>
      <item>Đurđica Vrban</item>
      <item>ODVJETNIČKO DRUŠTVO GALETOVIĆ I GALETOVIĆ društvo s ograničenom odgovornošću</item>
    </izvorni_sadrzaj>
    <derivirana_varijabla naziv="DomainObject.Predmet.OstaliListNazivFormated_1">
      <item>Đurđica Vrban</item>
      <item>ODVJETNIČKO DRUŠTVO GALETOVIĆ I GALETOVIĆ društvo s ograničenom odgovornošću</item>
    </derivirana_varijabla>
  </DomainObject.Predmet.OstaliListNazivFormated>
  <DomainObject.Predmet.OstaliListNazivFormatedOIB>
    <izvorni_sadrzaj>
      <item>Đurđica Vrban, OIB 84380011375</item>
      <item>ODVJETNIČKO DRUŠTVO GALETOVIĆ I GALETOVIĆ društvo s ograničenom odgovornošću, OIB 20991407102</item>
    </izvorni_sadrzaj>
    <derivirana_varijabla naziv="DomainObject.Predmet.OstaliListNazivFormatedOIB_1">
      <item>Đurđica Vrban, OIB 84380011375</item>
      <item>ODVJETNIČKO DRUŠTVO GALETOVIĆ I GALETOVIĆ društvo s ograničenom odgovornošću, OIB 20991407102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EKO-FORM d.o.o.</izvorni_sadrzaj>
    <derivirana_varijabla naziv="DomainObject.Predmet.ProtustrankaIDrugi_1">EKO-FORM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EKO-FORM d.o.o., OIB 60950387649, Ivanićgradska 22, 10000 Zagreb</izvorni_sadrzaj>
    <derivirana_varijabla naziv="DomainObject.Predmet.ProtustrankaIDrugiAdressOIB_1">EKO-FORM d.o.o., OIB 60950387649, Ivanićgradska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EKO-FORM d.o.o.</item>
      <item>Đurđica Vrban</item>
      <item>ODVJETNIČKO DRUŠTVO GALETOVIĆ I GALETOVIĆ društvo s ograničenom odgovornošću</item>
    </izvorni_sadrzaj>
    <derivirana_varijabla naziv="DomainObject.Predmet.SudioniciListNaziv_1">
      <item>FINA Regionalni centar Zagreb</item>
      <item>EKO-FORM d.o.o.</item>
      <item>Đurđica Vrban</item>
      <item>ODVJETNIČKO DRUŠTVO GALETOVIĆ I GALETOVIĆ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EKO-FORM d.o.o., OIB 60950387649, Ivanićgradska 22,10000 Zagreb</item>
      <item>Đurđica Vrban, OIB 84380011375, I.petruševec 77a,10000 Zagreb</item>
      <item>ODVJETNIČKO DRUŠTVO GALETOVIĆ I GALETOVIĆ društvo s ograničenom odgovornošću, OIB 20991407102, Palmotićeva 3,10000 Zagreb</item>
    </izvorni_sadrzaj>
    <derivirana_varijabla naziv="DomainObject.Predmet.SudioniciListAdressOIB_1">
      <item>FINA Regionalni centar Zagreb, OIB 85821130368, Trg svibanjskih žrtava 1995. br. 1,10000 Zagreb</item>
      <item>EKO-FORM d.o.o., OIB 60950387649, Ivanićgradska 22,10000 Zagreb</item>
      <item>Đurđica Vrban, OIB 84380011375, I.petruševec 77a,10000 Zagreb</item>
      <item>ODVJETNIČKO DRUŠTVO GALETOVIĆ I GALETOVIĆ društvo s ograničenom odgovornošću, OIB 20991407102,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60950387649</item>
      <item>, OIB 84380011375</item>
      <item>, OIB 20991407102</item>
    </izvorni_sadrzaj>
    <derivirana_varijabla naziv="DomainObject.Predmet.SudioniciListNazivOIB_1">
      <item>, OIB 85821130368</item>
      <item>, OIB 60950387649</item>
      <item>, OIB 84380011375</item>
      <item>, OIB 20991407102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984</properties:Characters>
  <properties:Lines>37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St-725/13</vt:lpstr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2017-12-13T11:42:00Z</dcterms:created>
  <dc:creator>gboljkovac</dc:creator>
  <cp:lastModifiedBy>Goranka Boljkovac</cp:lastModifiedBy>
  <cp:lastPrinted>2017-12-13T11:46:00Z</cp:lastPrinted>
  <dcterms:modified xmlns:xsi="http://www.w3.org/2001/XMLSchema-instance" xsi:type="dcterms:W3CDTF">2017-12-13T11:47:00Z</dcterms:modified>
  <cp:revision>4</cp:revision>
  <dc:title>4 St-725/13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