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ebd3" w14:paraId="f94ebd3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7F25F3">
        <w:t>5453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7F25F3">
        <w:rPr>
          <w:color w:themeColor="text1" w:val="000000"/>
        </w:rPr>
        <w:t>IB-PROJEKT d. o. o., Zagreb, Mrazovićeva 9, OIB 04971058464</w:t>
      </w:r>
      <w:r w:rsidR="006A5342">
        <w:t>, dana 24</w:t>
      </w:r>
      <w:r>
        <w:t>. siječnja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F25F3">
        <w:rPr>
          <w:color w:themeColor="text1" w:val="000000"/>
        </w:rPr>
        <w:t>IB-PROJEKT d. o. o., Zagreb, Mrazovićeva 9, OIB 04971058464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D707AE">
        <w:t xml:space="preserve">60, model 05, poziv na broj </w:t>
      </w:r>
      <w:r w:rsidR="007F25F3">
        <w:t>545316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7F25F3">
        <w:rPr>
          <w:color w:themeColor="text1" w:val="000000"/>
        </w:rPr>
        <w:t>IB-PROJEKT d. o. o., Zagreb, Mrazovićeva 9, OIB 04971058464</w:t>
      </w:r>
      <w:r w:rsidR="000E4CA5">
        <w:rPr>
          <w:lang w:val="pt-BR"/>
        </w:rPr>
        <w:t>.</w:t>
      </w: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AC775F" w:rsidP="00AC775F" w:rsidR="00AC775F">
      <w:pPr>
        <w:jc w:val="both"/>
      </w:pPr>
      <w:r>
        <w:tab/>
      </w:r>
    </w:p>
    <w:p w:rsidRDefault="00FD7EA8" w:rsidP="00F169F5" w:rsidR="0021012A">
      <w:pPr>
        <w:ind w:firstLine="708"/>
        <w:jc w:val="both"/>
      </w:pPr>
      <w:r>
        <w:t>Sud je rješenjem St-</w:t>
      </w:r>
      <w:r w:rsidR="007F25F3">
        <w:t>5453</w:t>
      </w:r>
      <w:r w:rsidR="00D707AE">
        <w:t xml:space="preserve">/16 od </w:t>
      </w:r>
      <w:r w:rsidR="006A5342">
        <w:t>24</w:t>
      </w:r>
      <w:r w:rsidR="00AC775F" w:rsidRPr="00F25C54">
        <w:t>. studenog 2017.</w:t>
      </w:r>
      <w:r w:rsidR="00D707AE" w:rsidRPr="00F25C54">
        <w:t xml:space="preserve">g. </w:t>
      </w:r>
      <w:r w:rsidR="00AC775F" w:rsidRPr="00F25C54">
        <w:t xml:space="preserve"> </w:t>
      </w:r>
      <w:r w:rsidR="00AC775F">
        <w:t>pokrenuo prethodni postupak nad dužnikom, te odredio i održao ročište radi očitovanja o prijedlogu za otvaranje stečajnog postupka.</w:t>
      </w:r>
    </w:p>
    <w:p w:rsidRDefault="003855AC" w:rsidP="00F169F5" w:rsidR="003855AC">
      <w:pPr>
        <w:ind w:firstLine="708"/>
        <w:jc w:val="both"/>
      </w:pPr>
    </w:p>
    <w:p w:rsidRDefault="00AC775F" w:rsidP="0027755A" w:rsidR="001B2A51">
      <w:pPr>
        <w:ind w:firstLine="708"/>
        <w:jc w:val="both"/>
      </w:pPr>
      <w:r>
        <w:t xml:space="preserve"> Podnositelj prijedloga je pisanim putem dostav</w:t>
      </w:r>
      <w:r w:rsidR="00D707AE">
        <w:t xml:space="preserve">io </w:t>
      </w:r>
      <w:r w:rsidR="00C376B1">
        <w:t>očitovanje za ročište (list 7</w:t>
      </w:r>
      <w:r>
        <w:t xml:space="preserve"> spisa) te je u cijelosti ostao kod navoda iz podnesenog prijedloga za otvara</w:t>
      </w:r>
      <w:r w:rsidR="000E4CA5">
        <w:t xml:space="preserve">nje stečajnog postupka. </w:t>
      </w:r>
    </w:p>
    <w:p w:rsidRDefault="006A5342" w:rsidP="007F25F3" w:rsidR="007F25F3">
      <w:pPr>
        <w:ind w:firstLine="708"/>
        <w:jc w:val="both"/>
      </w:pPr>
      <w:r>
        <w:t xml:space="preserve">Zakonski zastupnik dužnika  uredno  pozvan na ročište </w:t>
      </w:r>
      <w:r w:rsidR="007F25F3">
        <w:t>je</w:t>
      </w:r>
      <w:r>
        <w:t xml:space="preserve"> pristupio,</w:t>
      </w:r>
      <w:r w:rsidR="007F25F3">
        <w:t xml:space="preserve"> te se očitovao  da je djelatnost dužnika bila projektiranje i konstrukcija zgrada, ali da se djelatnost više ne obavlja, te da dužnik nema niti zaposlenika. Od imovine  da dužnik nikada nije imao nekretnine u vlasništvu, a od pokretnina da u vlasništvu ima opremu: dva računala i dva printera</w:t>
      </w:r>
      <w:r w:rsidR="007F25F3" w:rsidRPr="007F25F3">
        <w:t xml:space="preserve"> </w:t>
      </w:r>
      <w:r w:rsidR="007F25F3">
        <w:t xml:space="preserve">a koji su u poslovnim knjigama već prije otpisani, tako da knjigovodstvena vrijednost </w:t>
      </w:r>
      <w:r w:rsidR="007F25F3">
        <w:lastRenderedPageBreak/>
        <w:t>istih je 0,00 kn. O navedenom u ovosudni dostavio je ovjerovljeni prokazni popis imovine (list 9-18 spisa).</w:t>
      </w:r>
    </w:p>
    <w:p w:rsidRDefault="006A5342" w:rsidP="006A5342" w:rsidR="006A5342">
      <w:pPr>
        <w:ind w:firstLine="708"/>
        <w:jc w:val="both"/>
      </w:pPr>
    </w:p>
    <w:p w:rsidRDefault="00D707AE" w:rsidP="00D707AE" w:rsidR="00AC775F">
      <w:pPr>
        <w:pStyle w:val="Tijeloteksta"/>
        <w:tabs>
          <w:tab w:pos="709" w:val="left"/>
        </w:tabs>
      </w:pPr>
      <w:r>
        <w:tab/>
      </w:r>
      <w:r w:rsidR="00C376B1">
        <w:t>Također i i</w:t>
      </w:r>
      <w:r w:rsidR="00AC775F">
        <w:t>zvršenim elektronskim pretraživanjem u e-nekretnine</w:t>
      </w:r>
      <w:r w:rsidR="007F25F3">
        <w:t xml:space="preserve"> (list 20</w:t>
      </w:r>
      <w:r>
        <w:t xml:space="preserve"> spisa)</w:t>
      </w:r>
      <w:r w:rsidR="00AC775F">
        <w:t xml:space="preserve">, a u odnosu na popis nekretnina ovog dužnika utvrđeno je da  isti </w:t>
      </w:r>
      <w:r>
        <w:t xml:space="preserve">u vlasništvu nema nikakve nekretnine. 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B86C69" w:rsidP="00AC775F" w:rsidR="00AC775F">
      <w:pPr>
        <w:jc w:val="center"/>
      </w:pPr>
      <w:r>
        <w:t>U Zagrebu 24</w:t>
      </w:r>
      <w:r w:rsidR="002811D1">
        <w:t>. siječnja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3B24CD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3B24CD" w:rsidP="008D02DE" w:rsidR="003B24CD">
      <w:r>
        <w:t>Za točnost otpravka-ovlašteni službenik</w:t>
      </w:r>
    </w:p>
    <w:p w:rsidRDefault="003B24CD" w:rsidP="008D02DE" w:rsidR="003B24CD"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4CD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7F25F3">
          <w:t>5453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6118E"/>
    <w:rsid w:val="000E4CA5"/>
    <w:rsid w:val="000F143F"/>
    <w:rsid w:val="00184C8B"/>
    <w:rsid w:val="001B2A51"/>
    <w:rsid w:val="0020035F"/>
    <w:rsid w:val="0021012A"/>
    <w:rsid w:val="0027755A"/>
    <w:rsid w:val="002811D1"/>
    <w:rsid w:val="002B4A0D"/>
    <w:rsid w:val="003855AC"/>
    <w:rsid w:val="003B24CD"/>
    <w:rsid w:val="00497BA4"/>
    <w:rsid w:val="006A5342"/>
    <w:rsid w:val="007F25F3"/>
    <w:rsid w:val="00886149"/>
    <w:rsid w:val="0092161E"/>
    <w:rsid w:val="00A43A92"/>
    <w:rsid w:val="00A96CDC"/>
    <w:rsid w:val="00AC775F"/>
    <w:rsid w:val="00AF796B"/>
    <w:rsid w:val="00B229F0"/>
    <w:rsid w:val="00B52B98"/>
    <w:rsid w:val="00B86C69"/>
    <w:rsid w:val="00C03CEA"/>
    <w:rsid w:val="00C376B1"/>
    <w:rsid w:val="00C75F8C"/>
    <w:rsid w:val="00CE7E1C"/>
    <w:rsid w:val="00D707AE"/>
    <w:rsid w:val="00F169F5"/>
    <w:rsid w:val="00F25C54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2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4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4C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4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4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2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4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4C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4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4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5453</izvorni_sadrzaj>
    <derivirana_varijabla naziv="DomainObject.Predmet.Broj_1">5453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St-5453/2016</izvorni_sadrzaj>
    <derivirana_varijabla naziv="DomainObject.Predmet.OznakaBroj_1">St-5453/2016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IB-PROJEKT d.o.o. zastupanog po punomoćniku Božidar Ištvanović; Orhideja Ištvanović</izvorni_sadrzaj>
    <derivirana_varijabla naziv="DomainObject.Predmet.ProtustrankaFormated_1">  IB-PROJEKT d.o.o. zastupanog po punomoćniku Božidar Ištvanović; Orhideja Ištvanović</derivirana_varijabla>
  </DomainObject.Predmet.ProtustrankaFormated>
  <DomainObject.Predmet.ProtustrankaFormatedOIB>
    <izvorni_sadrzaj>  IB-PROJEKT d.o.o., OIB 04971058464 zastupanog po punomoćniku Božidar Ištvanović; Orhideja Ištvanović</izvorni_sadrzaj>
    <derivirana_varijabla naziv="DomainObject.Predmet.ProtustrankaFormatedOIB_1">  IB-PROJEKT d.o.o., OIB 04971058464 zastupanog po punomoćniku Božidar Ištvanović; Orhideja Ištvanović</derivirana_varijabla>
  </DomainObject.Predmet.ProtustrankaFormatedOIB>
  <DomainObject.Predmet.ProtustrankaFormatedWithAdress>
    <izvorni_sadrzaj> IB-PROJEKT d.o.o., Mrazovićeva 9, 10000 Zagreb zastupanog po punomoćniku Božidar Ištvanović; Orhideja Ištvanović</izvorni_sadrzaj>
    <derivirana_varijabla naziv="DomainObject.Predmet.ProtustrankaFormatedWithAdress_1"> IB-PROJEKT d.o.o., Mrazovićeva 9, 10000 Zagreb zastupanog po punomoćniku Božidar Ištvanović; Orhideja Ištvanović</derivirana_varijabla>
  </DomainObject.Predmet.ProtustrankaFormatedWithAdress>
  <DomainObject.Predmet.ProtustrankaFormatedWithAdressOIB>
    <izvorni_sadrzaj> IB-PROJEKT d.o.o., OIB 04971058464, Mrazovićeva 9, 10000 Zagreb zastupanog po punomoćniku Božidar Ištvanović; Orhideja Ištvanović</izvorni_sadrzaj>
    <derivirana_varijabla naziv="DomainObject.Predmet.ProtustrankaFormatedWithAdressOIB_1"> IB-PROJEKT d.o.o., OIB 04971058464, Mrazovićeva 9, 10000 Zagreb zastupanog po punomoćniku Božidar Ištvanović; Orhideja Ištvanović</derivirana_varijabla>
  </DomainObject.Predmet.ProtustrankaFormatedWithAdressOIB>
  <DomainObject.Predmet.ProtustrankaWithAdress>
    <izvorni_sadrzaj>IB-PROJEKT d.o.o. Mrazovićeva 9, 10000 Zagreb</izvorni_sadrzaj>
    <derivirana_varijabla naziv="DomainObject.Predmet.ProtustrankaWithAdress_1">IB-PROJEKT d.o.o. Mrazovićeva 9, 10000 Zagreb</derivirana_varijabla>
  </DomainObject.Predmet.ProtustrankaWithAdress>
  <DomainObject.Predmet.ProtustrankaWithAdressOIB>
    <izvorni_sadrzaj>IB-PROJEKT d.o.o., OIB 04971058464, Mrazovićeva 9, 10000 Zagreb</izvorni_sadrzaj>
    <derivirana_varijabla naziv="DomainObject.Predmet.ProtustrankaWithAdressOIB_1">IB-PROJEKT d.o.o., OIB 04971058464, Mrazovićeva 9, 10000 Zagreb</derivirana_varijabla>
  </DomainObject.Predmet.ProtustrankaWithAdressOIB>
  <DomainObject.Predmet.ProtustrankaNazivFormated>
    <izvorni_sadrzaj>IB-PROJEKT d.o.o.</izvorni_sadrzaj>
    <derivirana_varijabla naziv="DomainObject.Predmet.ProtustrankaNazivFormated_1">IB-PROJEKT d.o.o.</derivirana_varijabla>
  </DomainObject.Predmet.ProtustrankaNazivFormated>
  <DomainObject.Predmet.ProtustrankaNazivFormatedOIB>
    <izvorni_sadrzaj>IB-PROJEKT d.o.o., OIB 04971058464</izvorni_sadrzaj>
    <derivirana_varijabla naziv="DomainObject.Predmet.ProtustrankaNazivFormatedOIB_1">IB-PROJEKT d.o.o., OIB 04971058464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Zagreb1</izvorni_sadrzaj>
    <derivirana_varijabla naziv="DomainObject.Predmet.StrankaFormated_1">  FINA Regionalni centar Zagreb1</derivirana_varijabla>
  </DomainObject.Predmet.StrankaFormated>
  <DomainObject.Predmet.StrankaFormatedOIB>
    <izvorni_sadrzaj>  FINA Regionalni centar Zagreb1, OIB 85821130368</izvorni_sadrzaj>
    <derivirana_varijabla naziv="DomainObject.Predmet.StrankaFormatedOIB_1">  FINA Regionalni centar Zagreb1, OIB 85821130368</derivirana_varijabla>
  </DomainObject.Predmet.StrankaFormatedOIB>
  <DomainObject.Predmet.StrankaFormatedWithAdress>
    <izvorni_sadrzaj> FINA Regionalni centar Zagreb1, Trg svibanjskih žrtava 1995. br. 1, 10000 Zagreb</izvorni_sadrzaj>
    <derivirana_varijabla naziv="DomainObject.Predmet.StrankaFormatedWithAdress_1"> FINA Regionalni centar Zagreb1, Trg svibanjskih žrtava 1995. br. 1, 10000 Zagreb</derivirana_varijabla>
  </DomainObject.Predmet.StrankaFormatedWithAdress>
  <DomainObject.Predmet.StrankaFormatedWithAdressOIB>
    <izvorni_sadrzaj> FINA Regionalni centar Zagreb1, OIB 85821130368, Trg svibanjskih žrtava 1995. br. 1, 10000 Zagreb</izvorni_sadrzaj>
    <derivirana_varijabla naziv="DomainObject.Predmet.StrankaFormatedWithAdressOIB_1"> FINA Regionalni centar Zagreb1, OIB 85821130368, Trg svibanjskih žrtava 1995. br. 1, 10000 Zagreb</derivirana_varijabla>
  </DomainObject.Predmet.StrankaFormatedWithAdressOIB>
  <DomainObject.Predmet.StrankaWithAdress>
    <izvorni_sadrzaj>FINA Regionalni centar Zagreb1 Trg svibanjskih žrtava 1995. br. 1,10000 Zagreb</izvorni_sadrzaj>
    <derivirana_varijabla naziv="DomainObject.Predmet.StrankaWithAdress_1">FINA Regionalni centar Zagreb1 Trg svibanjskih žrtava 1995. br. 1,10000 Zagreb</derivirana_varijabla>
  </DomainObject.Predmet.StrankaWithAdress>
  <DomainObject.Predmet.StrankaWithAdressOIB>
    <izvorni_sadrzaj>FINA Regionalni centar Zagreb1, OIB 85821130368, Trg svibanjskih žrtava 1995. br. 1,10000 Zagreb</izvorni_sadrzaj>
    <derivirana_varijabla naziv="DomainObject.Predmet.StrankaWithAdressOIB_1">FINA Regionalni centar Zagreb1, OIB 85821130368, Trg svibanjskih žrtava 1995. br. 1,10000 Zagreb</derivirana_varijabla>
  </DomainObject.Predmet.StrankaWithAdressOIB>
  <DomainObject.Predmet.StrankaNazivFormated>
    <izvorni_sadrzaj>FINA Regionalni centar Zagreb1</izvorni_sadrzaj>
    <derivirana_varijabla naziv="DomainObject.Predmet.StrankaNazivFormated_1">FINA Regionalni centar Zagreb1</derivirana_varijabla>
  </DomainObject.Predmet.StrankaNazivFormated>
  <DomainObject.Predmet.StrankaNazivFormatedOIB>
    <izvorni_sadrzaj>FINA Regionalni centar Zagreb1, OIB 85821130368</izvorni_sadrzaj>
    <derivirana_varijabla naziv="DomainObject.Predmet.StrankaNazivFormatedOIB_1">FINA Regionalni centar Zagreb1,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Zagreb1</item>
    </izvorni_sadrzaj>
    <derivirana_varijabla naziv="DomainObject.Predmet.StrankaListFormated_1">
      <item>FINA Regionalni centar Zagreb1</item>
    </derivirana_varijabla>
  </DomainObject.Predmet.StrankaListFormated>
  <DomainObject.Predmet.StrankaListFormatedOIB>
    <izvorni_sadrzaj>
      <item>FINA Regionalni centar Zagreb1, OIB 85821130368</item>
    </izvorni_sadrzaj>
    <derivirana_varijabla naziv="DomainObject.Predmet.StrankaListFormatedOIB_1">
      <item>FINA Regionalni centar Zagreb1, OIB 85821130368</item>
    </derivirana_varijabla>
  </DomainObject.Predmet.StrankaListFormatedOIB>
  <DomainObject.Predmet.StrankaListFormatedWithAdress>
    <izvorni_sadrzaj>
      <item>FINA Regionalni centar Zagreb1, Trg svibanjskih žrtava 1995. br. 1, 10000 Zagreb</item>
    </izvorni_sadrzaj>
    <derivirana_varijabla naziv="DomainObject.Predmet.StrankaListFormatedWithAdress_1">
      <item>FINA Regionalni centar Zagreb1, Trg svibanjskih žrtava 1995. br. 1, 10000 Zagreb</item>
    </derivirana_varijabla>
  </DomainObject.Predmet.StrankaListFormatedWithAdress>
  <DomainObject.Predmet.StrankaListFormatedWithAdressOIB>
    <izvorni_sadrzaj>
      <item>FINA Regionalni centar Zagreb1, OIB 85821130368, Trg svibanjskih žrtava 1995. br. 1, 10000 Zagreb</item>
    </izvorni_sadrzaj>
    <derivirana_varijabla naziv="DomainObject.Predmet.StrankaListFormatedWithAdressOIB_1">
      <item>FINA Regionalni centar Zagreb1, OIB 85821130368, Trg svibanjskih žrtava 1995. br. 1, 10000 Zagreb</item>
    </derivirana_varijabla>
  </DomainObject.Predmet.StrankaListFormatedWithAdressOIB>
  <DomainObject.Predmet.StrankaListNazivFormated>
    <izvorni_sadrzaj>
      <item>FINA Regionalni centar Zagreb1</item>
    </izvorni_sadrzaj>
    <derivirana_varijabla naziv="DomainObject.Predmet.StrankaListNazivFormated_1">
      <item>FINA Regionalni centar Zagreb1</item>
    </derivirana_varijabla>
  </DomainObject.Predmet.StrankaListNazivFormated>
  <DomainObject.Predmet.StrankaListNazivFormatedOIB>
    <izvorni_sadrzaj>
      <item>FINA Regionalni centar Zagreb1, OIB 85821130368</item>
    </izvorni_sadrzaj>
    <derivirana_varijabla naziv="DomainObject.Predmet.StrankaListNazivFormatedOIB_1">
      <item>FINA Regionalni centar Zagreb1, OIB 85821130368</item>
    </derivirana_varijabla>
  </DomainObject.Predmet.StrankaListNazivFormatedOIB>
  <DomainObject.Predmet.ProtuStrankaListFormated>
    <izvorni_sadrzaj>
      <item>IB-PROJEKT d.o.o. zastupanog po punomoćniku Božidar Ištvanović; Orhideja Ištvanović</item>
    </izvorni_sadrzaj>
    <derivirana_varijabla naziv="DomainObject.Predmet.ProtuStrankaListFormated_1">
      <item>IB-PROJEKT d.o.o. zastupanog po punomoćniku Božidar Ištvanović; Orhideja Ištvanović</item>
    </derivirana_varijabla>
  </DomainObject.Predmet.ProtuStrankaListFormated>
  <DomainObject.Predmet.ProtuStrankaListFormatedOIB>
    <izvorni_sadrzaj>
      <item>IB-PROJEKT d.o.o., OIB 04971058464 zastupanog po punomoćniku Božidar Ištvanović; Orhideja Ištvanović</item>
    </izvorni_sadrzaj>
    <derivirana_varijabla naziv="DomainObject.Predmet.ProtuStrankaListFormatedOIB_1">
      <item>IB-PROJEKT d.o.o., OIB 04971058464 zastupanog po punomoćniku Božidar Ištvanović; Orhideja Ištvanović</item>
    </derivirana_varijabla>
  </DomainObject.Predmet.ProtuStrankaListFormatedOIB>
  <DomainObject.Predmet.ProtuStrankaListFormatedWithAdress>
    <izvorni_sadrzaj>
      <item>IB-PROJEKT d.o.o., Mrazovićeva 9, 10000 Zagreb zastupanog po punomoćniku Božidar Ištvanović; Orhideja Ištvanović</item>
    </izvorni_sadrzaj>
    <derivirana_varijabla naziv="DomainObject.Predmet.ProtuStrankaListFormatedWithAdress_1">
      <item>IB-PROJEKT d.o.o., Mrazovićeva 9, 10000 Zagreb zastupanog po punomoćniku Božidar Ištvanović; Orhideja Ištvanović</item>
    </derivirana_varijabla>
  </DomainObject.Predmet.ProtuStrankaListFormatedWithAdress>
  <DomainObject.Predmet.ProtuStrankaListFormatedWithAdressOIB>
    <izvorni_sadrzaj>
      <item>IB-PROJEKT d.o.o., OIB 04971058464, Mrazovićeva 9, 10000 Zagreb zastupanog po punomoćniku Božidar Ištvanović; Orhideja Ištvanović</item>
    </izvorni_sadrzaj>
    <derivirana_varijabla naziv="DomainObject.Predmet.ProtuStrankaListFormatedWithAdressOIB_1">
      <item>IB-PROJEKT d.o.o., OIB 04971058464, Mrazovićeva 9, 10000 Zagreb zastupanog po punomoćniku Božidar Ištvanović; Orhideja Ištvanović</item>
    </derivirana_varijabla>
  </DomainObject.Predmet.ProtuStrankaListFormatedWithAdressOIB>
  <DomainObject.Predmet.ProtuStrankaListNazivFormated>
    <izvorni_sadrzaj>
      <item>IB-PROJEKT d.o.o.</item>
    </izvorni_sadrzaj>
    <derivirana_varijabla naziv="DomainObject.Predmet.ProtuStrankaListNazivFormated_1">
      <item>IB-PROJEKT d.o.o.</item>
    </derivirana_varijabla>
  </DomainObject.Predmet.ProtuStrankaListNazivFormated>
  <DomainObject.Predmet.ProtuStrankaListNazivFormatedOIB>
    <izvorni_sadrzaj>
      <item>IB-PROJEKT d.o.o., OIB 04971058464</item>
    </izvorni_sadrzaj>
    <derivirana_varijabla naziv="DomainObject.Predmet.ProtuStrankaListNazivFormatedOIB_1">
      <item>IB-PROJEKT d.o.o., OIB 04971058464</item>
    </derivirana_varijabla>
  </DomainObject.Predmet.ProtuStrankaListNazivFormatedOIB>
  <DomainObject.Predmet.OstaliListFormated>
    <izvorni_sadrzaj>
      <item>Božidar Ištvanović punomoćnik sudionika u postupku IB-PROJEKT d.o.o.</item>
      <item>Orhideja Ištvanović punomoćnik sudionika u postupku IB-PROJEKT d.o.o.</item>
    </izvorni_sadrzaj>
    <derivirana_varijabla naziv="DomainObject.Predmet.OstaliListFormated_1">
      <item>Božidar Ištvanović punomoćnik sudionika u postupku IB-PROJEKT d.o.o.</item>
      <item>Orhideja Ištvanović punomoćnik sudionika u postupku IB-PROJEKT d.o.o.</item>
    </derivirana_varijabla>
  </DomainObject.Predmet.OstaliListFormated>
  <DomainObject.Predmet.OstaliListFormatedOIB>
    <izvorni_sadrzaj>
      <item>Božidar Ištvanović, OIB 17104889961 punomoćnik sudionika u postupku IB-PROJEKT d.o.o.</item>
      <item>Orhideja Ištvanović, OIB 11007092777 punomoćnik sudionika u postupku IB-PROJEKT d.o.o.</item>
    </izvorni_sadrzaj>
    <derivirana_varijabla naziv="DomainObject.Predmet.OstaliListFormatedOIB_1">
      <item>Božidar Ištvanović, OIB 17104889961 punomoćnik sudionika u postupku IB-PROJEKT d.o.o.</item>
      <item>Orhideja Ištvanović, OIB 11007092777 punomoćnik sudionika u postupku IB-PROJEKT d.o.o.</item>
    </derivirana_varijabla>
  </DomainObject.Predmet.OstaliListFormatedOIB>
  <DomainObject.Predmet.OstaliListFormatedWithAdress>
    <izvorni_sadrzaj>
      <item>Božidar Ištvanović, Mrazovićeva 9, 10000 Zagreb punomoćnik sudionika u postupku IB-PROJEKT d.o.o.</item>
      <item>Orhideja Ištvanović, Mrazovićeva 9, 10000 Zagreb punomoćnik sudionika u postupku IB-PROJEKT d.o.o.</item>
    </izvorni_sadrzaj>
    <derivirana_varijabla naziv="DomainObject.Predmet.OstaliListFormatedWithAdress_1">
      <item>Božidar Ištvanović, Mrazovićeva 9, 10000 Zagreb punomoćnik sudionika u postupku IB-PROJEKT d.o.o.</item>
      <item>Orhideja Ištvanović, Mrazovićeva 9, 10000 Zagreb punomoćnik sudionika u postupku IB-PROJEKT d.o.o.</item>
    </derivirana_varijabla>
  </DomainObject.Predmet.OstaliListFormatedWithAdress>
  <DomainObject.Predmet.OstaliListFormatedWithAdressOIB>
    <izvorni_sadrzaj>
      <item>Božidar Ištvanović, OIB 17104889961, Mrazovićeva 9, 10000 Zagreb punomoćnik sudionika u postupku IB-PROJEKT d.o.o.</item>
      <item>Orhideja Ištvanović, OIB 11007092777, Mrazovićeva 9, 10000 Zagreb punomoćnik sudionika u postupku IB-PROJEKT d.o.o.</item>
    </izvorni_sadrzaj>
    <derivirana_varijabla naziv="DomainObject.Predmet.OstaliListFormatedWithAdressOIB_1">
      <item>Božidar Ištvanović, OIB 17104889961, Mrazovićeva 9, 10000 Zagreb punomoćnik sudionika u postupku IB-PROJEKT d.o.o.</item>
      <item>Orhideja Ištvanović, OIB 11007092777, Mrazovićeva 9, 10000 Zagreb punomoćnik sudionika u postupku IB-PROJEKT d.o.o.</item>
    </derivirana_varijabla>
  </DomainObject.Predmet.OstaliListFormatedWithAdressOIB>
  <DomainObject.Predmet.OstaliListNazivFormated>
    <izvorni_sadrzaj>
      <item>Božidar Ištvanović</item>
      <item>Orhideja Ištvanović</item>
    </izvorni_sadrzaj>
    <derivirana_varijabla naziv="DomainObject.Predmet.OstaliListNazivFormated_1">
      <item>Božidar Ištvanović</item>
      <item>Orhideja Ištvanović</item>
    </derivirana_varijabla>
  </DomainObject.Predmet.OstaliListNazivFormated>
  <DomainObject.Predmet.OstaliListNazivFormatedOIB>
    <izvorni_sadrzaj>
      <item>Božidar Ištvanović, OIB 17104889961</item>
      <item>Orhideja Ištvanović, OIB 11007092777</item>
    </izvorni_sadrzaj>
    <derivirana_varijabla naziv="DomainObject.Predmet.OstaliListNazivFormatedOIB_1">
      <item>Božidar Ištvanović, OIB 17104889961</item>
      <item>Orhideja Ištvanović, OIB 11007092777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Zagreb1</izvorni_sadrzaj>
    <derivirana_varijabla naziv="DomainObject.Predmet.StrankaIDrugi_1">FINA Regionalni centar Zagreb1</derivirana_varijabla>
  </DomainObject.Predmet.StrankaIDrugi>
  <DomainObject.Predmet.ProtustrankaIDrugi>
    <izvorni_sadrzaj>IB-PROJEKT d.o.o.</izvorni_sadrzaj>
    <derivirana_varijabla naziv="DomainObject.Predmet.ProtustrankaIDrugi_1">IB-PROJEKT d.o.o.</derivirana_varijabla>
  </DomainObject.Predmet.ProtustrankaIDrugi>
  <DomainObject.Predmet.StrankaIDrugiAdressOIB>
    <izvorni_sadrzaj>FINA Regionalni centar Zagreb1, OIB 85821130368, Trg svibanjskih žrtava 1995. br. 1, 10000 Zagreb</izvorni_sadrzaj>
    <derivirana_varijabla naziv="DomainObject.Predmet.StrankaIDrugiAdressOIB_1">FINA Regionalni centar Zagreb1, OIB 85821130368, Trg svibanjskih žrtava 1995. br. 1, 10000 Zagreb</derivirana_varijabla>
  </DomainObject.Predmet.StrankaIDrugiAdressOIB>
  <DomainObject.Predmet.ProtustrankaIDrugiAdressOIB>
    <izvorni_sadrzaj>IB-PROJEKT d.o.o., OIB 04971058464, Mrazovićeva 9, 10000 Zagreb</izvorni_sadrzaj>
    <derivirana_varijabla naziv="DomainObject.Predmet.ProtustrankaIDrugiAdressOIB_1">IB-PROJEKT d.o.o., OIB 04971058464, Mrazovićeva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Zagreb1</item>
      <item>IB-PROJEKT d.o.o.</item>
      <item>Božidar Ištvanović</item>
      <item>Orhideja Ištvanović</item>
    </izvorni_sadrzaj>
    <derivirana_varijabla naziv="DomainObject.Predmet.SudioniciListNaziv_1">
      <item>FINA Regionalni centar Zagreb1</item>
      <item>IB-PROJEKT d.o.o.</item>
      <item>Božidar Ištvanović</item>
      <item>Orhideja Ištvanović</item>
    </derivirana_varijabla>
  </DomainObject.Predmet.SudioniciListNaziv>
  <DomainObject.Predmet.SudioniciListAdressOIB>
    <izvorni_sadrzaj>
      <item>FINA Regionalni centar Zagreb1, OIB 85821130368, Trg svibanjskih žrtava 1995. br. 1,10000 Zagreb</item>
      <item>IB-PROJEKT d.o.o., OIB 04971058464, Mrazovićeva 9,10000 Zagreb</item>
      <item>Božidar Ištvanović, OIB 17104889961, Mrazovićeva 9,10000 Zagreb</item>
      <item>Orhideja Ištvanović, OIB 11007092777, Mrazovićeva 9,10000 Zagreb</item>
    </izvorni_sadrzaj>
    <derivirana_varijabla naziv="DomainObject.Predmet.SudioniciListAdressOIB_1">
      <item>FINA Regionalni centar Zagreb1, OIB 85821130368, Trg svibanjskih žrtava 1995. br. 1,10000 Zagreb</item>
      <item>IB-PROJEKT d.o.o., OIB 04971058464, Mrazovićeva 9,10000 Zagreb</item>
      <item>Božidar Ištvanović, OIB 17104889961, Mrazovićeva 9,10000 Zagreb</item>
      <item>Orhideja Ištvanović, OIB 11007092777, Mrazovićeva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04971058464</item>
      <item>, OIB 17104889961</item>
      <item>, OIB 11007092777</item>
    </izvorni_sadrzaj>
    <derivirana_varijabla naziv="DomainObject.Predmet.SudioniciListNazivOIB_1">
      <item>, OIB 85821130368</item>
      <item>, OIB 04971058464</item>
      <item>, OIB 17104889961</item>
      <item>, OIB 11007092777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4014</properties:Characters>
  <properties:Lines>94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2018-01-24T09:14:00Z</dcterms:created>
  <dc:creator>Monika Grbac</dc:creator>
  <cp:lastModifiedBy>Monika Grbac</cp:lastModifiedBy>
  <dcterms:modified xmlns:xsi="http://www.w3.org/2001/XMLSchema-instance" xsi:type="dcterms:W3CDTF">2018-01-24T09:27:00Z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