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6665" w14:paraId="bbd666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D1FB8">
        <w:rPr>
          <w:rFonts w:hAnsi="Times New Roman" w:ascii="Times New Roman"/>
          <w:szCs w:val="24"/>
          <w:lang w:val="hr-HR"/>
        </w:rPr>
        <w:t>1033</w:t>
      </w:r>
      <w:r w:rsidR="00A87ED1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BC788D" w:rsidRPr="00BC788D">
        <w:rPr>
          <w:rFonts w:hAnsi="Times New Roman" w:ascii="Times New Roman"/>
          <w:szCs w:val="24"/>
          <w:lang w:val="hr-HR"/>
        </w:rPr>
        <w:t xml:space="preserve"> </w:t>
      </w:r>
      <w:r w:rsidR="001C7E97">
        <w:rPr>
          <w:rFonts w:hAnsi="Times New Roman" w:ascii="Times New Roman"/>
          <w:szCs w:val="24"/>
          <w:lang w:val="hr-HR"/>
        </w:rPr>
        <w:t xml:space="preserve"> </w:t>
      </w:r>
      <w:r w:rsidR="003D1FB8" w:rsidRPr="003D1FB8">
        <w:rPr>
          <w:rFonts w:hAnsi="Times New Roman" w:ascii="Times New Roman"/>
        </w:rPr>
        <w:t>BRUNOKRUNO d.o.o., Zaprešić, Bana Josipa Jelačića 157, MBS: 080897215, OIB: 45640867968</w:t>
      </w:r>
      <w:r w:rsidR="001C7E9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3D1FB8" w:rsidRPr="003D1FB8">
        <w:rPr>
          <w:rFonts w:hAnsi="Times New Roman" w:ascii="Times New Roman"/>
        </w:rPr>
        <w:t>BRUNOKRUNO d.o.o., Zaprešić, Bana Josipa Jelačića 157, MBS: 080897215, OIB: 45640867968</w:t>
      </w:r>
      <w:r w:rsidR="003D1FB8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1C7E97">
        <w:rPr>
          <w:rFonts w:hAnsi="Times New Roman" w:ascii="Times New Roman"/>
          <w:szCs w:val="24"/>
        </w:rPr>
        <w:t>4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3D1FB8" w:rsidRPr="003D1FB8">
        <w:rPr>
          <w:rFonts w:hAnsi="Times New Roman" w:ascii="Times New Roman"/>
          <w:szCs w:val="24"/>
        </w:rPr>
        <w:t>Ivan Prpić, Sisak, Obala Ruđera Boškovića 4, OIB 16795120342.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1C7E97">
        <w:rPr>
          <w:rFonts w:hAnsi="Times New Roman" w:ascii="Times New Roman"/>
          <w:szCs w:val="24"/>
          <w:lang w:val="hr-HR"/>
        </w:rPr>
        <w:t xml:space="preserve"> </w:t>
      </w:r>
      <w:r w:rsidR="003D1FB8" w:rsidRPr="003D1FB8">
        <w:rPr>
          <w:rFonts w:hAnsi="Times New Roman" w:ascii="Times New Roman"/>
        </w:rPr>
        <w:t>BRUNOKRUNO d.o.o., Zaprešić, Bana Josipa Jelačića 157, MBS: 080897215, OIB: 45640867968</w:t>
      </w:r>
      <w:r w:rsidR="003D1FB8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C688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8C6888" w:rsidP="008C6888" w:rsidR="008C6888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C6888" w:rsidP="008C6888" w:rsidR="008C688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C6888" w:rsidRPr="008C688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3D1FB8">
          <w:rPr>
            <w:rFonts w:hAnsi="Times New Roman" w:ascii="Times New Roman"/>
          </w:rPr>
          <w:t>1033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C7E97"/>
    <w:rsid w:val="001F67AE"/>
    <w:rsid w:val="00201F62"/>
    <w:rsid w:val="00281877"/>
    <w:rsid w:val="00290B47"/>
    <w:rsid w:val="002B2C47"/>
    <w:rsid w:val="002D20CE"/>
    <w:rsid w:val="00303F1F"/>
    <w:rsid w:val="00314C84"/>
    <w:rsid w:val="00316F4B"/>
    <w:rsid w:val="003D1FB8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76109"/>
    <w:rsid w:val="006B77FA"/>
    <w:rsid w:val="006D19C9"/>
    <w:rsid w:val="00746397"/>
    <w:rsid w:val="007869B3"/>
    <w:rsid w:val="007D3512"/>
    <w:rsid w:val="00807B96"/>
    <w:rsid w:val="008139E9"/>
    <w:rsid w:val="008776AC"/>
    <w:rsid w:val="008A0A2C"/>
    <w:rsid w:val="008C6888"/>
    <w:rsid w:val="008D4D9F"/>
    <w:rsid w:val="008D7665"/>
    <w:rsid w:val="008F6849"/>
    <w:rsid w:val="00905CCD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C788D"/>
    <w:rsid w:val="00BF4417"/>
    <w:rsid w:val="00C23F47"/>
    <w:rsid w:val="00C52DA1"/>
    <w:rsid w:val="00CC2F6B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85ED3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6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6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66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BRUNOKRUNO d.o.o. zastupanog po punomoćniku Krunoslav Valjak</izvorni_sadrzaj>
    <derivirana_varijabla naziv="DomainObject.Predmet.ProtustrankaFormated_1">  BRUNOKRUNO d.o.o. zastupanog po punomoćniku Krunoslav Valjak</derivirana_varijabla>
  </DomainObject.Predmet.ProtustrankaFormated>
  <DomainObject.Predmet.ProtustrankaFormatedOIB>
    <izvorni_sadrzaj>  BRUNOKRUNO d.o.o., OIB 45640867968 zastupanog po punomoćniku Krunoslav Valjak</izvorni_sadrzaj>
    <derivirana_varijabla naziv="DomainObject.Predmet.ProtustrankaFormatedOIB_1">  BRUNOKRUNO d.o.o., OIB 45640867968 zastupanog po punomoćniku Krunoslav Valjak</derivirana_varijabla>
  </DomainObject.Predmet.ProtustrankaFormatedOIB>
  <DomainObject.Predmet.ProtustrankaFormatedWithAdress>
    <izvorni_sadrzaj> BRUNOKRUNO d.o.o., Bana Josipa Jelačića 157, 10290 Zaprešić zastupanog po punomoćniku Krunoslav Valjak</izvorni_sadrzaj>
    <derivirana_varijabla naziv="DomainObject.Predmet.ProtustrankaFormatedWithAdress_1"> BRUNOKRUNO d.o.o., Bana Josipa Jelačića 157, 10290 Zaprešić zastupanog po punomoćniku Krunoslav Valjak</derivirana_varijabla>
  </DomainObject.Predmet.ProtustrankaFormatedWithAdress>
  <DomainObject.Predmet.ProtustrankaFormatedWithAdressOIB>
    <izvorni_sadrzaj> BRUNOKRUNO d.o.o., OIB 45640867968, Bana Josipa Jelačića 157, 10290 Zaprešić zastupanog po punomoćniku Krunoslav Valjak</izvorni_sadrzaj>
    <derivirana_varijabla naziv="DomainObject.Predmet.ProtustrankaFormatedWithAdressOIB_1"> BRUNOKRUNO d.o.o., OIB 45640867968, Bana Josipa Jelačića 157, 10290 Zaprešić zastupanog po punomoćniku Krunoslav Valjak</derivirana_varijabla>
  </DomainObject.Predmet.ProtustrankaFormatedWithAdressOIB>
  <DomainObject.Predmet.ProtustrankaWithAdress>
    <izvorni_sadrzaj>BRUNOKRUNO d.o.o. Bana Josipa Jelačića 157, 10290 Zaprešić</izvorni_sadrzaj>
    <derivirana_varijabla naziv="DomainObject.Predmet.ProtustrankaWithAdress_1">BRUNOKRUNO d.o.o. Bana Josipa Jelačića 157, 10290 Zaprešić</derivirana_varijabla>
  </DomainObject.Predmet.ProtustrankaWithAdress>
  <DomainObject.Predmet.ProtustrankaWithAdressOIB>
    <izvorni_sadrzaj>BRUNOKRUNO d.o.o., OIB 45640867968, Bana Josipa Jelačića 157, 10290 Zaprešić</izvorni_sadrzaj>
    <derivirana_varijabla naziv="DomainObject.Predmet.ProtustrankaWithAdressOIB_1">BRUNOKRUNO d.o.o., OIB 45640867968, Bana Josipa Jelačića 157, 10290 Zaprešić</derivirana_varijabla>
  </DomainObject.Predmet.ProtustrankaWithAdressOIB>
  <DomainObject.Predmet.ProtustrankaNazivFormated>
    <izvorni_sadrzaj>BRUNOKRUNO d.o.o.</izvorni_sadrzaj>
    <derivirana_varijabla naziv="DomainObject.Predmet.ProtustrankaNazivFormated_1">BRUNOKRUNO d.o.o.</derivirana_varijabla>
  </DomainObject.Predmet.ProtustrankaNazivFormated>
  <DomainObject.Predmet.ProtustrankaNazivFormatedOIB>
    <izvorni_sadrzaj>BRUNOKRUNO d.o.o., OIB 45640867968</izvorni_sadrzaj>
    <derivirana_varijabla naziv="DomainObject.Predmet.ProtustrankaNazivFormatedOIB_1">BRUNOKRUNO d.o.o., OIB 45640867968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BRUNOKRUNO d.o.o. zastupanog po punomoćniku Krunoslav Valjak</item>
    </izvorni_sadrzaj>
    <derivirana_varijabla naziv="DomainObject.Predmet.ProtuStrankaListFormated_1">
      <item>BRUNOKRUNO d.o.o. zastupanog po punomoćniku Krunoslav Valjak</item>
    </derivirana_varijabla>
  </DomainObject.Predmet.ProtuStrankaListFormated>
  <DomainObject.Predmet.ProtuStrankaListFormatedOIB>
    <izvorni_sadrzaj>
      <item>BRUNOKRUNO d.o.o., OIB 45640867968 zastupanog po punomoćniku Krunoslav Valjak</item>
    </izvorni_sadrzaj>
    <derivirana_varijabla naziv="DomainObject.Predmet.ProtuStrankaListFormatedOIB_1">
      <item>BRUNOKRUNO d.o.o., OIB 45640867968 zastupanog po punomoćniku Krunoslav Valjak</item>
    </derivirana_varijabla>
  </DomainObject.Predmet.ProtuStrankaListFormatedOIB>
  <DomainObject.Predmet.ProtuStrankaListFormatedWithAdress>
    <izvorni_sadrzaj>
      <item>BRUNOKRUNO d.o.o., Bana Josipa Jelačića 157, 10290 Zaprešić zastupanog po punomoćniku Krunoslav Valjak</item>
    </izvorni_sadrzaj>
    <derivirana_varijabla naziv="DomainObject.Predmet.ProtuStrankaListFormatedWithAdress_1">
      <item>BRUNOKRUNO d.o.o., Bana Josipa Jelačića 157, 10290 Zaprešić zastupanog po punomoćniku Krunoslav Valjak</item>
    </derivirana_varijabla>
  </DomainObject.Predmet.ProtuStrankaListFormatedWithAdress>
  <DomainObject.Predmet.ProtuStrankaListFormatedWithAdressOIB>
    <izvorni_sadrzaj>
      <item>BRUNOKRUNO d.o.o., OIB 45640867968, Bana Josipa Jelačića 157, 10290 Zaprešić zastupanog po punomoćniku Krunoslav Valjak</item>
    </izvorni_sadrzaj>
    <derivirana_varijabla naziv="DomainObject.Predmet.ProtuStrankaListFormatedWithAdressOIB_1">
      <item>BRUNOKRUNO d.o.o., OIB 45640867968, Bana Josipa Jelačića 157, 10290 Zaprešić zastupanog po punomoćniku Krunoslav Valjak</item>
    </derivirana_varijabla>
  </DomainObject.Predmet.ProtuStrankaListFormatedWithAdressOIB>
  <DomainObject.Predmet.ProtuStrankaListNazivFormated>
    <izvorni_sadrzaj>
      <item>BRUNOKRUNO d.o.o.</item>
    </izvorni_sadrzaj>
    <derivirana_varijabla naziv="DomainObject.Predmet.ProtuStrankaListNazivFormated_1">
      <item>BRUNOKRUNO d.o.o.</item>
    </derivirana_varijabla>
  </DomainObject.Predmet.ProtuStrankaListNazivFormated>
  <DomainObject.Predmet.ProtuStrankaListNazivFormatedOIB>
    <izvorni_sadrzaj>
      <item>BRUNOKRUNO d.o.o., OIB 45640867968</item>
    </izvorni_sadrzaj>
    <derivirana_varijabla naziv="DomainObject.Predmet.ProtuStrankaListNazivFormatedOIB_1">
      <item>BRUNOKRUNO d.o.o., OIB 45640867968</item>
    </derivirana_varijabla>
  </DomainObject.Predmet.ProtuStrankaListNazivFormatedOIB>
  <DomainObject.Predmet.OstaliListFormated>
    <izvorni_sadrzaj>
      <item>Krunoslav Valjak punomoćnik sudionika u postupku BRUNOKRUNO d.o.o.</item>
    </izvorni_sadrzaj>
    <derivirana_varijabla naziv="DomainObject.Predmet.OstaliListFormated_1">
      <item>Krunoslav Valjak punomoćnik sudionika u postupku BRUNOKRUNO d.o.o.</item>
    </derivirana_varijabla>
  </DomainObject.Predmet.OstaliListFormated>
  <DomainObject.Predmet.OstaliListFormatedOIB>
    <izvorni_sadrzaj>
      <item>Krunoslav Valjak, OIB 03273038583 punomoćnik sudionika u postupku BRUNOKRUNO d.o.o.</item>
    </izvorni_sadrzaj>
    <derivirana_varijabla naziv="DomainObject.Predmet.OstaliListFormatedOIB_1">
      <item>Krunoslav Valjak, OIB 03273038583 punomoćnik sudionika u postupku BRUNOKRUNO d.o.o.</item>
    </derivirana_varijabla>
  </DomainObject.Predmet.OstaliListFormatedOIB>
  <DomainObject.Predmet.OstaliListFormatedWithAdress>
    <izvorni_sadrzaj>
      <item>Krunoslav Valjak, Horvaćanska Cesta 26, 10000 Zagreb punomoćnik sudionika u postupku BRUNOKRUNO d.o.o.</item>
    </izvorni_sadrzaj>
    <derivirana_varijabla naziv="DomainObject.Predmet.OstaliListFormatedWithAdress_1">
      <item>Krunoslav Valjak, Horvaćanska Cesta 26, 10000 Zagreb punomoćnik sudionika u postupku BRUNOKRUNO d.o.o.</item>
    </derivirana_varijabla>
  </DomainObject.Predmet.OstaliListFormatedWithAdress>
  <DomainObject.Predmet.OstaliListFormatedWithAdressOIB>
    <izvorni_sadrzaj>
      <item>Krunoslav Valjak, OIB 03273038583, Horvaćanska Cesta 26, 10000 Zagreb punomoćnik sudionika u postupku BRUNOKRUNO d.o.o.</item>
    </izvorni_sadrzaj>
    <derivirana_varijabla naziv="DomainObject.Predmet.OstaliListFormatedWithAdressOIB_1">
      <item>Krunoslav Valjak, OIB 03273038583, Horvaćanska Cesta 26, 10000 Zagreb punomoćnik sudionika u postupku BRUNOKRUNO d.o.o.</item>
    </derivirana_varijabla>
  </DomainObject.Predmet.OstaliListFormatedWithAdressOIB>
  <DomainObject.Predmet.OstaliListNazivFormated>
    <izvorni_sadrzaj>
      <item>Krunoslav Valjak</item>
    </izvorni_sadrzaj>
    <derivirana_varijabla naziv="DomainObject.Predmet.OstaliListNazivFormated_1">
      <item>Krunoslav Valjak</item>
    </derivirana_varijabla>
  </DomainObject.Predmet.OstaliListNazivFormated>
  <DomainObject.Predmet.OstaliListNazivFormatedOIB>
    <izvorni_sadrzaj>
      <item>Krunoslav Valjak, OIB 03273038583</item>
    </izvorni_sadrzaj>
    <derivirana_varijabla naziv="DomainObject.Predmet.OstaliListNazivFormatedOIB_1">
      <item>Krunoslav Valjak, OIB 03273038583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BRUNOKRUNO d.o.o.</izvorni_sadrzaj>
    <derivirana_varijabla naziv="DomainObject.Predmet.ProtustrankaIDrugi_1">BRUNOKRUNO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BRUNOKRUNO d.o.o., OIB 45640867968, Bana Josipa Jelačića 157, 10290 Zaprešić</izvorni_sadrzaj>
    <derivirana_varijabla naziv="DomainObject.Predmet.ProtustrankaIDrugiAdressOIB_1">BRUNOKRUNO d.o.o., OIB 45640867968, Bana Josipa Jelačića 157,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BRUNOKRUNO d.o.o.</item>
      <item>Krunoslav Valjak</item>
    </izvorni_sadrzaj>
    <derivirana_varijabla naziv="DomainObject.Predmet.SudioniciListNaziv_1">
      <item>FINA Regionalni centar Zagreb</item>
      <item>BRUNOKRUNO d.o.o.</item>
      <item>Krunoslav Valjak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BRUNOKRUNO d.o.o., OIB 45640867968, Bana Josipa Jelačića 157,10290 Zaprešić</item>
      <item>Krunoslav Valjak, OIB 03273038583, Horvaćanska Cesta 26,10000 Zagreb</item>
    </izvorni_sadrzaj>
    <derivirana_varijabla naziv="DomainObject.Predmet.SudioniciListAdressOIB_1">
      <item>FINA Regionalni centar Zagreb, OIB 85821130368, Trg svibanjskih žrtava 1995. br. 1,10000 Zagreb</item>
      <item>BRUNOKRUNO d.o.o., OIB 45640867968, Bana Josipa Jelačića 157,10290 Zaprešić</item>
      <item>Krunoslav Valjak, OIB 03273038583, Horvaćanska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45640867968</item>
      <item>, OIB 03273038583</item>
    </izvorni_sadrzaj>
    <derivirana_varijabla naziv="DomainObject.Predmet.SudioniciListNazivOIB_1">
      <item>, OIB 85821130368</item>
      <item>, OIB 45640867968</item>
      <item>, OIB 03273038583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3D183-5FD4-4D9B-83E2-4D911AD71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2121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2016-06-07T11:42:00Z</dcterms:created>
  <dc:creator>Ksenija Nol</dc:creator>
  <cp:lastModifiedBy>Višnja Svečak</cp:lastModifiedBy>
  <cp:lastPrinted>2016-06-07T11:43:00Z</cp:lastPrinted>
  <dcterms:modified xmlns:xsi="http://www.w3.org/2001/XMLSchema-instance" xsi:type="dcterms:W3CDTF">2016-06-07T11:43:00Z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