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3223" w14:paraId="2ba3223" w:rsidRDefault="006969A7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969A7">
        <w:rPr>
          <w:rFonts w:cs="Times New Roman" w:hAnsi="Times New Roman" w:ascii="Times New Roman"/>
          <w:sz w:val="24"/>
          <w:szCs w:val="24"/>
        </w:rPr>
        <w:t>9</w:t>
      </w:r>
      <w:r w:rsidR="00237E75">
        <w:rPr>
          <w:rFonts w:cs="Times New Roman" w:hAnsi="Times New Roman" w:ascii="Times New Roman"/>
          <w:sz w:val="24"/>
          <w:szCs w:val="24"/>
        </w:rPr>
        <w:t>St-293</w:t>
      </w:r>
      <w:r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J E Š E NJ E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Zbog službene spriječenosti uredujućeg suca, ročište zakazano za dan 12. Travnja 2016.g., odgađa se za dan 14. Travnja 2016.g. u 12.</w:t>
      </w:r>
      <w:r w:rsidR="00237E75">
        <w:rPr>
          <w:rFonts w:cs="Times New Roman" w:hAnsi="Times New Roman" w:ascii="Times New Roman"/>
          <w:sz w:val="24"/>
          <w:szCs w:val="24"/>
        </w:rPr>
        <w:t>00</w:t>
      </w:r>
      <w:r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29. Veljače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85381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</w:t>
      </w:r>
    </w:p>
    <w:p w:rsidRDefault="00985381" w:rsidP="006969A7" w:rsidR="00985381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</w:t>
      </w:r>
    </w:p>
    <w:p w:rsidRDefault="00985381" w:rsidP="006969A7" w:rsidR="00985381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Zz dužnika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16240C"/>
    <w:rsid w:val="00237E75"/>
    <w:rsid w:val="006969A7"/>
    <w:rsid w:val="00985381"/>
    <w:rsid w:val="00BD0BC4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D0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B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D0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B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MASLINOVO MORE društvo s ograničenom odgovornošću, putnička agencija</izvorni_sadrzaj>
    <derivirana_varijabla naziv="DomainObject.Predmet.ProtustrankaFormated_1">  MASLINOVO MORE društvo s ograničenom odgovornošću, putnička agencija</derivirana_varijabla>
  </DomainObject.Predmet.ProtustrankaFormated>
  <DomainObject.Predmet.ProtustrankaFormatedOIB>
    <izvorni_sadrzaj>  MASLINOVO MORE društvo s ograničenom odgovornošću, putnička agencija, OIB 20165386409</izvorni_sadrzaj>
    <derivirana_varijabla naziv="DomainObject.Predmet.ProtustrankaFormatedOIB_1">  MASLINOVO MORE društvo s ograničenom odgovornošću, putnička agencija, OIB 20165386409</derivirana_varijabla>
  </DomainObject.Predmet.ProtustrankaFormatedOIB>
  <DomainObject.Predmet.ProtustrankaFormatedWithAdress>
    <izvorni_sadrzaj> MASLINOVO MORE društvo s ograničenom odgovornošću, putnička agencija, Šibenska 30, 22243 Murter</izvorni_sadrzaj>
    <derivirana_varijabla naziv="DomainObject.Predmet.ProtustrankaFormatedWithAdress_1"> MASLINOVO MORE društvo s ograničenom odgovornošću, putnička agencija, Šibenska 30, 22243 Murter</derivirana_varijabla>
  </DomainObject.Predmet.ProtustrankaFormatedWithAdress>
  <DomainObject.Predmet.ProtustrankaFormatedWithAdressOIB>
    <izvorni_sadrzaj> MASLINOVO MORE društvo s ograničenom odgovornošću, putnička agencija, OIB 20165386409, Šibenska 30, 22243 Murter</izvorni_sadrzaj>
    <derivirana_varijabla naziv="DomainObject.Predmet.ProtustrankaFormatedWithAdressOIB_1"> MASLINOVO MORE društvo s ograničenom odgovornošću, putnička agencija, OIB 20165386409, Šibenska 30, 22243 Murter</derivirana_varijabla>
  </DomainObject.Predmet.ProtustrankaFormatedWithAdressOIB>
  <DomainObject.Predmet.ProtustrankaWithAdress>
    <izvorni_sadrzaj>MASLINOVO MORE društvo s ograničenom odgovornošću, putnička agencija Šibenska 30, 22243 Murter</izvorni_sadrzaj>
    <derivirana_varijabla naziv="DomainObject.Predmet.ProtustrankaWithAdress_1">MASLINOVO MORE društvo s ograničenom odgovornošću, putnička agencija Šibenska 30, 22243 Murter</derivirana_varijabla>
  </DomainObject.Predmet.ProtustrankaWithAdress>
  <DomainObject.Predmet.ProtustrankaWithAdressOIB>
    <izvorni_sadrzaj>MASLINOVO MORE društvo s ograničenom odgovornošću, putnička agencija, OIB 20165386409, Šibenska 30, 22243 Murter</izvorni_sadrzaj>
    <derivirana_varijabla naziv="DomainObject.Predmet.ProtustrankaWithAdressOIB_1">MASLINOVO MORE društvo s ograničenom odgovornošću, putnička agencija, OIB 20165386409, Šibenska 30, 22243 Murter</derivirana_varijabla>
  </DomainObject.Predmet.ProtustrankaWithAdressOIB>
  <DomainObject.Predmet.ProtustrankaNazivFormated>
    <izvorni_sadrzaj>MASLINOVO MORE društvo s ograničenom odgovornošću, putnička agencija</izvorni_sadrzaj>
    <derivirana_varijabla naziv="DomainObject.Predmet.ProtustrankaNazivFormated_1">MASLINOVO MORE društvo s ograničenom odgovornošću, putnička agencija</derivirana_varijabla>
  </DomainObject.Predmet.ProtustrankaNazivFormated>
  <DomainObject.Predmet.ProtustrankaNazivFormatedOIB>
    <izvorni_sadrzaj>MASLINOVO MORE društvo s ograničenom odgovornošću, putnička agencija, OIB 20165386409</izvorni_sadrzaj>
    <derivirana_varijabla naziv="DomainObject.Predmet.ProtustrankaNazivFormatedOIB_1">MASLINOVO MORE društvo s ograničenom odgovornošću, putnička agencija, OIB 20165386409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MASLINOVO MORE društvo s ograničenom odgovornošću, putnička agencija</item>
    </izvorni_sadrzaj>
    <derivirana_varijabla naziv="DomainObject.Predmet.ProtuStrankaListFormated_1">
      <item>MASLINOVO MORE društvo s ograničenom odgovornošću, putnička agencija</item>
    </derivirana_varijabla>
  </DomainObject.Predmet.ProtuStrankaListFormated>
  <DomainObject.Predmet.ProtuStrankaListFormatedOIB>
    <izvorni_sadrzaj>
      <item>MASLINOVO MORE društvo s ograničenom odgovornošću, putnička agencija, OIB 20165386409</item>
    </izvorni_sadrzaj>
    <derivirana_varijabla naziv="DomainObject.Predmet.ProtuStrankaListFormatedOIB_1">
      <item>MASLINOVO MORE društvo s ograničenom odgovornošću, putnička agencija, OIB 20165386409</item>
    </derivirana_varijabla>
  </DomainObject.Predmet.ProtuStrankaListFormatedOIB>
  <DomainObject.Predmet.ProtuStrankaListFormatedWithAdress>
    <izvorni_sadrzaj>
      <item>MASLINOVO MORE društvo s ograničenom odgovornošću, putnička agencija, Šibenska 30, 22243 Murter</item>
    </izvorni_sadrzaj>
    <derivirana_varijabla naziv="DomainObject.Predmet.ProtuStrankaListFormatedWithAdress_1">
      <item>MASLINOVO MORE društvo s ograničenom odgovornošću, putnička agencija, Šibenska 30, 22243 Murter</item>
    </derivirana_varijabla>
  </DomainObject.Predmet.ProtuStrankaListFormatedWithAdress>
  <DomainObject.Predmet.ProtuStrankaListFormatedWithAdressOIB>
    <izvorni_sadrzaj>
      <item>MASLINOVO MORE društvo s ograničenom odgovornošću, putnička agencija, OIB 20165386409, Šibenska 30, 22243 Murter</item>
    </izvorni_sadrzaj>
    <derivirana_varijabla naziv="DomainObject.Predmet.ProtuStrankaListFormatedWithAdressOIB_1">
      <item>MASLINOVO MORE društvo s ograničenom odgovornošću, putnička agencija, OIB 20165386409, Šibenska 30, 22243 Murter</item>
    </derivirana_varijabla>
  </DomainObject.Predmet.ProtuStrankaListFormatedWithAdressOIB>
  <DomainObject.Predmet.ProtuStrankaListNazivFormated>
    <izvorni_sadrzaj>
      <item>MASLINOVO MORE društvo s ograničenom odgovornošću, putnička agencija</item>
    </izvorni_sadrzaj>
    <derivirana_varijabla naziv="DomainObject.Predmet.ProtuStrankaListNazivFormated_1">
      <item>MASLINOVO MORE društvo s ograničenom odgovornošću, putnička agencija</item>
    </derivirana_varijabla>
  </DomainObject.Predmet.ProtuStrankaListNazivFormated>
  <DomainObject.Predmet.ProtuStrankaListNazivFormatedOIB>
    <izvorni_sadrzaj>
      <item>MASLINOVO MORE društvo s ograničenom odgovornošću, putnička agencija, OIB 20165386409</item>
    </izvorni_sadrzaj>
    <derivirana_varijabla naziv="DomainObject.Predmet.ProtuStrankaListNazivFormatedOIB_1">
      <item>MASLINOVO MORE društvo s ograničenom odgovornošću, putnička agencija, OIB 20165386409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MASLINOVO MORE društvo s ograničenom odgovornošću, putnička agencija</izvorni_sadrzaj>
    <derivirana_varijabla naziv="DomainObject.Predmet.ProtustrankaIDrugi_1">MASLINOVO MORE društvo s ograničenom odgovornošću,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MASLINOVO MORE društvo s ograničenom odgovornošću, putnička agencija, OIB 20165386409, Šibenska 30, 22243 Murter</izvorni_sadrzaj>
    <derivirana_varijabla naziv="DomainObject.Predmet.ProtustrankaIDrugiAdressOIB_1">MASLINOVO MORE društvo s ograničenom odgovornošću, putnička agencija, OIB 20165386409, Šibenska 30,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MASLINOVO MORE društvo s ograničenom odgovornošću, putnička agencija</item>
      <item>FINA - Podružnica Šibenik</item>
    </izvorni_sadrzaj>
    <derivirana_varijabla naziv="DomainObject.Predmet.SudioniciListNaziv_1">
      <item>MASLINOVO MORE društvo s ograničenom odgovornošću, putnička agencija</item>
      <item>FINA - Podružnica Šibenik</item>
    </derivirana_varijabla>
  </DomainObject.Predmet.SudioniciListNaziv>
  <DomainObject.Predmet.SudioniciListAdressOIB>
    <izvorni_sadrzaj>
      <item>MASLINOVO MORE društvo s ograničenom odgovornošću, putnička agencija, OIB 20165386409, Šibenska 30,22243 Murter</item>
      <item>FINA - Podružnica Šibenik, OIB 85821130368, Perivoj L. Marune 1,22000 Šibenik</item>
    </izvorni_sadrzaj>
    <derivirana_varijabla naziv="DomainObject.Predmet.SudioniciListAdressOIB_1">
      <item>MASLINOVO MORE društvo s ograničenom odgovornošću, putnička agencija, OIB 20165386409, Šibenska 30,22243 Murter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20165386409</item>
      <item>, OIB 85821130368</item>
    </izvorni_sadrzaj>
    <derivirana_varijabla naziv="DomainObject.Predmet.SudioniciListNazivOIB_1">
      <item>, OIB 20165386409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68</properties:Words>
  <properties:Characters>340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2016-02-29T09:49:00Z</dcterms:created>
  <dc:creator>Marina Gulin</dc:creator>
  <cp:lastModifiedBy>Marina Gulin</cp:lastModifiedBy>
  <cp:lastPrinted>2016-02-29T09:47:00Z</cp:lastPrinted>
  <dcterms:modified xmlns:xsi="http://www.w3.org/2001/XMLSchema-instance" xsi:type="dcterms:W3CDTF">2016-02-29T09:49:00Z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