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e99e" w14:paraId="68ae99e" w:rsidRDefault="007F4C49" w:rsidP="00F349AA" w:rsidR="003E43D7" w:rsidRPr="00116BDC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116BDC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43D7" w:rsidP="00F349AA" w:rsidR="003E43D7" w:rsidRPr="00116BD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F349AA" w:rsidP="00F349AA" w:rsidR="00F349AA" w:rsidRPr="00116BD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6BDC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116BD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6BDC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116BD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6BDC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116BDC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116BD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16BD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16BD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16BD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16BD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16BD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116BDC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E51BCD" w:rsidRPr="00116BDC">
        <w:rPr>
          <w:rFonts w:hAnsi="Times New Roman" w:ascii="Times New Roman"/>
          <w:color w:val="auto"/>
          <w:sz w:val="24"/>
          <w:szCs w:val="24"/>
          <w:lang w:val="pl-PL"/>
        </w:rPr>
        <w:t>249/15</w:t>
      </w:r>
    </w:p>
    <w:p w:rsidRDefault="00F349AA" w:rsidP="00F349AA" w:rsidR="00F349AA" w:rsidRPr="00116BD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116BD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6BDC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116BDC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6BDC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116BD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6BDC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116BD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116BDC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E51BCD" w:rsidRPr="00116BDC">
        <w:rPr>
          <w:rFonts w:hAnsi="Times New Roman" w:ascii="Times New Roman"/>
          <w:sz w:val="24"/>
          <w:szCs w:val="24"/>
        </w:rPr>
        <w:t xml:space="preserve"> </w:t>
      </w:r>
      <w:r w:rsidR="00E51BCD" w:rsidRPr="00116BDC">
        <w:rPr>
          <w:rFonts w:hAnsi="Times New Roman" w:ascii="Times New Roman"/>
          <w:sz w:val="24"/>
          <w:szCs w:val="24"/>
          <w:lang w:val="pl-PL"/>
        </w:rPr>
        <w:t>POTENCIJAL d. o. o., Zagreb, Ogrizovićeva 2, OIB 63092473013</w:t>
      </w:r>
      <w:r w:rsidR="003364A2">
        <w:rPr>
          <w:rFonts w:hAnsi="Times New Roman" w:ascii="Times New Roman"/>
          <w:sz w:val="24"/>
          <w:szCs w:val="24"/>
        </w:rPr>
        <w:t>, 17</w:t>
      </w:r>
      <w:r w:rsidR="007F4C49" w:rsidRPr="00116BDC">
        <w:rPr>
          <w:rFonts w:hAnsi="Times New Roman" w:ascii="Times New Roman"/>
          <w:sz w:val="24"/>
          <w:szCs w:val="24"/>
        </w:rPr>
        <w:t>. studenog 2015.</w:t>
      </w:r>
    </w:p>
    <w:p w:rsidRDefault="00E51BCD" w:rsidP="002B2B94" w:rsidR="00E51BCD" w:rsidRPr="00116BD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116BDC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116BDC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116BDC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116BDC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116BDC">
        <w:rPr>
          <w:rFonts w:hAnsi="Times New Roman" w:ascii="Times New Roman"/>
          <w:color w:val="auto"/>
          <w:sz w:val="24"/>
          <w:szCs w:val="24"/>
        </w:rPr>
        <w:tab/>
      </w:r>
      <w:r w:rsidR="00F349AA" w:rsidRPr="00116BDC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E51BCD" w:rsidRPr="00116BDC">
        <w:rPr>
          <w:rFonts w:hAnsi="Times New Roman" w:ascii="Times New Roman"/>
          <w:color w:val="auto"/>
          <w:sz w:val="24"/>
          <w:szCs w:val="24"/>
          <w:lang w:val="pl-PL"/>
        </w:rPr>
        <w:t>POTENCIJAL d. o. o., Zagreb, Ogrizovićeva 2, OIB 63092473013</w:t>
      </w:r>
      <w:r w:rsidR="00F349AA" w:rsidRPr="00116BDC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E51BCD" w:rsidRPr="00116BDC">
        <w:rPr>
          <w:rFonts w:hAnsi="Times New Roman" w:ascii="Times New Roman"/>
          <w:color w:val="auto"/>
          <w:sz w:val="24"/>
          <w:szCs w:val="24"/>
        </w:rPr>
        <w:t>249</w:t>
      </w:r>
      <w:r w:rsidR="007F4C49" w:rsidRPr="00116BDC">
        <w:rPr>
          <w:rFonts w:hAnsi="Times New Roman" w:ascii="Times New Roman"/>
          <w:color w:val="auto"/>
          <w:sz w:val="24"/>
          <w:szCs w:val="24"/>
        </w:rPr>
        <w:t>1</w:t>
      </w:r>
      <w:r w:rsidR="00DD7E41" w:rsidRPr="00116BDC">
        <w:rPr>
          <w:rFonts w:hAnsi="Times New Roman" w:ascii="Times New Roman"/>
          <w:color w:val="auto"/>
          <w:sz w:val="24"/>
          <w:szCs w:val="24"/>
        </w:rPr>
        <w:t>5</w:t>
      </w:r>
      <w:r w:rsidR="00464ED8" w:rsidRPr="00116BDC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E51BCD" w:rsidRPr="00116BDC">
        <w:rPr>
          <w:rFonts w:hAnsi="Times New Roman" w:ascii="Times New Roman"/>
          <w:color w:val="auto"/>
          <w:sz w:val="24"/>
          <w:szCs w:val="24"/>
        </w:rPr>
        <w:t>d 5</w:t>
      </w:r>
      <w:r w:rsidR="007F4C49" w:rsidRPr="00116BDC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116BDC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116BDC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116BDC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116BD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6BDC">
        <w:rPr>
          <w:rFonts w:hAnsi="Times New Roman" w:ascii="Times New Roman"/>
          <w:color w:val="auto"/>
          <w:sz w:val="24"/>
          <w:szCs w:val="24"/>
        </w:rPr>
        <w:tab/>
      </w:r>
      <w:r w:rsidRPr="00116BDC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116BDC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116BDC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116BD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6BD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116BD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6BDC"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196 - čl. 202 Stečajnog zakona.</w:t>
      </w:r>
    </w:p>
    <w:p w:rsidRDefault="00F349AA" w:rsidP="00583D18" w:rsidR="00F349AA" w:rsidRPr="00116BDC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6BDC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63 st. 1 Stečajnog zakona a dužnik nema sredstava za pokriće najnužnijih troškova, sredstva će se isplatiti na teret </w:t>
      </w:r>
      <w:r w:rsidR="00464ED8" w:rsidRPr="00116BDC">
        <w:rPr>
          <w:rFonts w:hAnsi="Times New Roman" w:ascii="Times New Roman"/>
          <w:color w:val="auto"/>
          <w:sz w:val="24"/>
          <w:szCs w:val="24"/>
          <w:lang w:val="pl-PL"/>
        </w:rPr>
        <w:t>Fonda za pokriće troškova stečajnog postupka.</w:t>
      </w:r>
    </w:p>
    <w:p w:rsidRDefault="00F349AA" w:rsidP="00F349AA" w:rsidR="00F349AA" w:rsidRPr="00116BD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116BD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116BDC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61C62" w:rsidP="00061C62" w:rsidR="00061C62" w:rsidRPr="00116BD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6BDC">
        <w:rPr>
          <w:rFonts w:hAnsi="Times New Roman" w:ascii="Times New Roman"/>
          <w:color w:val="auto"/>
          <w:sz w:val="24"/>
          <w:szCs w:val="24"/>
          <w:lang w:val="pl-PL"/>
        </w:rPr>
        <w:t>Financijska agencija sukladno čl. 49 st. 2 Zakona o financijskom poslovanju i predstečajnoj nagodbi (Narodne novine 108/12), podnijela je dana 27. ožujka 2015. prijedlog za pokretanje stečajnog postupka nad dužnikom POTENCIJAL d.o.o. za proizvodnju i usluge, Ogrizovićeva 2, Zagreb, OIB 63092473013.</w:t>
      </w:r>
    </w:p>
    <w:p w:rsidRDefault="00061C62" w:rsidP="00061C62" w:rsidR="00061C62" w:rsidRPr="00116BD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6BDC">
        <w:rPr>
          <w:rFonts w:hAnsi="Times New Roman" w:ascii="Times New Roman"/>
          <w:color w:val="auto"/>
          <w:sz w:val="24"/>
          <w:szCs w:val="24"/>
          <w:lang w:val="pl-PL"/>
        </w:rPr>
        <w:t>Financijska agencija, Nagodbeno vijeće donijelo je dana 05. ožujka 2015. Rješenje kojim se obustavlja postupak za sklapanje predstečajne nagodbe.</w:t>
      </w:r>
    </w:p>
    <w:p w:rsidRDefault="00061C62" w:rsidP="00061C62" w:rsidR="00061C62" w:rsidRPr="00116BD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6BDC">
        <w:rPr>
          <w:rFonts w:hAnsi="Times New Roman" w:ascii="Times New Roman"/>
          <w:color w:val="auto"/>
          <w:sz w:val="24"/>
          <w:szCs w:val="24"/>
          <w:lang w:val="pl-PL"/>
        </w:rPr>
        <w:t>Na taj način FINA je izvršila obvezu koju je sukladno odredbi Stečajnog zakona trebao izvršiti sam dužnik, obzirom na postojanje stečajnih razloga.</w:t>
      </w:r>
    </w:p>
    <w:p w:rsidRDefault="00061C62" w:rsidP="00061C62" w:rsidR="00061C62" w:rsidRPr="00116BDC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6BDC">
        <w:rPr>
          <w:rFonts w:hAnsi="Times New Roman" w:ascii="Times New Roman"/>
          <w:color w:val="auto"/>
          <w:sz w:val="24"/>
          <w:szCs w:val="24"/>
          <w:lang w:val="pl-PL"/>
        </w:rPr>
        <w:t>Odbacivanjem prijedloga za sklapanje predstečajne nagodbe nastupila je situacija kao da ista nikada nije ni podnesena.</w:t>
      </w:r>
    </w:p>
    <w:p w:rsidRDefault="00F349AA" w:rsidP="00F349AA" w:rsidR="002B2B94" w:rsidRPr="00116BD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061C62" w:rsidRPr="00116BDC">
        <w:rPr>
          <w:rFonts w:hAnsi="Times New Roman" w:ascii="Times New Roman"/>
          <w:color w:val="auto"/>
          <w:sz w:val="24"/>
          <w:szCs w:val="24"/>
          <w:lang w:val="hr-HR"/>
        </w:rPr>
        <w:t>249/15 od 12</w:t>
      </w:r>
      <w:r w:rsidR="00BB29AC"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. lipnja </w:t>
      </w:r>
      <w:r w:rsidR="00DD7E41" w:rsidRPr="00116BDC">
        <w:rPr>
          <w:rFonts w:hAnsi="Times New Roman" w:ascii="Times New Roman"/>
          <w:color w:val="auto"/>
          <w:sz w:val="24"/>
          <w:szCs w:val="24"/>
          <w:lang w:val="hr-HR"/>
        </w:rPr>
        <w:t>2015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061C62" w:rsidP="00F349AA" w:rsidR="00061C62" w:rsidRPr="00116BD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  <w:t>Rješenjem od 14. listopada 2015. imenovan je privremeni stečajni upravitelj sa zadatkom da utvrdi da li kod dužnika postoje stečajni razlozi.</w:t>
      </w:r>
    </w:p>
    <w:p w:rsidRDefault="00061C62" w:rsidP="00061C62" w:rsidR="00061C62" w:rsidRPr="00116BDC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116BDC">
        <w:rPr>
          <w:rFonts w:hAnsi="Times New Roman" w:ascii="Times New Roman"/>
          <w:color w:val="auto"/>
          <w:sz w:val="24"/>
          <w:szCs w:val="24"/>
        </w:rPr>
        <w:lastRenderedPageBreak/>
        <w:t>Direktor društva nije se protivio zahtjevu za otvaranje stečajnog postupka, navodeći da društvo ne posluje od početka 2009. i nema zaposlenika. Društvo ima nepodmirenih obveza prema poreznoj upravi i pozajmice koje nisu vraćene vlasnicima društva.</w:t>
      </w:r>
    </w:p>
    <w:p w:rsidRDefault="00061C62" w:rsidP="00061C62" w:rsidR="00061C62" w:rsidRPr="00116BD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116BDC">
        <w:rPr>
          <w:rFonts w:hAnsi="Times New Roman" w:ascii="Times New Roman"/>
          <w:color w:val="auto"/>
          <w:sz w:val="24"/>
          <w:szCs w:val="24"/>
        </w:rPr>
        <w:tab/>
        <w:t>Iz izvješća</w:t>
      </w:r>
      <w:r w:rsidR="000C6F24" w:rsidRPr="00116BDC">
        <w:rPr>
          <w:rFonts w:hAnsi="Times New Roman" w:ascii="Times New Roman"/>
          <w:color w:val="auto"/>
          <w:sz w:val="24"/>
          <w:szCs w:val="24"/>
        </w:rPr>
        <w:t xml:space="preserve"> privremenog stečajnog upravitelja</w:t>
      </w:r>
      <w:r w:rsidRPr="00116BDC">
        <w:rPr>
          <w:rFonts w:hAnsi="Times New Roman" w:ascii="Times New Roman"/>
          <w:color w:val="auto"/>
          <w:sz w:val="24"/>
          <w:szCs w:val="24"/>
        </w:rPr>
        <w:t xml:space="preserve"> proizlazi da je društvo trajno nesposobno z</w:t>
      </w:r>
      <w:r w:rsidR="000C6F24" w:rsidRPr="00116BDC">
        <w:rPr>
          <w:rFonts w:hAnsi="Times New Roman" w:ascii="Times New Roman"/>
          <w:color w:val="auto"/>
          <w:sz w:val="24"/>
          <w:szCs w:val="24"/>
        </w:rPr>
        <w:t xml:space="preserve">a plaćanje ali nije prezaduženo, </w:t>
      </w:r>
      <w:r w:rsidRPr="00116BDC">
        <w:rPr>
          <w:rFonts w:hAnsi="Times New Roman" w:ascii="Times New Roman"/>
          <w:color w:val="auto"/>
          <w:sz w:val="24"/>
          <w:szCs w:val="24"/>
        </w:rPr>
        <w:t>nema materijalne imovine za unovčenje a imovina koja se sastoji od potraživanja u iznosu od 31.600,00 kn vrlo je upitna, obzirom na naplativost, imajući u vidu da se radi o dužniku nad kojim je otvoren stečajni postupak i tražbina nije prijavljena u stečajnu masu.</w:t>
      </w:r>
    </w:p>
    <w:p w:rsidRDefault="00F349AA" w:rsidP="00F349AA" w:rsidR="00F349AA" w:rsidRPr="00116BDC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116BD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116BDC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0C6F24" w:rsidRPr="00116BDC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DD7E41" w:rsidRPr="00116BDC">
        <w:rPr>
          <w:rFonts w:hAnsi="Times New Roman" w:ascii="Times New Roman"/>
          <w:color w:val="auto"/>
          <w:sz w:val="24"/>
          <w:szCs w:val="24"/>
          <w:lang w:val="pl-PL"/>
        </w:rPr>
        <w:t>pozvani su</w:t>
      </w:r>
      <w:r w:rsidRPr="00116BDC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2D105B" w:rsidRPr="00116BDC">
        <w:rPr>
          <w:rFonts w:hAnsi="Times New Roman" w:ascii="Times New Roman"/>
          <w:color w:val="auto"/>
          <w:sz w:val="24"/>
          <w:szCs w:val="24"/>
          <w:lang w:val="pl-PL"/>
        </w:rPr>
        <w:t>v</w:t>
      </w:r>
      <w:r w:rsidR="00475C67" w:rsidRPr="00116BDC">
        <w:rPr>
          <w:rFonts w:hAnsi="Times New Roman" w:ascii="Times New Roman"/>
          <w:color w:val="auto"/>
          <w:sz w:val="24"/>
          <w:szCs w:val="24"/>
          <w:lang w:val="pl-PL"/>
        </w:rPr>
        <w:t xml:space="preserve">jerovnici na uplatu iznosa od </w:t>
      </w:r>
      <w:r w:rsidR="000C6F24" w:rsidRPr="00116BDC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475C67" w:rsidRPr="00116BDC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116BDC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116BDC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116BD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116BD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116BD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116BD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116BD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475C67" w:rsidRPr="00116BDC">
        <w:rPr>
          <w:rFonts w:hAnsi="Times New Roman" w:ascii="Times New Roman"/>
          <w:color w:val="auto"/>
          <w:sz w:val="24"/>
          <w:szCs w:val="24"/>
          <w:lang w:val="hr-HR"/>
        </w:rPr>
        <w:t>17. studeni 2015.</w:t>
      </w:r>
    </w:p>
    <w:p w:rsidRDefault="00F349AA" w:rsidP="00F349AA" w:rsidR="00F349AA" w:rsidRPr="00116BDC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116BD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1969DA" w:rsidR="00F349AA" w:rsidRPr="00116BD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45387D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116BDC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16BDC">
        <w:rPr>
          <w:rFonts w:hAnsi="Times New Roman" w:ascii="Times New Roman"/>
          <w:color w:val="auto"/>
          <w:sz w:val="24"/>
          <w:szCs w:val="24"/>
        </w:rPr>
        <w:t>POUKA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O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PRAVNOM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LIJEKU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116BD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16BDC">
        <w:rPr>
          <w:rFonts w:hAnsi="Times New Roman" w:ascii="Times New Roman"/>
          <w:color w:val="auto"/>
          <w:sz w:val="24"/>
          <w:szCs w:val="24"/>
        </w:rPr>
        <w:t>Protiv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ovog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rje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116BDC">
        <w:rPr>
          <w:rFonts w:hAnsi="Times New Roman" w:ascii="Times New Roman"/>
          <w:color w:val="auto"/>
          <w:sz w:val="24"/>
          <w:szCs w:val="24"/>
        </w:rPr>
        <w:t>enja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116BDC">
        <w:rPr>
          <w:rFonts w:hAnsi="Times New Roman" w:ascii="Times New Roman"/>
          <w:color w:val="auto"/>
          <w:sz w:val="24"/>
          <w:szCs w:val="24"/>
        </w:rPr>
        <w:t>nezadovoljna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stranka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mo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116BDC">
        <w:rPr>
          <w:rFonts w:hAnsi="Times New Roman" w:ascii="Times New Roman"/>
          <w:color w:val="auto"/>
          <w:sz w:val="24"/>
          <w:szCs w:val="24"/>
        </w:rPr>
        <w:t>e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ulo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116BDC">
        <w:rPr>
          <w:rFonts w:hAnsi="Times New Roman" w:ascii="Times New Roman"/>
          <w:color w:val="auto"/>
          <w:sz w:val="24"/>
          <w:szCs w:val="24"/>
        </w:rPr>
        <w:t>iti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116BDC">
        <w:rPr>
          <w:rFonts w:hAnsi="Times New Roman" w:ascii="Times New Roman"/>
          <w:color w:val="auto"/>
          <w:sz w:val="24"/>
          <w:szCs w:val="24"/>
        </w:rPr>
        <w:t>albu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Visokom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trgova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116BDC">
        <w:rPr>
          <w:rFonts w:hAnsi="Times New Roman" w:ascii="Times New Roman"/>
          <w:color w:val="auto"/>
          <w:sz w:val="24"/>
          <w:szCs w:val="24"/>
        </w:rPr>
        <w:t>kom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sudu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Republike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Hrvatske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u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roku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od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116BDC">
        <w:rPr>
          <w:rFonts w:hAnsi="Times New Roman" w:ascii="Times New Roman"/>
          <w:color w:val="auto"/>
          <w:sz w:val="24"/>
          <w:szCs w:val="24"/>
        </w:rPr>
        <w:t>dana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po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primitku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rje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116BDC">
        <w:rPr>
          <w:rFonts w:hAnsi="Times New Roman" w:ascii="Times New Roman"/>
          <w:color w:val="auto"/>
          <w:sz w:val="24"/>
          <w:szCs w:val="24"/>
        </w:rPr>
        <w:t>enja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116BDC">
        <w:rPr>
          <w:rFonts w:hAnsi="Times New Roman" w:ascii="Times New Roman"/>
          <w:color w:val="auto"/>
          <w:sz w:val="24"/>
          <w:szCs w:val="24"/>
        </w:rPr>
        <w:t>a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ula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116BDC">
        <w:rPr>
          <w:rFonts w:hAnsi="Times New Roman" w:ascii="Times New Roman"/>
          <w:color w:val="auto"/>
          <w:sz w:val="24"/>
          <w:szCs w:val="24"/>
        </w:rPr>
        <w:t>e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se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putem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ovog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Suda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u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116BDC">
        <w:rPr>
          <w:rFonts w:hAnsi="Times New Roman" w:ascii="Times New Roman"/>
          <w:color w:val="auto"/>
          <w:sz w:val="24"/>
          <w:szCs w:val="24"/>
        </w:rPr>
        <w:t>primjerka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za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Sud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i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po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116BDC">
        <w:rPr>
          <w:rFonts w:hAnsi="Times New Roman" w:ascii="Times New Roman"/>
          <w:color w:val="auto"/>
          <w:sz w:val="24"/>
          <w:szCs w:val="24"/>
        </w:rPr>
        <w:t>za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svaku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protivnu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116BDC">
        <w:rPr>
          <w:rFonts w:hAnsi="Times New Roman" w:ascii="Times New Roman"/>
          <w:color w:val="auto"/>
          <w:sz w:val="24"/>
          <w:szCs w:val="24"/>
        </w:rPr>
        <w:t>stranku</w:t>
      </w:r>
      <w:r w:rsidRPr="00116BDC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116BDC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5387D" w:rsidP="00AB7A2F" w:rsidR="0045387D" w:rsidRPr="0045387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45387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45387D" w:rsidP="00995CE9" w:rsidR="0045387D" w:rsidRPr="0045387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45387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5387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5387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5387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5387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5387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5387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45387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45387D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116BDC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116BDC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B90" w:rsidR="00034B90">
      <w:r>
        <w:separator/>
      </w:r>
    </w:p>
  </w:endnote>
  <w:endnote w:id="0" w:type="continuationSeparator">
    <w:p w:rsidRDefault="00034B90" w:rsidR="00034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B90" w:rsidR="00034B90">
      <w:r>
        <w:separator/>
      </w:r>
    </w:p>
  </w:footnote>
  <w:footnote w:id="0" w:type="continuationSeparator">
    <w:p w:rsidRDefault="00034B90" w:rsidR="00034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9F2E04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993AEF">
      <w:rPr>
        <w:rFonts w:hAnsi="Verdana" w:ascii="Verdana"/>
        <w:color w:val="000000"/>
      </w:rPr>
      <w:t>24</w:t>
    </w:r>
    <w:r w:rsidR="00BB29AC">
      <w:rPr>
        <w:rFonts w:hAnsi="Verdana" w:ascii="Verdana"/>
        <w:color w:val="000000"/>
      </w:rPr>
      <w:t>9</w:t>
    </w:r>
    <w:r w:rsidR="00DD7E41">
      <w:rPr>
        <w:rFonts w:hAnsi="Verdana" w:ascii="Verdana"/>
        <w:color w:val="000000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1C62"/>
    <w:rsid w:val="0006701A"/>
    <w:rsid w:val="00067361"/>
    <w:rsid w:val="00082BC5"/>
    <w:rsid w:val="000856D9"/>
    <w:rsid w:val="0009093E"/>
    <w:rsid w:val="00090BFA"/>
    <w:rsid w:val="000C6F24"/>
    <w:rsid w:val="0010292F"/>
    <w:rsid w:val="00113759"/>
    <w:rsid w:val="00116BDC"/>
    <w:rsid w:val="00120497"/>
    <w:rsid w:val="001212FE"/>
    <w:rsid w:val="00171A47"/>
    <w:rsid w:val="001969DA"/>
    <w:rsid w:val="001B72BB"/>
    <w:rsid w:val="001D3E0B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364A2"/>
    <w:rsid w:val="003761C7"/>
    <w:rsid w:val="00392A8C"/>
    <w:rsid w:val="00397A8A"/>
    <w:rsid w:val="003A5E14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5387D"/>
    <w:rsid w:val="00464E38"/>
    <w:rsid w:val="00464ED8"/>
    <w:rsid w:val="00475C67"/>
    <w:rsid w:val="004761BD"/>
    <w:rsid w:val="004D0C3D"/>
    <w:rsid w:val="004E3542"/>
    <w:rsid w:val="00514511"/>
    <w:rsid w:val="005352CA"/>
    <w:rsid w:val="00555AD4"/>
    <w:rsid w:val="005754FF"/>
    <w:rsid w:val="00576E94"/>
    <w:rsid w:val="00583D18"/>
    <w:rsid w:val="005D77E5"/>
    <w:rsid w:val="005F78CC"/>
    <w:rsid w:val="0060733B"/>
    <w:rsid w:val="0061665C"/>
    <w:rsid w:val="00641AC7"/>
    <w:rsid w:val="0064633E"/>
    <w:rsid w:val="006C598D"/>
    <w:rsid w:val="006F3774"/>
    <w:rsid w:val="0070781D"/>
    <w:rsid w:val="007517D9"/>
    <w:rsid w:val="007575FB"/>
    <w:rsid w:val="007F4C49"/>
    <w:rsid w:val="00803C60"/>
    <w:rsid w:val="00816016"/>
    <w:rsid w:val="008360CE"/>
    <w:rsid w:val="008517A4"/>
    <w:rsid w:val="0085551B"/>
    <w:rsid w:val="008742C5"/>
    <w:rsid w:val="008850E6"/>
    <w:rsid w:val="0089512A"/>
    <w:rsid w:val="008C2C01"/>
    <w:rsid w:val="008C30ED"/>
    <w:rsid w:val="008D4571"/>
    <w:rsid w:val="008F0ADC"/>
    <w:rsid w:val="009019D0"/>
    <w:rsid w:val="009039A2"/>
    <w:rsid w:val="009256FD"/>
    <w:rsid w:val="0092748B"/>
    <w:rsid w:val="00986B95"/>
    <w:rsid w:val="00993AEF"/>
    <w:rsid w:val="009A51B3"/>
    <w:rsid w:val="009F2E04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B29AC"/>
    <w:rsid w:val="00BD6DD3"/>
    <w:rsid w:val="00C0465A"/>
    <w:rsid w:val="00C137D9"/>
    <w:rsid w:val="00C32CC6"/>
    <w:rsid w:val="00C42917"/>
    <w:rsid w:val="00C83AD2"/>
    <w:rsid w:val="00CB1DF1"/>
    <w:rsid w:val="00CF0221"/>
    <w:rsid w:val="00D24577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51BCD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F4C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F4C49"/>
    <w:rPr>
      <w:rFonts w:cs="Tahoma" w:hAnsi="Tahoma" w:ascii="Tahoma"/>
      <w:color w:val="0000FF"/>
      <w:sz w:val="16"/>
      <w:szCs w:val="16"/>
      <w:lang w:val="en-AU"/>
    </w:rPr>
  </w:style>
  <w:style w:styleId="Uvuenotijeloteksta" w:type="paragraph">
    <w:name w:val="Body Text Indent"/>
    <w:basedOn w:val="Normal"/>
    <w:link w:val="UvuenotijelotekstaChar"/>
    <w:rsid w:val="00BB29AC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B29AC"/>
    <w:rPr>
      <w:rFonts w:cs="Arial" w:hAnsi="Arial" w:asci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3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87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87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87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87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F4C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F4C49"/>
    <w:rPr>
      <w:rFonts w:ascii="Tahoma" w:cs="Tahoma" w:hAnsi="Tahoma"/>
      <w:color w:val="0000FF"/>
      <w:sz w:val="16"/>
      <w:szCs w:val="16"/>
      <w:lang w:val="en-AU"/>
    </w:rPr>
  </w:style>
  <w:style w:styleId="Uvuenotijeloteksta" w:type="paragraph">
    <w:name w:val="Body Text Indent"/>
    <w:basedOn w:val="Normal"/>
    <w:link w:val="UvuenotijelotekstaChar"/>
    <w:rsid w:val="00BB29AC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BB29AC"/>
    <w:rPr>
      <w:rFonts w:ascii="Arial" w:cs="Arial" w:hAns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3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87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87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87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87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49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70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St-249/2015-15</izvorni_sadrzaj>
    <derivirana_varijabla naziv="DomainObject.Oznaka_1">St-249/2015-15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St-249/2015</izvorni_sadrzaj>
    <derivirana_varijabla naziv="DomainObject.Predmet.OznakaBroj_1">St-249/2015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POTENCIJAL  d.o.o. za proizvodnju i usluge zastupanog po punomoćniku Goran Tomljenović</izvorni_sadrzaj>
    <derivirana_varijabla naziv="DomainObject.Predmet.ProtustrankaFormated_1">  POTENCIJAL  d.o.o. za proizvodnju i usluge zastupanog po punomoćniku Goran Tomljenović</derivirana_varijabla>
  </DomainObject.Predmet.ProtustrankaFormated>
  <DomainObject.Predmet.ProtustrankaFormatedOIB>
    <izvorni_sadrzaj>  POTENCIJAL  d.o.o. za proizvodnju i usluge, OIB 63092473013 zastupanog po punomoćniku Goran Tomljenović</izvorni_sadrzaj>
    <derivirana_varijabla naziv="DomainObject.Predmet.ProtustrankaFormatedOIB_1">  POTENCIJAL  d.o.o. za proizvodnju i usluge, OIB 63092473013 zastupanog po punomoćniku Goran Tomljenović</derivirana_varijabla>
  </DomainObject.Predmet.ProtustrankaFormatedOIB>
  <DomainObject.Predmet.ProtustrankaFormatedWithAdress>
    <izvorni_sadrzaj> POTENCIJAL  d.o.o. za proizvodnju i usluge, Ogrizovićeva 2, 10000 Zagreb zastupanog po punomoćniku Goran Tomljenović</izvorni_sadrzaj>
    <derivirana_varijabla naziv="DomainObject.Predmet.ProtustrankaFormatedWithAdress_1"> POTENCIJAL  d.o.o. za proizvodnju i usluge, Ogrizovićeva 2, 10000 Zagreb zastupanog po punomoćniku Goran Tomljenović</derivirana_varijabla>
  </DomainObject.Predmet.ProtustrankaFormatedWithAdress>
  <DomainObject.Predmet.ProtustrankaFormatedWithAdressOIB>
    <izvorni_sadrzaj> POTENCIJAL  d.o.o. za proizvodnju i usluge, OIB 63092473013, Ogrizovićeva 2, 10000 Zagreb zastupanog po punomoćniku Goran Tomljenović</izvorni_sadrzaj>
    <derivirana_varijabla naziv="DomainObject.Predmet.ProtustrankaFormatedWithAdressOIB_1"> POTENCIJAL  d.o.o. za proizvodnju i usluge, OIB 63092473013, Ogrizovićeva 2, 10000 Zagreb zastupanog po punomoćniku Goran Tomljenović</derivirana_varijabla>
  </DomainObject.Predmet.ProtustrankaFormatedWithAdressOIB>
  <DomainObject.Predmet.ProtustrankaWithAdress>
    <izvorni_sadrzaj>POTENCIJAL  d.o.o. za proizvodnju i usluge Ogrizovićeva 2, 10000 Zagreb</izvorni_sadrzaj>
    <derivirana_varijabla naziv="DomainObject.Predmet.ProtustrankaWithAdress_1">POTENCIJAL  d.o.o. za proizvodnju i usluge Ogrizovićeva 2, 10000 Zagreb</derivirana_varijabla>
  </DomainObject.Predmet.ProtustrankaWithAdress>
  <DomainObject.Predmet.ProtustrankaWithAdressOIB>
    <izvorni_sadrzaj>POTENCIJAL  d.o.o. za proizvodnju i usluge, OIB 63092473013, Ogrizovićeva 2, 10000 Zagreb</izvorni_sadrzaj>
    <derivirana_varijabla naziv="DomainObject.Predmet.ProtustrankaWithAdressOIB_1">POTENCIJAL  d.o.o. za proizvodnju i usluge, OIB 63092473013, Ogrizovićeva 2, 10000 Zagreb</derivirana_varijabla>
  </DomainObject.Predmet.ProtustrankaWithAdressOIB>
  <DomainObject.Predmet.ProtustrankaNazivFormated>
    <izvorni_sadrzaj>POTENCIJAL  d.o.o. za proizvodnju i usluge</izvorni_sadrzaj>
    <derivirana_varijabla naziv="DomainObject.Predmet.ProtustrankaNazivFormated_1">POTENCIJAL  d.o.o. za proizvodnju i usluge</derivirana_varijabla>
  </DomainObject.Predmet.ProtustrankaNazivFormated>
  <DomainObject.Predmet.ProtustrankaNazivFormatedOIB>
    <izvorni_sadrzaj>POTENCIJAL  d.o.o. za proizvodnju i usluge, OIB 63092473013</izvorni_sadrzaj>
    <derivirana_varijabla naziv="DomainObject.Predmet.ProtustrankaNazivFormatedOIB_1">POTENCIJAL  d.o.o. za proizvodnju i usluge, OIB 63092473013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POTENCIJAL  d.o.o. za proizvodnju i usluge zastupanog po punomoćniku Goran Tomljenović</item>
    </izvorni_sadrzaj>
    <derivirana_varijabla naziv="DomainObject.Predmet.ProtuStrankaListFormated_1">
      <item>POTENCIJAL  d.o.o. za proizvodnju i usluge zastupanog po punomoćniku Goran Tomljenović</item>
    </derivirana_varijabla>
  </DomainObject.Predmet.ProtuStrankaListFormated>
  <DomainObject.Predmet.ProtuStrankaListFormatedOIB>
    <izvorni_sadrzaj>
      <item>POTENCIJAL  d.o.o. za proizvodnju i usluge, OIB 63092473013 zastupanog po punomoćniku Goran Tomljenović</item>
    </izvorni_sadrzaj>
    <derivirana_varijabla naziv="DomainObject.Predmet.ProtuStrankaListFormatedOIB_1">
      <item>POTENCIJAL  d.o.o. za proizvodnju i usluge, OIB 63092473013 zastupanog po punomoćniku Goran Tomljenović</item>
    </derivirana_varijabla>
  </DomainObject.Predmet.ProtuStrankaListFormatedOIB>
  <DomainObject.Predmet.ProtuStrankaListFormatedWithAdress>
    <izvorni_sadrzaj>
      <item>POTENCIJAL  d.o.o. za proizvodnju i usluge, Ogrizovićeva 2, 10000 Zagreb zastupanog po punomoćniku Goran Tomljenović</item>
    </izvorni_sadrzaj>
    <derivirana_varijabla naziv="DomainObject.Predmet.ProtuStrankaListFormatedWithAdress_1">
      <item>POTENCIJAL  d.o.o. za proizvodnju i usluge, Ogrizovićeva 2, 10000 Zagreb zastupanog po punomoćniku Goran Tomljenović</item>
    </derivirana_varijabla>
  </DomainObject.Predmet.ProtuStrankaListFormatedWithAdress>
  <DomainObject.Predmet.ProtuStrankaListFormatedWithAdressOIB>
    <izvorni_sadrzaj>
      <item>POTENCIJAL  d.o.o. za proizvodnju i usluge, OIB 63092473013, Ogrizovićeva 2, 10000 Zagreb zastupanog po punomoćniku Goran Tomljenović</item>
    </izvorni_sadrzaj>
    <derivirana_varijabla naziv="DomainObject.Predmet.ProtuStrankaListFormatedWithAdressOIB_1">
      <item>POTENCIJAL  d.o.o. za proizvodnju i usluge, OIB 63092473013, Ogrizovićeva 2, 10000 Zagreb zastupanog po punomoćniku Goran Tomljenović</item>
    </derivirana_varijabla>
  </DomainObject.Predmet.ProtuStrankaListFormatedWithAdressOIB>
  <DomainObject.Predmet.ProtuStrankaListNazivFormated>
    <izvorni_sadrzaj>
      <item>POTENCIJAL  d.o.o. za proizvodnju i usluge</item>
    </izvorni_sadrzaj>
    <derivirana_varijabla naziv="DomainObject.Predmet.ProtuStrankaListNazivFormated_1">
      <item>POTENCIJAL  d.o.o. za proizvodnju i usluge</item>
    </derivirana_varijabla>
  </DomainObject.Predmet.ProtuStrankaListNazivFormated>
  <DomainObject.Predmet.ProtuStrankaListNazivFormatedOIB>
    <izvorni_sadrzaj>
      <item>POTENCIJAL  d.o.o. za proizvodnju i usluge, OIB 63092473013</item>
    </izvorni_sadrzaj>
    <derivirana_varijabla naziv="DomainObject.Predmet.ProtuStrankaListNazivFormatedOIB_1">
      <item>POTENCIJAL  d.o.o. za proizvodnju i usluge, OIB 63092473013</item>
    </derivirana_varijabla>
  </DomainObject.Predmet.ProtuStrankaListNazivFormatedOIB>
  <DomainObject.Predmet.OstaliListFormated>
    <izvorni_sadrzaj>
      <item>Goran Tomljenović punomoćnik sudionika u postupku POTENCIJAL  d.o.o. za proizvodnju i usluge</item>
      <item>Janko Vidiček</item>
      <item>Lelija Pavlićević</item>
    </izvorni_sadrzaj>
    <derivirana_varijabla naziv="DomainObject.Predmet.OstaliListFormated_1">
      <item>Goran Tomljenović punomoćnik sudionika u postupku POTENCIJAL  d.o.o. za proizvodnju i usluge</item>
      <item>Janko Vidiček</item>
      <item>Lelija Pavlićević</item>
    </derivirana_varijabla>
  </DomainObject.Predmet.OstaliListFormated>
  <DomainObject.Predmet.OstaliListFormatedOIB>
    <izvorni_sadrzaj>
      <item>Goran Tomljenović, OIB 14021457539 punomoćnik sudionika u postupku POTENCIJAL  d.o.o. za proizvodnju i usluge</item>
      <item>Janko Vidiček, OIB 51043553915</item>
      <item>Lelija Pavlićević, OIB 42271890821</item>
    </izvorni_sadrzaj>
    <derivirana_varijabla naziv="DomainObject.Predmet.OstaliListFormatedOIB_1">
      <item>Goran Tomljenović, OIB 14021457539 punomoćnik sudionika u postupku POTENCIJAL  d.o.o. za proizvodnju i usluge</item>
      <item>Janko Vidiček, OIB 51043553915</item>
      <item>Lelija Pavlićević, OIB 42271890821</item>
    </derivirana_varijabla>
  </DomainObject.Predmet.OstaliListFormatedOIB>
  <DomainObject.Predmet.OstaliListFormatedWithAdress>
    <izvorni_sadrzaj>
      <item>Goran Tomljenović, Badalićeva 30, 10000 Zagreb punomoćnik sudionika u postupku POTENCIJAL  d.o.o. za proizvodnju i usluge</item>
      <item>Janko Vidiček, Brazilska 3, 10000 Zagreb</item>
      <item>Lelija Pavlićević, Ogrizovićeva 2, 10000 Zagreb</item>
    </izvorni_sadrzaj>
    <derivirana_varijabla naziv="DomainObject.Predmet.OstaliListFormatedWithAdress_1">
      <item>Goran Tomljenović, Badalićeva 30, 10000 Zagreb punomoćnik sudionika u postupku POTENCIJAL  d.o.o. za proizvodnju i usluge</item>
      <item>Janko Vidiček, Brazilska 3, 10000 Zagreb</item>
      <item>Lelija Pavlićević, Ogrizovićeva 2, 10000 Zagreb</item>
    </derivirana_varijabla>
  </DomainObject.Predmet.OstaliListFormatedWithAdress>
  <DomainObject.Predmet.OstaliListFormatedWithAdressOIB>
    <izvorni_sadrzaj>
      <item>Goran Tomljenović, OIB 14021457539, Badalićeva 30, 10000 Zagreb punomoćnik sudionika u postupku POTENCIJAL  d.o.o. za proizvodnju i usluge</item>
      <item>Janko Vidiček, OIB 51043553915, Brazilska 3, 10000 Zagreb</item>
      <item>Lelija Pavlićević, OIB 42271890821, Ogrizovićeva 2, 10000 Zagreb</item>
    </izvorni_sadrzaj>
    <derivirana_varijabla naziv="DomainObject.Predmet.OstaliListFormatedWithAdressOIB_1">
      <item>Goran Tomljenović, OIB 14021457539, Badalićeva 30, 10000 Zagreb punomoćnik sudionika u postupku POTENCIJAL  d.o.o. za proizvodnju i usluge</item>
      <item>Janko Vidiček, OIB 51043553915, Brazilska 3, 10000 Zagreb</item>
      <item>Lelija Pavlićević, OIB 42271890821, Ogrizovićeva 2, 10000 Zagreb</item>
    </derivirana_varijabla>
  </DomainObject.Predmet.OstaliListFormatedWithAdressOIB>
  <DomainObject.Predmet.OstaliListNazivFormated>
    <izvorni_sadrzaj>
      <item>Goran Tomljenović</item>
      <item>Janko Vidiček</item>
      <item>Lelija Pavlićević</item>
    </izvorni_sadrzaj>
    <derivirana_varijabla naziv="DomainObject.Predmet.OstaliListNazivFormated_1">
      <item>Goran Tomljenović</item>
      <item>Janko Vidiček</item>
      <item>Lelija Pavlićević</item>
    </derivirana_varijabla>
  </DomainObject.Predmet.OstaliListNazivFormated>
  <DomainObject.Predmet.OstaliListNazivFormatedOIB>
    <izvorni_sadrzaj>
      <item>Goran Tomljenović, OIB 14021457539</item>
      <item>Janko Vidiček, OIB 51043553915</item>
      <item>Lelija Pavlićević, OIB 42271890821</item>
    </izvorni_sadrzaj>
    <derivirana_varijabla naziv="DomainObject.Predmet.OstaliListNazivFormatedOIB_1">
      <item>Goran Tomljenović, OIB 14021457539</item>
      <item>Janko Vidiček, OIB 51043553915</item>
      <item>Lelija Pavlićević, OIB 42271890821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St-249/2015-15</izvorni_sadrzaj>
    <derivirana_varijabla naziv="DomainObject.PoslovniBrojDokumenta_1">St-249/2015-15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POTENCIJAL  d.o.o. za proizvodnju i usluge</izvorni_sadrzaj>
    <derivirana_varijabla naziv="DomainObject.Predmet.ProtustrankaIDrugi_1">POTENCIJAL  d.o.o. za proizvodnju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POTENCIJAL  d.o.o. za proizvodnju i usluge, OIB 63092473013, Ogrizovićeva 2, 10000 Zagreb</izvorni_sadrzaj>
    <derivirana_varijabla naziv="DomainObject.Predmet.ProtustrankaIDrugiAdressOIB_1">POTENCIJAL  d.o.o. za proizvodnju i usluge, OIB 63092473013, Ogrizovićeva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POTENCIJAL  d.o.o. za proizvodnju i usluge</item>
      <item>Goran Tomljenović</item>
      <item>Janko Vidiček</item>
      <item>Lelija Pavlićević</item>
      <item>vjerovnici</item>
    </izvorni_sadrzaj>
    <derivirana_varijabla naziv="DomainObject.Predmet.SudioniciListNaziv_1">
      <item>FINA Regionalni centar Zagreb</item>
      <item>POTENCIJAL  d.o.o. za proizvodnju i usluge</item>
      <item>Goran Tomljenović</item>
      <item>Janko Vidiček</item>
      <item>Lelija Pavlićević</item>
      <item>vjerovnici</item>
    </derivirana_varijabla>
  </DomainObject.Predmet.SudioniciListNaziv>
  <DomainObject.Predmet.SudioniciListAdressOIB>
    <izvorni_sadrzaj>
      <item>FINA Regionalni centar Zagreb, OIB 85821130368, Ilica 307,10000 Zagreb</item>
      <item>POTENCIJAL  d.o.o. za proizvodnju i usluge, OIB 63092473013, Ogrizovićeva 2,10000 Zagreb</item>
      <item>Goran Tomljenović, OIB 14021457539, Badalićeva 30,10000 Zagreb</item>
      <item>Janko Vidiček, OIB 51043553915, Brazilska 3,10000 Zagreb</item>
      <item>Lelija Pavlićević, OIB 42271890821, Ogrizovićeva 2,10000 Zagreb</item>
      <item>vjerovnici</item>
    </izvorni_sadrzaj>
    <derivirana_varijabla naziv="DomainObject.Predmet.SudioniciListAdressOIB_1">
      <item>FINA Regionalni centar Zagreb, OIB 85821130368, Ilica 307,10000 Zagreb</item>
      <item>POTENCIJAL  d.o.o. za proizvodnju i usluge, OIB 63092473013, Ogrizovićeva 2,10000 Zagreb</item>
      <item>Goran Tomljenović, OIB 14021457539, Badalićeva 30,10000 Zagreb</item>
      <item>Janko Vidiček, OIB 51043553915, Brazilska 3,10000 Zagreb</item>
      <item>Lelija Pavlićević, OIB 42271890821, Ogrizovićeva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63092473013</item>
      <item>, OIB 14021457539</item>
      <item>, OIB 51043553915</item>
      <item>, OIB 42271890821</item>
      <item>, OIB null</item>
    </izvorni_sadrzaj>
    <derivirana_varijabla naziv="DomainObject.Predmet.SudioniciListNazivOIB_1">
      <item>, OIB 85821130368</item>
      <item>, OIB 63092473013</item>
      <item>, OIB 14021457539</item>
      <item>, OIB 51043553915</item>
      <item>, OIB 42271890821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753</properties:Words>
  <properties:Characters>4071</properties:Characters>
  <properties:Lines>84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2015-11-17T12:16:00Z</dcterms:created>
  <dc:creator>MINISTARSTVO PRAVOSUĐA</dc:creator>
  <cp:lastModifiedBy>Kristina Švajger</cp:lastModifiedBy>
  <cp:lastPrinted>2015-11-17T12:28:00Z</cp:lastPrinted>
  <dcterms:modified xmlns:xsi="http://www.w3.org/2001/XMLSchema-instance" xsi:type="dcterms:W3CDTF">2015-11-17T12:28:00Z</dcterms:modified>
  <cp:revision>8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St-249/2015-15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