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271c" w14:paraId="e51271c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>
        <w:rPr>
          <w:rFonts w:hAnsi="Times New Roman" w:ascii="Times New Roman"/>
          <w:szCs w:val="24"/>
          <w:lang w:val="hr-HR"/>
        </w:rPr>
        <w:t>INMEDIA INOVACIJE j.d.o.o. za usluge, Zagreb, Zagrebačka avenija 100 A, OIB 48310296986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</w:t>
      </w:r>
      <w:r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>
        <w:rPr>
          <w:rFonts w:hAnsi="Times New Roman" w:ascii="Times New Roman"/>
          <w:szCs w:val="24"/>
          <w:lang w:val="hr-HR"/>
        </w:rPr>
        <w:t>INMEDIA INOVACIJE j.d.o.o. za usluge, Zagreb, Zagrebačka avenija 100 A, OIB 48310296986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 xml:space="preserve">. lipnja 2017. godine u </w:t>
      </w:r>
      <w:r w:rsidR="00647729">
        <w:rPr>
          <w:rFonts w:hAnsi="Times New Roman" w:ascii="Times New Roman"/>
          <w:szCs w:val="24"/>
          <w:lang w:val="hr-HR"/>
        </w:rPr>
        <w:t>11,10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>
        <w:rPr>
          <w:rFonts w:hAnsi="Times New Roman" w:ascii="Times New Roman"/>
          <w:szCs w:val="24"/>
          <w:lang w:val="hr-HR"/>
        </w:rPr>
        <w:t>Biserka Šmit-Sabolić i</w:t>
      </w:r>
      <w:r w:rsidRPr="00E31A21">
        <w:rPr>
          <w:rFonts w:hAnsi="Times New Roman" w:ascii="Times New Roman"/>
          <w:szCs w:val="24"/>
          <w:lang w:val="hr-HR"/>
        </w:rPr>
        <w:t xml:space="preserve">z </w:t>
      </w:r>
      <w:r>
        <w:rPr>
          <w:rFonts w:hAnsi="Times New Roman" w:ascii="Times New Roman"/>
          <w:szCs w:val="24"/>
          <w:lang w:val="hr-HR"/>
        </w:rPr>
        <w:t>Kutine</w:t>
      </w:r>
      <w:r w:rsidRPr="00E31A21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Crkvena 26</w:t>
      </w:r>
      <w:r w:rsidRPr="00E31A21">
        <w:rPr>
          <w:rFonts w:hAnsi="Times New Roman" w:ascii="Times New Roman"/>
          <w:szCs w:val="24"/>
          <w:lang w:val="hr-HR"/>
        </w:rPr>
        <w:t xml:space="preserve"> (OIB </w:t>
      </w:r>
      <w:r>
        <w:rPr>
          <w:rFonts w:hAnsi="Times New Roman" w:ascii="Times New Roman"/>
          <w:szCs w:val="24"/>
          <w:lang w:val="hr-HR"/>
        </w:rPr>
        <w:t>63081779137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>
        <w:rPr>
          <w:rFonts w:hAnsi="Times New Roman" w:ascii="Times New Roman"/>
          <w:szCs w:val="24"/>
          <w:lang w:val="hr-HR"/>
        </w:rPr>
        <w:t>INMEDIA INOVACIJE j.d.o.o. za usluge, Zagreb, Zagrebačka avenija 100 A, OIB 48310296986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8</w:t>
      </w:r>
      <w:r w:rsidRPr="00E31A21">
        <w:rPr>
          <w:rFonts w:hAnsi="Times New Roman" w:ascii="Times New Roman"/>
          <w:szCs w:val="24"/>
          <w:lang w:val="hr-HR"/>
        </w:rPr>
        <w:t>. lipnja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AE4EF5" w:rsidR="00E31A21" w:rsidRPr="00E31A21">
      <w:pPr>
        <w:ind w:firstLine="708" w:left="5664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AE4EF5" w:rsidP="00AE4EF5" w:rsidR="00E31A21" w:rsidRPr="00E31A2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31A21">
        <w:rPr>
          <w:rFonts w:hAnsi="Times New Roman" w:ascii="Times New Roman"/>
          <w:szCs w:val="24"/>
          <w:lang w:val="hr-HR"/>
        </w:rPr>
        <w:tab/>
      </w:r>
      <w:r w:rsidR="00E31A21">
        <w:rPr>
          <w:rFonts w:hAnsi="Times New Roman" w:ascii="Times New Roman"/>
          <w:szCs w:val="24"/>
          <w:lang w:val="hr-HR"/>
        </w:rPr>
        <w:tab/>
      </w:r>
      <w:r w:rsidR="00E31A21">
        <w:rPr>
          <w:rFonts w:hAnsi="Times New Roman" w:ascii="Times New Roman"/>
          <w:szCs w:val="24"/>
          <w:lang w:val="hr-HR"/>
        </w:rPr>
        <w:tab/>
      </w:r>
      <w:r w:rsidR="00E31A21">
        <w:rPr>
          <w:rFonts w:hAnsi="Times New Roman" w:ascii="Times New Roman"/>
          <w:szCs w:val="24"/>
          <w:lang w:val="hr-HR"/>
        </w:rPr>
        <w:tab/>
      </w:r>
      <w:r w:rsidR="00E31A21" w:rsidRPr="00E31A21">
        <w:rPr>
          <w:rFonts w:hAnsi="Times New Roman" w:ascii="Times New Roman"/>
          <w:szCs w:val="24"/>
          <w:lang w:val="hr-HR"/>
        </w:rPr>
        <w:tab/>
      </w:r>
      <w:r w:rsidR="00E31A21" w:rsidRPr="00E31A21">
        <w:rPr>
          <w:rFonts w:hAnsi="Times New Roman" w:ascii="Times New Roman"/>
          <w:szCs w:val="24"/>
          <w:lang w:val="hr-HR"/>
        </w:rPr>
        <w:tab/>
      </w:r>
      <w:r w:rsidR="00E31A21" w:rsidRPr="00E31A21">
        <w:rPr>
          <w:rFonts w:hAnsi="Times New Roman" w:ascii="Times New Roman"/>
          <w:szCs w:val="24"/>
          <w:lang w:val="hr-HR"/>
        </w:rPr>
        <w:tab/>
      </w:r>
      <w:r w:rsidR="00E31A21" w:rsidRPr="00E31A21">
        <w:rPr>
          <w:rFonts w:hAnsi="Times New Roman" w:ascii="Times New Roman"/>
          <w:szCs w:val="24"/>
          <w:lang w:val="hr-HR"/>
        </w:rPr>
        <w:tab/>
        <w:t>Nada Nekić Plevko</w:t>
      </w:r>
      <w:r>
        <w:rPr>
          <w:rFonts w:hAnsi="Times New Roman" w:ascii="Times New Roman"/>
          <w:szCs w:val="24"/>
          <w:lang w:val="hr-HR"/>
        </w:rPr>
        <w:t xml:space="preserve">,v.r.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AE4EF5" w:rsidR="00AE4E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AE4EF5" w:rsidR="00AE4E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AE4EF5" w:rsidR="00AE4EF5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sectPr w:rsidR="00AE4EF5" w:rsidRPr="00526871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DD8" w:rsidP="00352BE7" w:rsidR="00F44DD8">
      <w:r>
        <w:separator/>
      </w:r>
    </w:p>
  </w:endnote>
  <w:endnote w:id="0" w:type="continuationSeparator">
    <w:p w:rsidRDefault="00F44DD8" w:rsidP="00352BE7" w:rsidR="00F44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5F0CFE" w:rsidRPr="005F0CFE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DD8" w:rsidP="00352BE7" w:rsidR="00F44DD8">
      <w:r>
        <w:separator/>
      </w:r>
    </w:p>
  </w:footnote>
  <w:footnote w:id="0" w:type="continuationSeparator">
    <w:p w:rsidRDefault="00F44DD8" w:rsidP="00352BE7" w:rsidR="00F44D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St-221/2017.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30F88"/>
    <w:rsid w:val="002F2EDE"/>
    <w:rsid w:val="002F5404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583211"/>
    <w:rsid w:val="005F0CFE"/>
    <w:rsid w:val="00613075"/>
    <w:rsid w:val="00647729"/>
    <w:rsid w:val="00647B63"/>
    <w:rsid w:val="00690F7B"/>
    <w:rsid w:val="006C7338"/>
    <w:rsid w:val="006E62F6"/>
    <w:rsid w:val="006F3AAB"/>
    <w:rsid w:val="007556AF"/>
    <w:rsid w:val="007E4903"/>
    <w:rsid w:val="0080365D"/>
    <w:rsid w:val="008839C3"/>
    <w:rsid w:val="00897F96"/>
    <w:rsid w:val="008F0EDE"/>
    <w:rsid w:val="0094795A"/>
    <w:rsid w:val="00957AD5"/>
    <w:rsid w:val="009779D5"/>
    <w:rsid w:val="009C002C"/>
    <w:rsid w:val="009D4DB5"/>
    <w:rsid w:val="009E7E9D"/>
    <w:rsid w:val="00A457F3"/>
    <w:rsid w:val="00A53F8C"/>
    <w:rsid w:val="00A73E93"/>
    <w:rsid w:val="00AB5082"/>
    <w:rsid w:val="00AD35BE"/>
    <w:rsid w:val="00AE4EF5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70D9D"/>
    <w:rsid w:val="00DA3266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4D64"/>
    <w:rsid w:val="00F44DD8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4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E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E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E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E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E4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E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E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E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E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INMEDIA INOVACIJE j.d.o.o. za usluge zastupanog po punomoćniku Ivan Krišto</izvorni_sadrzaj>
    <derivirana_varijabla naziv="DomainObject.Predmet.ProtustrankaFormated_1">  INMEDIA INOVACIJE j.d.o.o. za usluge zastupanog po punomoćniku Ivan Krišto</derivirana_varijabla>
  </DomainObject.Predmet.ProtustrankaFormated>
  <DomainObject.Predmet.ProtustrankaFormatedOIB>
    <izvorni_sadrzaj>  INMEDIA INOVACIJE j.d.o.o. za usluge, OIB 48310296986 zastupanog po punomoćniku Ivan Krišto</izvorni_sadrzaj>
    <derivirana_varijabla naziv="DomainObject.Predmet.ProtustrankaFormatedOIB_1">  INMEDIA INOVACIJE j.d.o.o. za usluge, OIB 48310296986 zastupanog po punomoćniku Ivan Krišto</derivirana_varijabla>
  </DomainObject.Predmet.ProtustrankaFormatedOIB>
  <DomainObject.Predmet.ProtustrankaFormatedWithAdress>
    <izvorni_sadrzaj> INMEDIA INOVACIJE j.d.o.o. za usluge, Zagrebačka avenija 100 A, 10000 Zagreb zastupanog po punomoćniku Ivan Krišto</izvorni_sadrzaj>
    <derivirana_varijabla naziv="DomainObject.Predmet.ProtustrankaFormatedWithAdress_1"> INMEDIA INOVACIJE j.d.o.o. za usluge, Zagrebačka avenija 100 A, 10000 Zagreb zastupanog po punomoćniku Ivan Krišto</derivirana_varijabla>
  </DomainObject.Predmet.ProtustrankaFormatedWithAdress>
  <DomainObject.Predmet.ProtustrankaFormatedWithAdressOIB>
    <izvorni_sadrzaj> INMEDIA INOVACIJE j.d.o.o. za usluge, OIB 48310296986, Zagrebačka avenija 100 A, 10000 Zagreb zastupanog po punomoćniku Ivan Krišto</izvorni_sadrzaj>
    <derivirana_varijabla naziv="DomainObject.Predmet.ProtustrankaFormatedWithAdressOIB_1"> INMEDIA INOVACIJE j.d.o.o. za usluge, OIB 48310296986, Zagrebačka avenija 100 A, 10000 Zagreb zastupanog po punomoćniku Ivan Krišto</derivirana_varijabla>
  </DomainObject.Predmet.ProtustrankaFormatedWithAdressOIB>
  <DomainObject.Predmet.ProtustrankaWithAdress>
    <izvorni_sadrzaj>INMEDIA INOVACIJE j.d.o.o. za usluge Zagrebačka avenija 100 A, 10000 Zagreb</izvorni_sadrzaj>
    <derivirana_varijabla naziv="DomainObject.Predmet.ProtustrankaWithAdress_1">INMEDIA INOVACIJE j.d.o.o. za usluge Zagrebačka avenija 100 A, 10000 Zagreb</derivirana_varijabla>
  </DomainObject.Predmet.ProtustrankaWithAdress>
  <DomainObject.Predmet.ProtustrankaWithAdressOIB>
    <izvorni_sadrzaj>INMEDIA INOVACIJE j.d.o.o. za usluge, OIB 48310296986, Zagrebačka avenija 100 A, 10000 Zagreb</izvorni_sadrzaj>
    <derivirana_varijabla naziv="DomainObject.Predmet.ProtustrankaWithAdressOIB_1">INMEDIA INOVACIJE j.d.o.o. za usluge, OIB 48310296986, Zagrebačka avenija 100 A, 10000 Zagreb</derivirana_varijabla>
  </DomainObject.Predmet.ProtustrankaWithAdressOIB>
  <DomainObject.Predmet.ProtustrankaNazivFormated>
    <izvorni_sadrzaj>INMEDIA INOVACIJE j.d.o.o. za usluge</izvorni_sadrzaj>
    <derivirana_varijabla naziv="DomainObject.Predmet.ProtustrankaNazivFormated_1">INMEDIA INOVACIJE j.d.o.o. za usluge</derivirana_varijabla>
  </DomainObject.Predmet.ProtustrankaNazivFormated>
  <DomainObject.Predmet.ProtustrankaNazivFormatedOIB>
    <izvorni_sadrzaj>INMEDIA INOVACIJE j.d.o.o. za usluge, OIB 48310296986</izvorni_sadrzaj>
    <derivirana_varijabla naziv="DomainObject.Predmet.ProtustrankaNazivFormatedOIB_1">INMEDIA INOVACIJE j.d.o.o. za usluge, OIB 48310296986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INMEDIA INOVACIJE j.d.o.o. za usluge zastupanog po punomoćniku Ivan Krišto</item>
    </izvorni_sadrzaj>
    <derivirana_varijabla naziv="DomainObject.Predmet.ProtuStrankaListFormated_1">
      <item>INMEDIA INOVACIJE j.d.o.o. za usluge zastupanog po punomoćniku Ivan Krišto</item>
    </derivirana_varijabla>
  </DomainObject.Predmet.ProtuStrankaListFormated>
  <DomainObject.Predmet.ProtuStrankaListFormatedOIB>
    <izvorni_sadrzaj>
      <item>INMEDIA INOVACIJE j.d.o.o. za usluge, OIB 48310296986 zastupanog po punomoćniku Ivan Krišto</item>
    </izvorni_sadrzaj>
    <derivirana_varijabla naziv="DomainObject.Predmet.ProtuStrankaListFormatedOIB_1">
      <item>INMEDIA INOVACIJE j.d.o.o. za usluge, OIB 48310296986 zastupanog po punomoćniku Ivan Krišto</item>
    </derivirana_varijabla>
  </DomainObject.Predmet.ProtuStrankaListFormatedOIB>
  <DomainObject.Predmet.ProtuStrankaListFormatedWithAdress>
    <izvorni_sadrzaj>
      <item>INMEDIA INOVACIJE j.d.o.o. za usluge, Zagrebačka avenija 100 A, 10000 Zagreb zastupanog po punomoćniku Ivan Krišto</item>
    </izvorni_sadrzaj>
    <derivirana_varijabla naziv="DomainObject.Predmet.ProtuStrankaListFormatedWithAdress_1">
      <item>INMEDIA INOVACIJE j.d.o.o. za usluge, Zagrebačka avenija 100 A, 10000 Zagreb zastupanog po punomoćniku Ivan Krišto</item>
    </derivirana_varijabla>
  </DomainObject.Predmet.ProtuStrankaListFormatedWithAdress>
  <DomainObject.Predmet.ProtuStrankaListFormatedWithAdressOIB>
    <izvorni_sadrzaj>
      <item>INMEDIA INOVACIJE j.d.o.o. za usluge, OIB 48310296986, Zagrebačka avenija 100 A, 10000 Zagreb zastupanog po punomoćniku Ivan Krišto</item>
    </izvorni_sadrzaj>
    <derivirana_varijabla naziv="DomainObject.Predmet.ProtuStrankaListFormatedWithAdressOIB_1">
      <item>INMEDIA INOVACIJE j.d.o.o. za usluge, OIB 48310296986, Zagrebačka avenija 100 A, 10000 Zagreb zastupanog po punomoćniku Ivan Krišto</item>
    </derivirana_varijabla>
  </DomainObject.Predmet.ProtuStrankaListFormatedWithAdressOIB>
  <DomainObject.Predmet.ProtuStrankaListNazivFormated>
    <izvorni_sadrzaj>
      <item>INMEDIA INOVACIJE j.d.o.o. za usluge</item>
    </izvorni_sadrzaj>
    <derivirana_varijabla naziv="DomainObject.Predmet.ProtuStrankaListNazivFormated_1">
      <item>INMEDIA INOVACIJE j.d.o.o. za usluge</item>
    </derivirana_varijabla>
  </DomainObject.Predmet.ProtuStrankaListNazivFormated>
  <DomainObject.Predmet.ProtuStrankaListNazivFormatedOIB>
    <izvorni_sadrzaj>
      <item>INMEDIA INOVACIJE j.d.o.o. za usluge, OIB 48310296986</item>
    </izvorni_sadrzaj>
    <derivirana_varijabla naziv="DomainObject.Predmet.ProtuStrankaListNazivFormatedOIB_1">
      <item>INMEDIA INOVACIJE j.d.o.o. za usluge, OIB 48310296986</item>
    </derivirana_varijabla>
  </DomainObject.Predmet.ProtuStrankaListNazivFormatedOIB>
  <DomainObject.Predmet.OstaliListFormated>
    <izvorni_sadrzaj>
      <item>Ivan Krišto punomoćnik sudionika u postupku INMEDIA INOVACIJE j.d.o.o. za usluge</item>
    </izvorni_sadrzaj>
    <derivirana_varijabla naziv="DomainObject.Predmet.OstaliListFormated_1">
      <item>Ivan Krišto punomoćnik sudionika u postupku INMEDIA INOVACIJE j.d.o.o. za usluge</item>
    </derivirana_varijabla>
  </DomainObject.Predmet.OstaliListFormated>
  <DomainObject.Predmet.OstaliListFormatedOIB>
    <izvorni_sadrzaj>
      <item>Ivan Krišto, OIB 31654283885 punomoćnik sudionika u postupku INMEDIA INOVACIJE j.d.o.o. za usluge</item>
    </izvorni_sadrzaj>
    <derivirana_varijabla naziv="DomainObject.Predmet.OstaliListFormatedOIB_1">
      <item>Ivan Krišto, OIB 31654283885 punomoćnik sudionika u postupku INMEDIA INOVACIJE j.d.o.o. za usluge</item>
    </derivirana_varijabla>
  </DomainObject.Predmet.OstaliListFormatedOIB>
  <DomainObject.Predmet.OstaliListFormatedWithAdress>
    <izvorni_sadrzaj>
      <item>Ivan Krišto, Stenjevečka 35, 10000 Zagreb punomoćnik sudionika u postupku INMEDIA INOVACIJE j.d.o.o. za usluge</item>
    </izvorni_sadrzaj>
    <derivirana_varijabla naziv="DomainObject.Predmet.OstaliListFormatedWithAdress_1">
      <item>Ivan Krišto, Stenjevečka 35, 10000 Zagreb punomoćnik sudionika u postupku INMEDIA INOVACIJE j.d.o.o. za usluge</item>
    </derivirana_varijabla>
  </DomainObject.Predmet.OstaliListFormatedWithAdress>
  <DomainObject.Predmet.OstaliListFormatedWithAdressOIB>
    <izvorni_sadrzaj>
      <item>Ivan Krišto, OIB 31654283885, Stenjevečka 35, 10000 Zagreb punomoćnik sudionika u postupku INMEDIA INOVACIJE j.d.o.o. za usluge</item>
    </izvorni_sadrzaj>
    <derivirana_varijabla naziv="DomainObject.Predmet.OstaliListFormatedWithAdressOIB_1">
      <item>Ivan Krišto, OIB 31654283885, Stenjevečka 35, 10000 Zagreb punomoćnik sudionika u postupku INMEDIA INOVACIJE j.d.o.o. za usluge</item>
    </derivirana_varijabla>
  </DomainObject.Predmet.OstaliListFormatedWithAdressOIB>
  <DomainObject.Predmet.OstaliListNazivFormated>
    <izvorni_sadrzaj>
      <item>Ivan Krišto</item>
    </izvorni_sadrzaj>
    <derivirana_varijabla naziv="DomainObject.Predmet.OstaliListNazivFormated_1">
      <item>Ivan Krišto</item>
    </derivirana_varijabla>
  </DomainObject.Predmet.OstaliListNazivFormated>
  <DomainObject.Predmet.OstaliListNazivFormatedOIB>
    <izvorni_sadrzaj>
      <item>Ivan Krišto, OIB 31654283885</item>
    </izvorni_sadrzaj>
    <derivirana_varijabla naziv="DomainObject.Predmet.OstaliListNazivFormatedOIB_1">
      <item>Ivan Krišto, OIB 31654283885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INMEDIA INOVACIJE j.d.o.o. za usluge</izvorni_sadrzaj>
    <derivirana_varijabla naziv="DomainObject.Predmet.ProtustrankaIDrugi_1">INMEDIA INOVACIJE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INMEDIA INOVACIJE j.d.o.o. za usluge, OIB 48310296986, Zagrebačka avenija 100 A, 10000 Zagreb</izvorni_sadrzaj>
    <derivirana_varijabla naziv="DomainObject.Predmet.ProtustrankaIDrugiAdressOIB_1">INMEDIA INOVACIJE j.d.o.o. za usluge, OIB 48310296986, Zagrebačka avenija 100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INMEDIA INOVACIJE j.d.o.o. za usluge</item>
      <item>Ivan Krišto</item>
    </izvorni_sadrzaj>
    <derivirana_varijabla naziv="DomainObject.Predmet.SudioniciListNaziv_1">
      <item>FINA Regionalni centar Zagreb</item>
      <item>INMEDIA INOVACIJE j.d.o.o. za usluge</item>
      <item>Ivan Krišto</item>
    </derivirana_varijabla>
  </DomainObject.Predmet.SudioniciListNaziv>
  <DomainObject.Predmet.SudioniciListAdressOIB>
    <izvorni_sadrzaj>
      <item>FINA Regionalni centar Zagreb, OIB 85821130368, Trg svibanjskih žrtava 1995.1,10000 Zagreb</item>
      <item>INMEDIA INOVACIJE j.d.o.o. za usluge, OIB 48310296986, Zagrebačka avenija 100 A,10000 Zagreb</item>
      <item>Ivan Krišto, OIB 31654283885, Stenjevečka 35,10000 Zagreb</item>
    </izvorni_sadrzaj>
    <derivirana_varijabla naziv="DomainObject.Predmet.SudioniciListAdressOIB_1">
      <item>FINA Regionalni centar Zagreb, OIB 85821130368, Trg svibanjskih žrtava 1995.1,10000 Zagreb</item>
      <item>INMEDIA INOVACIJE j.d.o.o. za usluge, OIB 48310296986, Zagrebačka avenija 100 A,10000 Zagreb</item>
      <item>Ivan Krišto, OIB 31654283885, Stenjevečka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48310296986</item>
      <item>, OIB 31654283885</item>
    </izvorni_sadrzaj>
    <derivirana_varijabla naziv="DomainObject.Predmet.SudioniciListNazivOIB_1">
      <item>, OIB 85821130368</item>
      <item>, OIB 48310296986</item>
      <item>, OIB 31654283885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9FD3F-DAF1-46DE-9D62-E9D8FF16F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2198</properties:Characters>
  <properties:Lines>67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2017-05-03T10:59:00Z</dcterms:created>
  <dc:creator>Jasna Mirt</dc:creator>
  <cp:lastModifiedBy>Jasna Mirt</cp:lastModifiedBy>
  <cp:lastPrinted>2017-06-08T09:12:00Z</cp:lastPrinted>
  <dcterms:modified xmlns:xsi="http://www.w3.org/2001/XMLSchema-instance" xsi:type="dcterms:W3CDTF">2017-06-08T09:12:00Z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