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a693" w14:paraId="3eda693" w:rsidRDefault="00CC0D30" w:rsidP="00343E78" w:rsidR="006A5E5B" w:rsidRPr="004C5D48">
      <w:pPr>
        <w:jc w:val="both"/>
        <w15:collapsed w:val="false"/>
      </w:pPr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0905F2" w:rsidRPr="000905F2">
        <w:rPr>
          <w:bCs/>
        </w:rPr>
        <w:t>VERITAS d.o.o. u stečaju, Labin, Ul. Sv. Katarina 4, OIB: 04640130985</w:t>
      </w:r>
      <w:r w:rsidRPr="00B17E95">
        <w:t>, 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5447D4" w:rsidP="00343E78" w:rsidR="00343E78" w:rsidRPr="004C5D48">
      <w:pPr>
        <w:jc w:val="center"/>
      </w:pPr>
      <w:r>
        <w:t>20</w:t>
      </w:r>
      <w:r w:rsidR="00B17E95">
        <w:t xml:space="preserve">. </w:t>
      </w:r>
      <w:r w:rsidR="00B566F0">
        <w:t>prosinca</w:t>
      </w:r>
      <w:r w:rsidR="00EB502D">
        <w:t xml:space="preserve"> 2018</w:t>
      </w:r>
      <w:r w:rsidR="00343E78" w:rsidRPr="004C5D48">
        <w:t xml:space="preserve">. godine u </w:t>
      </w:r>
      <w:r>
        <w:t>13</w:t>
      </w:r>
      <w:r w:rsidR="000148A5" w:rsidRPr="004C5D48">
        <w:t>:</w:t>
      </w:r>
      <w:r w:rsidR="000905F2">
        <w:t>15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0905F2">
        <w:t>3. prosinca</w:t>
      </w:r>
      <w:r w:rsidR="00EB502D">
        <w:t xml:space="preserve"> 2018.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5206DB">
        <w:t>, v.r.</w:t>
      </w:r>
      <w:bookmarkStart w:name="_GoBack" w:id="0"/>
      <w:bookmarkEnd w:id="0"/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B17E95" w:rsidP="000905F2" w:rsidR="00B17E95" w:rsidRPr="000905F2">
      <w:r w:rsidRPr="000905F2">
        <w:t xml:space="preserve">- stečajni upravitelj </w:t>
      </w:r>
      <w:r w:rsidR="000905F2" w:rsidRPr="000905F2">
        <w:t>Loris Rak, Rijeka, Zagrebačka 18</w:t>
      </w:r>
      <w:r w:rsidRPr="000905F2">
        <w:t>,</w:t>
      </w:r>
    </w:p>
    <w:p w:rsidRDefault="00B17E95" w:rsidP="000905F2" w:rsidR="000905F2" w:rsidRPr="000905F2">
      <w:r w:rsidRPr="000905F2">
        <w:t xml:space="preserve">- </w:t>
      </w:r>
      <w:r w:rsidR="000905F2" w:rsidRPr="000905F2">
        <w:t>Republika Hrvatska po ŽDO Pula, Rovinjska 2a,</w:t>
      </w:r>
    </w:p>
    <w:p w:rsidRDefault="000905F2" w:rsidP="000905F2" w:rsidR="000905F2" w:rsidRPr="000905F2">
      <w:r w:rsidRPr="000905F2">
        <w:t xml:space="preserve">- </w:t>
      </w:r>
      <w:r>
        <w:t>Marina Šumberac, Nedeščina</w:t>
      </w:r>
      <w:r w:rsidRPr="000905F2">
        <w:t xml:space="preserve">, Santalezi 25, </w:t>
      </w:r>
    </w:p>
    <w:p w:rsidRDefault="000905F2" w:rsidP="000905F2" w:rsidR="000905F2" w:rsidRPr="000905F2">
      <w:r w:rsidRPr="000905F2">
        <w:t xml:space="preserve">- </w:t>
      </w:r>
      <w:r>
        <w:t xml:space="preserve">Vitalijano Beletić, </w:t>
      </w:r>
      <w:r w:rsidRPr="000905F2">
        <w:t xml:space="preserve">Labin, Marići 2, </w:t>
      </w:r>
    </w:p>
    <w:p w:rsidRDefault="000905F2" w:rsidP="000905F2" w:rsidR="000905F2" w:rsidRPr="000905F2">
      <w:r>
        <w:t xml:space="preserve">- Ervina Jelčić, </w:t>
      </w:r>
      <w:r w:rsidRPr="000905F2">
        <w:t xml:space="preserve">Trget, Brgod 8, </w:t>
      </w:r>
    </w:p>
    <w:p w:rsidRDefault="000905F2" w:rsidP="000905F2" w:rsidR="000905F2" w:rsidRPr="000905F2">
      <w:r>
        <w:t xml:space="preserve">- Marina Baša, </w:t>
      </w:r>
      <w:r w:rsidRPr="000905F2">
        <w:t xml:space="preserve">Labin, Sv. Katarine bb, </w:t>
      </w:r>
    </w:p>
    <w:p w:rsidRDefault="000905F2" w:rsidP="000905F2" w:rsidR="000905F2" w:rsidRPr="000905F2">
      <w:r>
        <w:t xml:space="preserve">- Heli Golja, </w:t>
      </w:r>
      <w:r w:rsidRPr="000905F2">
        <w:t>Labin, Velji Goiji 25,</w:t>
      </w:r>
    </w:p>
    <w:p w:rsidRDefault="000905F2" w:rsidP="000905F2" w:rsidR="000905F2" w:rsidRPr="000905F2">
      <w:r>
        <w:t xml:space="preserve">- Đoni Batičić, </w:t>
      </w:r>
      <w:r w:rsidRPr="000905F2">
        <w:t>Rab</w:t>
      </w:r>
      <w:r>
        <w:t>ac</w:t>
      </w:r>
      <w:r w:rsidRPr="000905F2">
        <w:t xml:space="preserve">, Slobode 65, </w:t>
      </w:r>
    </w:p>
    <w:p w:rsidRDefault="000905F2" w:rsidP="000905F2" w:rsidR="000905F2" w:rsidRPr="000905F2">
      <w:r>
        <w:t xml:space="preserve">- Aldo Štamberga, </w:t>
      </w:r>
      <w:r w:rsidRPr="000905F2">
        <w:t xml:space="preserve">Labin, Marciljani 50, </w:t>
      </w:r>
    </w:p>
    <w:p w:rsidRDefault="000905F2" w:rsidP="000905F2" w:rsidR="00B17E95" w:rsidRPr="000905F2">
      <w:r>
        <w:t xml:space="preserve">- Klaudio Višković, </w:t>
      </w:r>
      <w:r w:rsidRPr="000905F2">
        <w:t xml:space="preserve">Labin, Katuri 25, </w:t>
      </w:r>
    </w:p>
    <w:p w:rsidRDefault="00EB502D" w:rsidP="000905F2" w:rsidR="00EB502D" w:rsidRPr="000905F2">
      <w:r w:rsidRPr="000905F2">
        <w:t>- e-Oglasna ploča suda 8 dana</w:t>
      </w:r>
      <w:r w:rsidR="000905F2">
        <w:t>.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90" w:rsidP="00E47065" w:rsidR="008B0B90">
      <w:r>
        <w:separator/>
      </w:r>
    </w:p>
  </w:endnote>
  <w:endnote w:id="0" w:type="continuationSeparator">
    <w:p w:rsidRDefault="008B0B90" w:rsidP="00E47065" w:rsidR="008B0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90" w:rsidP="00E47065" w:rsidR="008B0B90">
      <w:r>
        <w:separator/>
      </w:r>
    </w:p>
  </w:footnote>
  <w:footnote w:id="0" w:type="continuationSeparator">
    <w:p w:rsidRDefault="008B0B90" w:rsidP="00E47065" w:rsidR="008B0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r w:rsidR="000905F2">
      <w:t>424</w:t>
    </w:r>
    <w:r w:rsidR="000365E3">
      <w:t>/201</w:t>
    </w:r>
    <w:r w:rsidR="00C00F43">
      <w:t>6</w:t>
    </w:r>
    <w:r w:rsidR="000365E3">
      <w:t>-</w:t>
    </w:r>
    <w:r w:rsidR="000905F2">
      <w:t>80</w:t>
    </w:r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905F2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B4889"/>
    <w:rsid w:val="004C5D48"/>
    <w:rsid w:val="004D15DF"/>
    <w:rsid w:val="005014F9"/>
    <w:rsid w:val="005206DB"/>
    <w:rsid w:val="005447D4"/>
    <w:rsid w:val="00596B6D"/>
    <w:rsid w:val="005B396F"/>
    <w:rsid w:val="005C144C"/>
    <w:rsid w:val="0065567A"/>
    <w:rsid w:val="006807E0"/>
    <w:rsid w:val="00681CED"/>
    <w:rsid w:val="006A5E5B"/>
    <w:rsid w:val="007540BB"/>
    <w:rsid w:val="007C466D"/>
    <w:rsid w:val="007C5EFA"/>
    <w:rsid w:val="00810B42"/>
    <w:rsid w:val="00830A3E"/>
    <w:rsid w:val="008346FE"/>
    <w:rsid w:val="008B0B90"/>
    <w:rsid w:val="00920BD1"/>
    <w:rsid w:val="009A1586"/>
    <w:rsid w:val="009E1DFB"/>
    <w:rsid w:val="009F2FC0"/>
    <w:rsid w:val="00A03428"/>
    <w:rsid w:val="00A05D4A"/>
    <w:rsid w:val="00A61614"/>
    <w:rsid w:val="00AA7409"/>
    <w:rsid w:val="00AC577E"/>
    <w:rsid w:val="00AF091A"/>
    <w:rsid w:val="00B17E95"/>
    <w:rsid w:val="00B566F0"/>
    <w:rsid w:val="00C00F43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7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7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33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St-424/2016-80</izvorni_sadrzaj>
    <derivirana_varijabla naziv="DomainObject.Oznaka_1">St-424/2016-80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St-424/2016-80</izvorni_sadrzaj>
    <derivirana_varijabla naziv="DomainObject.PoslovniBrojDokumenta_1">St-424/2016-80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St-424/2016-77</izvorni_sadrzaj>
    <derivirana_varijabla naziv="DomainObject.PredzadnjaOdlukaIzPredmeta.Oznaka_1">St-424/2016-77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233</properties:Words>
  <properties:Characters>1187</properties:Characters>
  <properties:Lines>46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2018-12-03T11:53:00Z</dcterms:created>
  <dc:creator>drabar</dc:creator>
  <cp:lastModifiedBy>Lorena Paris Aničić</cp:lastModifiedBy>
  <cp:lastPrinted>2018-11-30T11:19:00Z</cp:lastPrinted>
  <dcterms:modified xmlns:xsi="http://www.w3.org/2001/XMLSchema-instance" xsi:type="dcterms:W3CDTF">2018-12-03T12:03:00Z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St-424/2016-80 / Odluka - Ostalo (Poziv_na_ročište_-_dioba_kupovnine.docx)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