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d45e" w14:paraId="8ead45e" w:rsidRDefault="00077C68" w:rsidP="00077C68" w:rsidR="00077C68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C68" w:rsidP="00077C68" w:rsidR="00077C68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077C68" w:rsidP="00077C68" w:rsidR="00077C68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077C68" w:rsidP="00077C68" w:rsidR="00077C68">
      <w:r>
        <w:rPr>
          <w:lang w:eastAsia="en-US"/>
        </w:rPr>
        <w:t xml:space="preserve">  Osijek, Zagrebačka 2</w:t>
      </w:r>
    </w:p>
    <w:p w:rsidRDefault="00754611" w:rsidP="00754611" w:rsidR="00754611" w:rsidRPr="00AF0E2E"/>
    <w:p w:rsidRDefault="00754611" w:rsidP="00754611" w:rsidR="00754611" w:rsidRPr="00AF0E2E">
      <w:pPr>
        <w:jc w:val="center"/>
      </w:pPr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077C68" w:rsidP="00077C68" w:rsidR="00077C6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BLIZANKE j.d.o.o., Vukovar, Trpinjska cesta 186, MBS: 030189894, OIB: 00968857203</w:t>
      </w:r>
      <w:r>
        <w:rPr>
          <w:color w:val="000000"/>
        </w:rPr>
        <w:t xml:space="preserve">, dana 17. prosinca 2018. godine </w:t>
      </w: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754611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077C68">
        <w:t xml:space="preserve">Antoniu </w:t>
      </w:r>
      <w:proofErr w:type="spellStart"/>
      <w:r w:rsidR="00077C68">
        <w:t>Vukan</w:t>
      </w:r>
      <w:proofErr w:type="spellEnd"/>
      <w:r w:rsidR="00077C68">
        <w:t xml:space="preserve">, OIB: 41655778273, Vukovar, Trpinjska cesta 186 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077C68">
        <w:rPr>
          <w:sz w:val="24"/>
        </w:rPr>
        <w:t>1269</w:t>
      </w:r>
      <w:r w:rsidR="00754611" w:rsidRPr="00AF0E2E">
        <w:rPr>
          <w:sz w:val="24"/>
        </w:rPr>
        <w:t>-1</w:t>
      </w:r>
      <w:r w:rsidR="00855214" w:rsidRPr="00AF0E2E">
        <w:rPr>
          <w:sz w:val="24"/>
        </w:rPr>
        <w:t>8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</w:t>
      </w:r>
      <w:r w:rsidR="00077C68">
        <w:t xml:space="preserve">Antonio </w:t>
      </w:r>
      <w:proofErr w:type="spellStart"/>
      <w:r w:rsidR="00077C68">
        <w:t>Vukan</w:t>
      </w:r>
      <w:proofErr w:type="spellEnd"/>
      <w:r w:rsidR="00077C68">
        <w:t>, OIB: 41655778273, Vukovar, Trpinjska cesta 186</w:t>
      </w:r>
      <w:r w:rsidRPr="00AF0E2E">
        <w:t>,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077C68">
        <w:t>1269</w:t>
      </w:r>
      <w:r w:rsidR="00855214" w:rsidRPr="00AF0E2E">
        <w:t>-18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</w:t>
      </w:r>
      <w:r w:rsidR="00077C68">
        <w:t xml:space="preserve">Antoniu </w:t>
      </w:r>
      <w:proofErr w:type="spellStart"/>
      <w:r w:rsidR="00077C68">
        <w:t>Vukan</w:t>
      </w:r>
      <w:proofErr w:type="spellEnd"/>
      <w:r w:rsidR="00077C68">
        <w:t>, OIB: 41655778273, Vukovar, Trpinjska cesta 186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</w:t>
      </w:r>
      <w:r w:rsidR="00077C68">
        <w:t xml:space="preserve">Antonio </w:t>
      </w:r>
      <w:proofErr w:type="spellStart"/>
      <w:r w:rsidR="00077C68">
        <w:t>Vukan</w:t>
      </w:r>
      <w:proofErr w:type="spellEnd"/>
      <w:r w:rsidR="00077C68">
        <w:t>, OIB: 41655778273, Vukovar, Trpinjska cesta 186</w:t>
      </w:r>
      <w:r w:rsidRPr="00AF0E2E">
        <w:t xml:space="preserve">, ne postupi po nalogu suda iz točke I., ovo rješenje će se po pravomoćnosti dostaviti FINI radi provedbe ovrhe iz točke II. izreke rješenja.  </w:t>
      </w:r>
    </w:p>
    <w:p w:rsidRDefault="001E2A2C" w:rsidP="001E2A2C" w:rsidR="001E2A2C">
      <w:pPr>
        <w:ind w:hanging="720" w:left="720"/>
        <w:jc w:val="both"/>
      </w:pPr>
    </w:p>
    <w:p w:rsidRDefault="00077C68" w:rsidP="001E2A2C" w:rsidR="00077C68" w:rsidRPr="00AF0E2E">
      <w:pPr>
        <w:ind w:hanging="720" w:left="720"/>
        <w:jc w:val="both"/>
      </w:pPr>
    </w:p>
    <w:p w:rsidRDefault="00754611" w:rsidP="00754611" w:rsidR="00754611" w:rsidRPr="00AF0E2E">
      <w:pPr>
        <w:jc w:val="center"/>
      </w:pPr>
      <w:r w:rsidRPr="00AF0E2E">
        <w:lastRenderedPageBreak/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077C68" w:rsidP="00077C68" w:rsidR="00077C68">
      <w:pPr>
        <w:ind w:firstLine="708"/>
        <w:jc w:val="both"/>
      </w:pPr>
      <w:r>
        <w:t xml:space="preserve">Dana 6. studenog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04-06-18-4998 od 5. studenog 2018. godine, za otvaranje stečajnog postupka nad dužnikom BLIZANKE j.d.o.o., Vukovar, Trpinjska cesta 186, MBS: 030189894, OIB: 00968857203.  </w:t>
      </w:r>
    </w:p>
    <w:p w:rsidRDefault="00077C68" w:rsidP="00077C68" w:rsidR="00077C68">
      <w:pPr>
        <w:ind w:firstLine="708"/>
        <w:jc w:val="both"/>
      </w:pPr>
    </w:p>
    <w:p w:rsidRDefault="00077C68" w:rsidP="00077C68" w:rsidR="00077C68">
      <w:pPr>
        <w:ind w:firstLine="708"/>
        <w:jc w:val="both"/>
      </w:pPr>
      <w:r>
        <w:t xml:space="preserve">U zahtjevu je navela da na dan 2. studenog 2018. godine dužnik u Očevidniku redoslijeda osnova za plaćanje ima evidentirane neizvršene osnove za plaćanje u neprekinutom razdoblju od 120 dana, u ukupnom iznosu od 24.873,06 kn, u koji iznos je uračunata kamata i naknada FINE za provedbu ovrhe na novčanim sredstvima dužnika. Navodi da dužnik ima 1 zaposlenog radnika. </w:t>
      </w:r>
    </w:p>
    <w:p w:rsidRDefault="00077C68" w:rsidP="00077C68" w:rsidR="00077C68">
      <w:pPr>
        <w:ind w:firstLine="708"/>
        <w:jc w:val="both"/>
      </w:pPr>
    </w:p>
    <w:p w:rsidRDefault="00077C68" w:rsidP="00077C68" w:rsidR="00077C68">
      <w:pPr>
        <w:ind w:firstLine="708"/>
        <w:jc w:val="both"/>
      </w:pPr>
      <w:r>
        <w:t xml:space="preserve">FINA je dostavila popis računa i oročenih novčanih sredstava dužnika na dan 2. studenog 2018. godine te u svom podnesku od 5. studenog 2018. godine navodi da dužnik na dan 2. studenog 2018. godine u Jedinstvenom registru računa ima otvorene slijedeće račune i oročena novčana sredstva HR4624840081135038813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</w:t>
      </w:r>
      <w:r>
        <w:rPr>
          <w:color w:val="000000"/>
        </w:rPr>
        <w:t xml:space="preserve"> </w:t>
      </w:r>
      <w:r>
        <w:t>te da na temelju čl. 112. st. 5. Stečajnog zakona dužnik na dan 2. studenog 2018. godine na ime predujma za namirenje troškova stečajnog postupka nema zaplijenjena novčana sredstva.</w:t>
      </w:r>
    </w:p>
    <w:p w:rsidRDefault="00077C68" w:rsidP="00077C68" w:rsidR="00077C68">
      <w:pPr>
        <w:jc w:val="both"/>
      </w:pPr>
      <w:r>
        <w:t xml:space="preserve">   </w:t>
      </w:r>
    </w:p>
    <w:p w:rsidRDefault="00077C68" w:rsidP="00077C68" w:rsidR="00F41557" w:rsidRPr="00AF0E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5B2604" w:rsidRPr="00AF0E2E">
        <w:rPr>
          <w:color w:val="000000"/>
        </w:rPr>
        <w:t>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>
        <w:t>BLIZANKE j.d.o.o., Vukovar, Trpinjska cesta 186, MBS: 030189894, OIB: 00968857203</w:t>
      </w:r>
      <w:r w:rsidRPr="00AF0E2E">
        <w:t xml:space="preserve"> </w:t>
      </w:r>
      <w:r w:rsidR="00F41557" w:rsidRPr="00AF0E2E">
        <w:t>(čl. 123. i 128. st. 1. SZ-a).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6C407A">
        <w:t>17. prosinca</w:t>
      </w:r>
      <w:r w:rsidR="00F41557" w:rsidRPr="00AF0E2E">
        <w:t xml:space="preserve"> </w:t>
      </w:r>
      <w:r w:rsidRPr="00AF0E2E">
        <w:t>2018.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 w:rsidRPr="00AF0E2E">
      <w:pPr>
        <w:ind w:left="4956"/>
        <w:jc w:val="center"/>
      </w:pPr>
      <w:r w:rsidRPr="00AF0E2E">
        <w:t xml:space="preserve">            mr. sc. Boris Vuković</w:t>
      </w:r>
    </w:p>
    <w:p w:rsidRDefault="00754611" w:rsidP="00754611" w:rsidR="00754611" w:rsidRPr="00AF0E2E">
      <w:r w:rsidRPr="00AF0E2E">
        <w:t>Zapisničar: Danijela Špeletić</w:t>
      </w:r>
    </w:p>
    <w:p w:rsidRDefault="00D77BDA" w:rsidP="00754611" w:rsidR="00D77BDA" w:rsidRPr="00AF0E2E"/>
    <w:p w:rsidRDefault="00754611" w:rsidP="00754611" w:rsidR="00754611" w:rsidRPr="00AF0E2E"/>
    <w:p w:rsidRDefault="00370B1F" w:rsidP="00754611" w:rsidR="00370B1F" w:rsidRPr="00AF0E2E"/>
    <w:p w:rsidRDefault="00334488" w:rsidP="00754611" w:rsidR="00334488"/>
    <w:p w:rsidRDefault="00D02460" w:rsidP="00754611" w:rsidR="00D02460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lastRenderedPageBreak/>
        <w:t>DNA:</w:t>
      </w:r>
    </w:p>
    <w:p w:rsidRDefault="008A069A" w:rsidP="00D02460" w:rsidR="00D02460">
      <w:pPr>
        <w:pStyle w:val="Odlomakpopisa"/>
        <w:numPr>
          <w:ilvl w:val="0"/>
          <w:numId w:val="13"/>
        </w:numPr>
        <w:jc w:val="both"/>
      </w:pPr>
      <w:r w:rsidRPr="00D02460">
        <w:rPr>
          <w:color w:val="000000"/>
        </w:rPr>
        <w:t>zakonski zastupnik dužnika</w:t>
      </w:r>
      <w:r w:rsidRPr="00AF0E2E">
        <w:t xml:space="preserve"> </w:t>
      </w:r>
      <w:r w:rsidR="00D02460">
        <w:t xml:space="preserve">Antonio </w:t>
      </w:r>
      <w:proofErr w:type="spellStart"/>
      <w:r w:rsidR="00D02460">
        <w:t>Vukan</w:t>
      </w:r>
      <w:proofErr w:type="spellEnd"/>
      <w:r w:rsidR="005D6A06" w:rsidRPr="00AF0E2E">
        <w:t xml:space="preserve">, </w:t>
      </w:r>
      <w:r w:rsidR="00D02460">
        <w:t>Vukovar, Trpinjska cesta 186</w:t>
      </w:r>
    </w:p>
    <w:p w:rsidRDefault="00754611" w:rsidP="00D02460" w:rsidR="00754611" w:rsidRPr="00D02460">
      <w:pPr>
        <w:pStyle w:val="Odlomakpopisa"/>
        <w:numPr>
          <w:ilvl w:val="0"/>
          <w:numId w:val="13"/>
        </w:numPr>
        <w:jc w:val="both"/>
      </w:pPr>
      <w:r w:rsidRPr="00AF0E2E">
        <w:t xml:space="preserve">FINA - </w:t>
      </w:r>
      <w:r w:rsidRPr="00D02460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D02460">
        <w:rPr>
          <w:color w:val="000000"/>
        </w:rPr>
        <w:t>24.01.2019. u 9,00 sati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127" w:rsidR="00080127">
      <w:r>
        <w:separator/>
      </w:r>
    </w:p>
  </w:endnote>
  <w:endnote w:id="0" w:type="continuationSeparator">
    <w:p w:rsidRDefault="00080127" w:rsidR="00080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127" w:rsidR="00080127">
      <w:r>
        <w:separator/>
      </w:r>
    </w:p>
  </w:footnote>
  <w:footnote w:id="0" w:type="continuationSeparator">
    <w:p w:rsidRDefault="00080127" w:rsidR="00080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9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C584A" w:rsidR="003C58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3C584A">
      <w:t>Poslovni broj: 7 St-1269/18-9</w:t>
    </w:r>
  </w:p>
  <w:p w:rsidRDefault="00FB2FD2" w:rsidP="00FB2FD2" w:rsidR="00FB2FD2">
    <w:pPr>
      <w:jc w:val="right"/>
    </w:pP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C584A" w:rsidR="003C58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C584A">
      <w:t>Poslovni broj: 7 St-1269/18-9</w:t>
    </w:r>
  </w:p>
  <w:p w:rsidRDefault="00FE4F6A" w:rsidP="003C584A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7C68"/>
    <w:rsid w:val="00080127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59E8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584A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407A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720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460"/>
    <w:rsid w:val="00D11ABF"/>
    <w:rsid w:val="00D1346F"/>
    <w:rsid w:val="00D13931"/>
    <w:rsid w:val="00D1481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58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58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5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09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8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St-1269/2018</izvorni_sadrzaj>
    <derivirana_varijabla naziv="DomainObject.Predmet.OznakaBroj_1">St-1269/2018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BLIZANKE j.d.o.o. za ugostiteljstvo</izvorni_sadrzaj>
    <derivirana_varijabla naziv="DomainObject.Predmet.ProtustrankaFormated_1">  BLIZANKE j.d.o.o. za ugostiteljstvo</derivirana_varijabla>
  </DomainObject.Predmet.ProtustrankaFormated>
  <DomainObject.Predmet.ProtustrankaFormatedOIB>
    <izvorni_sadrzaj>  BLIZANKE j.d.o.o. za ugostiteljstvo, OIB 00968857203</izvorni_sadrzaj>
    <derivirana_varijabla naziv="DomainObject.Predmet.ProtustrankaFormatedOIB_1">  BLIZANKE j.d.o.o. za ugostiteljstvo, OIB 00968857203</derivirana_varijabla>
  </DomainObject.Predmet.ProtustrankaFormatedOIB>
  <DomainObject.Predmet.ProtustrankaFormatedWithAdress>
    <izvorni_sadrzaj> BLIZANKE j.d.o.o. za ugostiteljstvo, Trpinjska cesta 186, 32000 Vukovar</izvorni_sadrzaj>
    <derivirana_varijabla naziv="DomainObject.Predmet.ProtustrankaFormatedWithAdress_1"> BLIZANKE j.d.o.o. za ugostiteljstvo, Trpinjska cesta 186, 32000 Vukovar</derivirana_varijabla>
  </DomainObject.Predmet.ProtustrankaFormatedWithAdress>
  <DomainObject.Predmet.ProtustrankaFormatedWithAdressOIB>
    <izvorni_sadrzaj> BLIZANKE j.d.o.o. za ugostiteljstvo, OIB 00968857203, Trpinjska cesta 186, 32000 Vukovar</izvorni_sadrzaj>
    <derivirana_varijabla naziv="DomainObject.Predmet.ProtustrankaFormatedWithAdressOIB_1"> BLIZANKE j.d.o.o. za ugostiteljstvo, OIB 00968857203, Trpinjska cesta 186, 32000 Vukovar</derivirana_varijabla>
  </DomainObject.Predmet.ProtustrankaFormatedWithAdressOIB>
  <DomainObject.Predmet.ProtustrankaWithAdress>
    <izvorni_sadrzaj>BLIZANKE j.d.o.o. za ugostiteljstvo Trpinjska cesta 186, 32000 Vukovar</izvorni_sadrzaj>
    <derivirana_varijabla naziv="DomainObject.Predmet.ProtustrankaWithAdress_1">BLIZANKE j.d.o.o. za ugostiteljstvo Trpinjska cesta 186, 32000 Vukovar</derivirana_varijabla>
  </DomainObject.Predmet.ProtustrankaWithAdress>
  <DomainObject.Predmet.ProtustrankaWithAdressOIB>
    <izvorni_sadrzaj>BLIZANKE j.d.o.o. za ugostiteljstvo, OIB 00968857203, Trpinjska cesta 186, 32000 Vukovar</izvorni_sadrzaj>
    <derivirana_varijabla naziv="DomainObject.Predmet.ProtustrankaWithAdressOIB_1">BLIZANKE j.d.o.o. za ugostiteljstvo, OIB 00968857203, Trpinjska cesta 186, 32000 Vukovar</derivirana_varijabla>
  </DomainObject.Predmet.ProtustrankaWithAdressOIB>
  <DomainObject.Predmet.ProtustrankaNazivFormated>
    <izvorni_sadrzaj>BLIZANKE j.d.o.o. za ugostiteljstvo</izvorni_sadrzaj>
    <derivirana_varijabla naziv="DomainObject.Predmet.ProtustrankaNazivFormated_1">BLIZANKE j.d.o.o. za ugostiteljstvo</derivirana_varijabla>
  </DomainObject.Predmet.ProtustrankaNazivFormated>
  <DomainObject.Predmet.ProtustrankaNazivFormatedOIB>
    <izvorni_sadrzaj>BLIZANKE j.d.o.o. za ugostiteljstvo, OIB 00968857203</izvorni_sadrzaj>
    <derivirana_varijabla naziv="DomainObject.Predmet.ProtustrankaNazivFormatedOIB_1">BLIZANKE j.d.o.o. za ugostiteljstvo, OIB 00968857203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RCOSIJEK</izvorni_sadrzaj>
    <derivirana_varijabla naziv="DomainObject.Predmet.StrankaFormated_1">  FINA RCOSIJEK</derivirana_varijabla>
  </DomainObject.Predmet.StrankaFormated>
  <DomainObject.Predmet.StrankaFormatedOIB>
    <izvorni_sadrzaj>  FINA RCOSIJEK, OIB 85821130368</izvorni_sadrzaj>
    <derivirana_varijabla naziv="DomainObject.Predmet.StrankaFormatedOIB_1">  FINA RCOSIJEK, OIB 85821130368</derivirana_varijabla>
  </DomainObject.Predmet.StrankaFormatedOIB>
  <DomainObject.Predmet.StrankaFormatedWithAdress>
    <izvorni_sadrzaj> FINA RCOSIJEK</izvorni_sadrzaj>
    <derivirana_varijabla naziv="DomainObject.Predmet.StrankaFormatedWithAdress_1"> FINA RCOSIJEK</derivirana_varijabla>
  </DomainObject.Predmet.StrankaFormatedWithAdress>
  <DomainObject.Predmet.StrankaFormatedWithAdressOIB>
    <izvorni_sadrzaj> FINA RCOSIJEK, OIB 85821130368</izvorni_sadrzaj>
    <derivirana_varijabla naziv="DomainObject.Predmet.StrankaFormatedWithAdressOIB_1"> FINA RCOSIJEK, OIB 85821130368</derivirana_varijabla>
  </DomainObject.Predmet.StrankaFormatedWithAdressOIB>
  <DomainObject.Predmet.StrankaWithAdress>
    <izvorni_sadrzaj>FINA RCOSIJEK </izvorni_sadrzaj>
    <derivirana_varijabla naziv="DomainObject.Predmet.StrankaWithAdress_1">FINA RCOSIJEK </derivirana_varijabla>
  </DomainObject.Predmet.StrankaWithAdress>
  <DomainObject.Predmet.StrankaWithAdressOIB>
    <izvorni_sadrzaj>FINA RCOSIJEK, OIB 85821130368</izvorni_sadrzaj>
    <derivirana_varijabla naziv="DomainObject.Predmet.StrankaWithAdressOIB_1">FINA RCOSIJEK, OIB 85821130368</derivirana_varijabla>
  </DomainObject.Predmet.StrankaWithAdressOIB>
  <DomainObject.Predmet.StrankaNazivFormated>
    <izvorni_sadrzaj>FINA RCOSIJEK</izvorni_sadrzaj>
    <derivirana_varijabla naziv="DomainObject.Predmet.StrankaNazivFormated_1">FINA RCOSIJEK</derivirana_varijabla>
  </DomainObject.Predmet.StrankaNazivFormated>
  <DomainObject.Predmet.StrankaNazivFormatedOIB>
    <izvorni_sadrzaj>FINA RCOSIJEK, OIB 85821130368</izvorni_sadrzaj>
    <derivirana_varijabla naziv="DomainObject.Predmet.StrankaNazivFormatedOIB_1">FINA RCOSIJEK,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RCOSIJEK</item>
    </izvorni_sadrzaj>
    <derivirana_varijabla naziv="DomainObject.Predmet.StrankaListFormated_1">
      <item>FINA RCOSIJEK</item>
    </derivirana_varijabla>
  </DomainObject.Predmet.StrankaListFormated>
  <DomainObject.Predmet.StrankaListFormatedOIB>
    <izvorni_sadrzaj>
      <item>FINA RCOSIJEK, OIB 85821130368</item>
    </izvorni_sadrzaj>
    <derivirana_varijabla naziv="DomainObject.Predmet.StrankaListFormatedOIB_1">
      <item>FINA RCOSIJEK, OIB 85821130368</item>
    </derivirana_varijabla>
  </DomainObject.Predmet.StrankaListFormatedOIB>
  <DomainObject.Predmet.StrankaListFormatedWithAdress>
    <izvorni_sadrzaj>
      <item>FINA RCOSIJEK</item>
    </izvorni_sadrzaj>
    <derivirana_varijabla naziv="DomainObject.Predmet.StrankaListFormatedWithAdress_1">
      <item>FINA RCOSIJEK</item>
    </derivirana_varijabla>
  </DomainObject.Predmet.StrankaListFormatedWithAdress>
  <DomainObject.Predmet.StrankaListFormatedWithAdressOIB>
    <izvorni_sadrzaj>
      <item>FINA RCOSIJEK, OIB 85821130368</item>
    </izvorni_sadrzaj>
    <derivirana_varijabla naziv="DomainObject.Predmet.StrankaListFormatedWithAdressOIB_1">
      <item>FINA RCOSIJEK, OIB 85821130368</item>
    </derivirana_varijabla>
  </DomainObject.Predmet.StrankaListFormatedWithAdressOIB>
  <DomainObject.Predmet.StrankaListNazivFormated>
    <izvorni_sadrzaj>
      <item>FINA RCOSIJEK</item>
    </izvorni_sadrzaj>
    <derivirana_varijabla naziv="DomainObject.Predmet.StrankaListNazivFormated_1">
      <item>FINA RCOSIJEK</item>
    </derivirana_varijabla>
  </DomainObject.Predmet.StrankaListNazivFormated>
  <DomainObject.Predmet.StrankaListNazivFormatedOIB>
    <izvorni_sadrzaj>
      <item>FINA RCOSIJEK, OIB 85821130368</item>
    </izvorni_sadrzaj>
    <derivirana_varijabla naziv="DomainObject.Predmet.StrankaListNazivFormatedOIB_1">
      <item>FINA RCOSIJEK, OIB 85821130368</item>
    </derivirana_varijabla>
  </DomainObject.Predmet.StrankaListNazivFormatedOIB>
  <DomainObject.Predmet.ProtuStrankaListFormated>
    <izvorni_sadrzaj>
      <item>BLIZANKE j.d.o.o. za ugostiteljstvo</item>
    </izvorni_sadrzaj>
    <derivirana_varijabla naziv="DomainObject.Predmet.ProtuStrankaListFormated_1">
      <item>BLIZANKE j.d.o.o. za ugostiteljstvo</item>
    </derivirana_varijabla>
  </DomainObject.Predmet.ProtuStrankaListFormated>
  <DomainObject.Predmet.ProtuStrankaListFormatedOIB>
    <izvorni_sadrzaj>
      <item>BLIZANKE j.d.o.o. za ugostiteljstvo, OIB 00968857203</item>
    </izvorni_sadrzaj>
    <derivirana_varijabla naziv="DomainObject.Predmet.ProtuStrankaListFormatedOIB_1">
      <item>BLIZANKE j.d.o.o. za ugostiteljstvo, OIB 00968857203</item>
    </derivirana_varijabla>
  </DomainObject.Predmet.ProtuStrankaListFormatedOIB>
  <DomainObject.Predmet.ProtuStrankaListFormatedWithAdress>
    <izvorni_sadrzaj>
      <item>BLIZANKE j.d.o.o. za ugostiteljstvo, Trpinjska cesta 186, 32000 Vukovar</item>
    </izvorni_sadrzaj>
    <derivirana_varijabla naziv="DomainObject.Predmet.ProtuStrankaListFormatedWithAdress_1">
      <item>BLIZANKE j.d.o.o. za ugostiteljstvo, Trpinjska cesta 186, 32000 Vukovar</item>
    </derivirana_varijabla>
  </DomainObject.Predmet.ProtuStrankaListFormatedWithAdress>
  <DomainObject.Predmet.ProtuStrankaListFormatedWithAdressOIB>
    <izvorni_sadrzaj>
      <item>BLIZANKE j.d.o.o. za ugostiteljstvo, OIB 00968857203, Trpinjska cesta 186, 32000 Vukovar</item>
    </izvorni_sadrzaj>
    <derivirana_varijabla naziv="DomainObject.Predmet.ProtuStrankaListFormatedWithAdressOIB_1">
      <item>BLIZANKE j.d.o.o. za ugostiteljstvo, OIB 00968857203, Trpinjska cesta 186, 32000 Vukovar</item>
    </derivirana_varijabla>
  </DomainObject.Predmet.ProtuStrankaListFormatedWithAdressOIB>
  <DomainObject.Predmet.ProtuStrankaListNazivFormated>
    <izvorni_sadrzaj>
      <item>BLIZANKE j.d.o.o. za ugostiteljstvo</item>
    </izvorni_sadrzaj>
    <derivirana_varijabla naziv="DomainObject.Predmet.ProtuStrankaListNazivFormated_1">
      <item>BLIZANKE j.d.o.o. za ugostiteljstvo</item>
    </derivirana_varijabla>
  </DomainObject.Predmet.ProtuStrankaListNazivFormated>
  <DomainObject.Predmet.ProtuStrankaListNazivFormatedOIB>
    <izvorni_sadrzaj>
      <item>BLIZANKE j.d.o.o. za ugostiteljstvo, OIB 00968857203</item>
    </izvorni_sadrzaj>
    <derivirana_varijabla naziv="DomainObject.Predmet.ProtuStrankaListNazivFormatedOIB_1">
      <item>BLIZANKE j.d.o.o. za ugostiteljstvo, OIB 00968857203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RCOSIJEK</izvorni_sadrzaj>
    <derivirana_varijabla naziv="DomainObject.Predmet.StrankaIDrugi_1">FINA RCOSIJEK</derivirana_varijabla>
  </DomainObject.Predmet.StrankaIDrugi>
  <DomainObject.Predmet.ProtustrankaIDrugi>
    <izvorni_sadrzaj>BLIZANKE j.d.o.o. za ugostiteljstvo</izvorni_sadrzaj>
    <derivirana_varijabla naziv="DomainObject.Predmet.ProtustrankaIDrugi_1">BLIZANKE j.d.o.o. za ugostiteljstvo</derivirana_varijabla>
  </DomainObject.Predmet.ProtustrankaIDrugi>
  <DomainObject.Predmet.StrankaIDrugiAdressOIB>
    <izvorni_sadrzaj>FINA RCOSIJEK, OIB 85821130368</izvorni_sadrzaj>
    <derivirana_varijabla naziv="DomainObject.Predmet.StrankaIDrugiAdressOIB_1">FINA RCOSIJEK, OIB 85821130368</derivirana_varijabla>
  </DomainObject.Predmet.StrankaIDrugiAdressOIB>
  <DomainObject.Predmet.ProtustrankaIDrugiAdressOIB>
    <izvorni_sadrzaj>BLIZANKE j.d.o.o. za ugostiteljstvo, OIB 00968857203, Trpinjska cesta 186, 32000 Vukovar</izvorni_sadrzaj>
    <derivirana_varijabla naziv="DomainObject.Predmet.ProtustrankaIDrugiAdressOIB_1">BLIZANKE j.d.o.o. za ugostiteljstvo, OIB 00968857203, Trpinjska cesta 186,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BLIZANKE j.d.o.o. za ugostiteljstvo</item>
      <item>FINA RCOSIJEK</item>
    </izvorni_sadrzaj>
    <derivirana_varijabla naziv="DomainObject.Predmet.SudioniciListNaziv_1">
      <item>BLIZANKE j.d.o.o. za ugostiteljstvo</item>
      <item>FINA RCOSIJEK</item>
    </derivirana_varijabla>
  </DomainObject.Predmet.SudioniciListNaziv>
  <DomainObject.Predmet.SudioniciListAdressOIB>
    <izvorni_sadrzaj>
      <item>BLIZANKE j.d.o.o. za ugostiteljstvo, OIB 00968857203, Trpinjska cesta 186,32000 Vukovar</item>
      <item>FINA RCOSIJEK, OIB 85821130368</item>
    </izvorni_sadrzaj>
    <derivirana_varijabla naziv="DomainObject.Predmet.SudioniciListAdressOIB_1">
      <item>BLIZANKE j.d.o.o. za ugostiteljstvo, OIB 00968857203, Trpinjska cesta 186,32000 Vukovar</item>
      <item>FINA RCOSIJEK,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00968857203</item>
      <item>, OIB 85821130368</item>
    </izvorni_sadrzaj>
    <derivirana_varijabla naziv="DomainObject.Predmet.SudioniciListNazivOIB_1">
      <item>, OIB 00968857203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St-1269/2018-7</izvorni_sadrzaj>
    <derivirana_varijabla naziv="DomainObject.PredzadnjaOdlukaIzPredmeta.Oznaka_1">St-1269/2018-7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9074E-4D64-421C-AC60-8F951B9FA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3984</properties:Characters>
  <properties:Lines>124</properties:Lines>
  <properties:Paragraphs>31</properties:Paragraphs>
  <properties:TotalTime>975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2018-10-24T11:50:00Z</cp:lastPrinted>
  <dcterms:modified xmlns:xsi="http://www.w3.org/2001/XMLSchema-instance" xsi:type="dcterms:W3CDTF">2018-12-17T10:48:00Z</dcterms:modified>
  <cp:revision>614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(1269-18 RJ (-9).docx)</vt:lpwstr>
  </prop:property>
  <prop:property name="BrojStranica" pid="5" fmtid="{D5CDD505-2E9C-101B-9397-08002B2CF9AE}">
    <vt:i4>3</vt:i4>
  </prop:property>
</prop:Properties>
</file>