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df32d" w14:paraId="c3df32d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Jadranki Mađeruh,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Zagreb, Trg svibanjskih žrtava 1995. 1,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otvaranje stečajnog postupka nad dužnikom </w:t>
      </w:r>
      <w:r w:rsidR="003106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ZELENE SOLUCIJE 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1063F">
        <w:rPr>
          <w:rFonts w:cs="Times New Roman" w:eastAsia="Times New Roman" w:hAnsi="Times New Roman" w:ascii="Times New Roman"/>
          <w:sz w:val="24"/>
          <w:szCs w:val="24"/>
          <w:lang w:eastAsia="hr-HR"/>
        </w:rPr>
        <w:t>Jošavica, Jošavica 1/a</w:t>
      </w:r>
      <w:r w:rsidR="003629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D70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31063F">
        <w:rPr>
          <w:rFonts w:cs="Times New Roman" w:eastAsia="Times New Roman" w:hAnsi="Times New Roman" w:ascii="Times New Roman"/>
          <w:sz w:val="24"/>
          <w:szCs w:val="24"/>
          <w:lang w:eastAsia="hr-HR"/>
        </w:rPr>
        <w:t>81005549833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1063F">
        <w:rPr>
          <w:rFonts w:cs="Times New Roman" w:eastAsia="Times New Roman" w:hAnsi="Times New Roman" w:ascii="Times New Roman"/>
          <w:sz w:val="24"/>
          <w:szCs w:val="24"/>
          <w:lang w:eastAsia="hr-HR"/>
        </w:rPr>
        <w:t>3. listopada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350025" w:rsidP="00350025" w:rsidR="00350025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osobama ovlaštenim za zastupanje dužnika ZELENE SOLUCIJE d.o.o., Jošavica, Jošavica 1/a,  OIB: 81005549833,</w:t>
      </w:r>
      <w:r>
        <w:rPr>
          <w:rFonts w:cs="Times New Roman" w:hAnsi="Times New Roman" w:ascii="Times New Roman"/>
          <w:sz w:val="24"/>
          <w:szCs w:val="24"/>
        </w:rPr>
        <w:t xml:space="preserve"> SENADU DUPLJAKU, Bijelo Brdo, Nikole Tesle 2/F, OIB: 19875295498,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2001-362416.</w:t>
      </w:r>
    </w:p>
    <w:p w:rsidRDefault="00350025" w:rsidP="00350025" w:rsidR="00350025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350025" w:rsidP="00350025" w:rsidR="00350025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Nalaže se Financijskoj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2001-362416.</w:t>
      </w:r>
    </w:p>
    <w:p w:rsidRDefault="00350025" w:rsidP="00350025" w:rsidR="00350025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50025" w:rsidP="00350025" w:rsidR="0035002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Zagreb, Zagreb, Trg svibanjskih žrtva 1995. 1 (u daljnjem tekstu FINA). </w:t>
      </w: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350025" w:rsidP="00350025" w:rsidR="00350025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Karlovcu, 3. listopada 2016.</w:t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Jadranka Mađeruh,v.r.</w:t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   Marina Markić </w:t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350025" w:rsidP="00350025" w:rsidR="00350025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50025" w:rsidP="00350025" w:rsidR="0035002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35002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8F6" w:rsidP="007B6B50" w:rsidR="004028F6">
      <w:pPr>
        <w:spacing w:lineRule="auto" w:line="240" w:after="0"/>
      </w:pPr>
      <w:r>
        <w:separator/>
      </w:r>
    </w:p>
  </w:endnote>
  <w:endnote w:id="0" w:type="continuationSeparator">
    <w:p w:rsidRDefault="004028F6" w:rsidP="007B6B50" w:rsidR="004028F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8F6" w:rsidP="007B6B50" w:rsidR="004028F6">
      <w:pPr>
        <w:spacing w:lineRule="auto" w:line="240" w:after="0"/>
      </w:pPr>
      <w:r>
        <w:separator/>
      </w:r>
    </w:p>
  </w:footnote>
  <w:footnote w:id="0" w:type="continuationSeparator">
    <w:p w:rsidRDefault="004028F6" w:rsidP="007B6B50" w:rsidR="004028F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426477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025">
          <w:rPr>
            <w:noProof/>
          </w:rPr>
          <w:t>1</w:t>
        </w:r>
        <w:r>
          <w:fldChar w:fldCharType="end"/>
        </w:r>
      </w:p>
    </w:sdtContent>
  </w:sdt>
  <w:p w:rsidRDefault="00005F5E" w:rsidP="007B6B50" w:rsidR="007B6B50">
    <w:pPr>
      <w:pStyle w:val="Zaglavlje"/>
      <w:jc w:val="right"/>
    </w:pPr>
    <w:r>
      <w:t>1 St-</w:t>
    </w:r>
    <w:r w:rsidR="00EA7663">
      <w:t>3</w:t>
    </w:r>
    <w:r w:rsidR="0031063F">
      <w:t>624</w:t>
    </w:r>
    <w:r>
      <w:t>/16</w:t>
    </w:r>
    <w:r w:rsidR="00507E90">
      <w:t>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5F5E"/>
    <w:rsid w:val="00030150"/>
    <w:rsid w:val="00041C1F"/>
    <w:rsid w:val="0009403A"/>
    <w:rsid w:val="00097225"/>
    <w:rsid w:val="000C0F14"/>
    <w:rsid w:val="000C3A4B"/>
    <w:rsid w:val="000C71D6"/>
    <w:rsid w:val="00111CDB"/>
    <w:rsid w:val="00116C7B"/>
    <w:rsid w:val="00181EF7"/>
    <w:rsid w:val="001B63A2"/>
    <w:rsid w:val="001C56C7"/>
    <w:rsid w:val="001F319F"/>
    <w:rsid w:val="0020038C"/>
    <w:rsid w:val="00204182"/>
    <w:rsid w:val="0022121D"/>
    <w:rsid w:val="00243920"/>
    <w:rsid w:val="00271AD7"/>
    <w:rsid w:val="00302E3C"/>
    <w:rsid w:val="0031063F"/>
    <w:rsid w:val="0031308E"/>
    <w:rsid w:val="00330672"/>
    <w:rsid w:val="00350025"/>
    <w:rsid w:val="00360862"/>
    <w:rsid w:val="00362945"/>
    <w:rsid w:val="00371816"/>
    <w:rsid w:val="00382C2E"/>
    <w:rsid w:val="003E4635"/>
    <w:rsid w:val="004028F6"/>
    <w:rsid w:val="00426022"/>
    <w:rsid w:val="00434CEB"/>
    <w:rsid w:val="0047282B"/>
    <w:rsid w:val="004B61F4"/>
    <w:rsid w:val="004E767B"/>
    <w:rsid w:val="00507E90"/>
    <w:rsid w:val="005355E5"/>
    <w:rsid w:val="005673E6"/>
    <w:rsid w:val="00567CB5"/>
    <w:rsid w:val="005732DD"/>
    <w:rsid w:val="005813B0"/>
    <w:rsid w:val="005B5C50"/>
    <w:rsid w:val="005D7006"/>
    <w:rsid w:val="00620731"/>
    <w:rsid w:val="006A4C54"/>
    <w:rsid w:val="006B6031"/>
    <w:rsid w:val="006F758C"/>
    <w:rsid w:val="0078158A"/>
    <w:rsid w:val="007968E7"/>
    <w:rsid w:val="007B37B9"/>
    <w:rsid w:val="007B60F5"/>
    <w:rsid w:val="007B6B50"/>
    <w:rsid w:val="007F7E2F"/>
    <w:rsid w:val="00877831"/>
    <w:rsid w:val="008A464A"/>
    <w:rsid w:val="008F7618"/>
    <w:rsid w:val="0093376E"/>
    <w:rsid w:val="00936C78"/>
    <w:rsid w:val="00A3075C"/>
    <w:rsid w:val="00A54AA8"/>
    <w:rsid w:val="00A821C4"/>
    <w:rsid w:val="00B02C18"/>
    <w:rsid w:val="00B05F96"/>
    <w:rsid w:val="00B236CD"/>
    <w:rsid w:val="00B3605A"/>
    <w:rsid w:val="00BA0BF9"/>
    <w:rsid w:val="00C03349"/>
    <w:rsid w:val="00C300D5"/>
    <w:rsid w:val="00C4643F"/>
    <w:rsid w:val="00C92F4B"/>
    <w:rsid w:val="00CB0F4D"/>
    <w:rsid w:val="00CB5F9A"/>
    <w:rsid w:val="00CD0BD2"/>
    <w:rsid w:val="00CD0FE6"/>
    <w:rsid w:val="00D04A9A"/>
    <w:rsid w:val="00D83D44"/>
    <w:rsid w:val="00D840DE"/>
    <w:rsid w:val="00E34437"/>
    <w:rsid w:val="00EA3ED3"/>
    <w:rsid w:val="00EA7663"/>
    <w:rsid w:val="00F474C3"/>
    <w:rsid w:val="00F9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46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74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86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St-3624/2016-3</izvorni_sadrzaj>
    <derivirana_varijabla naziv="DomainObject.Oznaka_1">St-3624/2016-3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3624</izvorni_sadrzaj>
    <derivirana_varijabla naziv="DomainObject.Predmet.Broj_1">3624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St-3624/2016</izvorni_sadrzaj>
    <derivirana_varijabla naziv="DomainObject.Predmet.OznakaBroj_1">St-3624/2016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ZELENE SOLUCIJE d.o.o. zastupanog po punomoćniku Senad Dupljak; Hrvoje Vojković</izvorni_sadrzaj>
    <derivirana_varijabla naziv="DomainObject.Predmet.ProtustrankaFormated_1">  ZELENE SOLUCIJE d.o.o. zastupanog po punomoćniku Senad Dupljak; Hrvoje Vojković</derivirana_varijabla>
  </DomainObject.Predmet.ProtustrankaFormated>
  <DomainObject.Predmet.ProtustrankaFormatedOIB>
    <izvorni_sadrzaj>  ZELENE SOLUCIJE d.o.o., OIB 81005549833 zastupanog po punomoćniku Senad Dupljak; Hrvoje Vojković</izvorni_sadrzaj>
    <derivirana_varijabla naziv="DomainObject.Predmet.ProtustrankaFormatedOIB_1">  ZELENE SOLUCIJE d.o.o., OIB 81005549833 zastupanog po punomoćniku Senad Dupljak; Hrvoje Vojković</derivirana_varijabla>
  </DomainObject.Predmet.ProtustrankaFormatedOIB>
  <DomainObject.Predmet.ProtustrankaFormatedWithAdress>
    <izvorni_sadrzaj> ZELENE SOLUCIJE d.o.o., Jošavica 1/a, 44250 Jošavica zastupanog po punomoćniku Senad Dupljak; Hrvoje Vojković</izvorni_sadrzaj>
    <derivirana_varijabla naziv="DomainObject.Predmet.ProtustrankaFormatedWithAdress_1"> ZELENE SOLUCIJE d.o.o., Jošavica 1/a, 44250 Jošavica zastupanog po punomoćniku Senad Dupljak; Hrvoje Vojković</derivirana_varijabla>
  </DomainObject.Predmet.ProtustrankaFormatedWithAdress>
  <DomainObject.Predmet.ProtustrankaFormatedWithAdressOIB>
    <izvorni_sadrzaj> ZELENE SOLUCIJE d.o.o., OIB 81005549833, Jošavica 1/a, 44250 Jošavica zastupanog po punomoćniku Senad Dupljak; Hrvoje Vojković</izvorni_sadrzaj>
    <derivirana_varijabla naziv="DomainObject.Predmet.ProtustrankaFormatedWithAdressOIB_1"> ZELENE SOLUCIJE d.o.o., OIB 81005549833, Jošavica 1/a, 44250 Jošavica zastupanog po punomoćniku Senad Dupljak; Hrvoje Vojković</derivirana_varijabla>
  </DomainObject.Predmet.ProtustrankaFormatedWithAdressOIB>
  <DomainObject.Predmet.ProtustrankaWithAdress>
    <izvorni_sadrzaj>ZELENE SOLUCIJE d.o.o. Jošavica 1/a, 44250 Jošavica</izvorni_sadrzaj>
    <derivirana_varijabla naziv="DomainObject.Predmet.ProtustrankaWithAdress_1">ZELENE SOLUCIJE d.o.o. Jošavica 1/a, 44250 Jošavica</derivirana_varijabla>
  </DomainObject.Predmet.ProtustrankaWithAdress>
  <DomainObject.Predmet.ProtustrankaWithAdressOIB>
    <izvorni_sadrzaj>ZELENE SOLUCIJE d.o.o., OIB 81005549833, Jošavica 1/a, 44250 Jošavica</izvorni_sadrzaj>
    <derivirana_varijabla naziv="DomainObject.Predmet.ProtustrankaWithAdressOIB_1">ZELENE SOLUCIJE d.o.o., OIB 81005549833, Jošavica 1/a, 44250 Jošavica</derivirana_varijabla>
  </DomainObject.Predmet.ProtustrankaWithAdressOIB>
  <DomainObject.Predmet.ProtustrankaNazivFormated>
    <izvorni_sadrzaj>ZELENE SOLUCIJE d.o.o.</izvorni_sadrzaj>
    <derivirana_varijabla naziv="DomainObject.Predmet.ProtustrankaNazivFormated_1">ZELENE SOLUCIJE d.o.o.</derivirana_varijabla>
  </DomainObject.Predmet.ProtustrankaNazivFormated>
  <DomainObject.Predmet.ProtustrankaNazivFormatedOIB>
    <izvorni_sadrzaj>ZELENE SOLUCIJE d.o.o., OIB 81005549833</izvorni_sadrzaj>
    <derivirana_varijabla naziv="DomainObject.Predmet.ProtustrankaNazivFormatedOIB_1">ZELENE SOLUCIJE d.o.o., OIB 81005549833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ZELENE SOLUCIJE d.o.o. zastupanog po punomoćniku Senad Dupljak; Hrvoje Vojković</item>
    </izvorni_sadrzaj>
    <derivirana_varijabla naziv="DomainObject.Predmet.ProtuStrankaListFormated_1">
      <item>ZELENE SOLUCIJE d.o.o. zastupanog po punomoćniku Senad Dupljak; Hrvoje Vojković</item>
    </derivirana_varijabla>
  </DomainObject.Predmet.ProtuStrankaListFormated>
  <DomainObject.Predmet.ProtuStrankaListFormatedOIB>
    <izvorni_sadrzaj>
      <item>ZELENE SOLUCIJE d.o.o., OIB 81005549833 zastupanog po punomoćniku Senad Dupljak; Hrvoje Vojković</item>
    </izvorni_sadrzaj>
    <derivirana_varijabla naziv="DomainObject.Predmet.ProtuStrankaListFormatedOIB_1">
      <item>ZELENE SOLUCIJE d.o.o., OIB 81005549833 zastupanog po punomoćniku Senad Dupljak; Hrvoje Vojković</item>
    </derivirana_varijabla>
  </DomainObject.Predmet.ProtuStrankaListFormatedOIB>
  <DomainObject.Predmet.ProtuStrankaListFormatedWithAdress>
    <izvorni_sadrzaj>
      <item>ZELENE SOLUCIJE d.o.o., Jošavica 1/a, 44250 Jošavica zastupanog po punomoćniku Senad Dupljak; Hrvoje Vojković</item>
    </izvorni_sadrzaj>
    <derivirana_varijabla naziv="DomainObject.Predmet.ProtuStrankaListFormatedWithAdress_1">
      <item>ZELENE SOLUCIJE d.o.o., Jošavica 1/a, 44250 Jošavica zastupanog po punomoćniku Senad Dupljak; Hrvoje Vojković</item>
    </derivirana_varijabla>
  </DomainObject.Predmet.ProtuStrankaListFormatedWithAdress>
  <DomainObject.Predmet.ProtuStrankaListFormatedWithAdressOIB>
    <izvorni_sadrzaj>
      <item>ZELENE SOLUCIJE d.o.o., OIB 81005549833, Jošavica 1/a, 44250 Jošavica zastupanog po punomoćniku Senad Dupljak; Hrvoje Vojković</item>
    </izvorni_sadrzaj>
    <derivirana_varijabla naziv="DomainObject.Predmet.ProtuStrankaListFormatedWithAdressOIB_1">
      <item>ZELENE SOLUCIJE d.o.o., OIB 81005549833, Jošavica 1/a, 44250 Jošavica zastupanog po punomoćniku Senad Dupljak; Hrvoje Vojković</item>
    </derivirana_varijabla>
  </DomainObject.Predmet.ProtuStrankaListFormatedWithAdressOIB>
  <DomainObject.Predmet.ProtuStrankaListNazivFormated>
    <izvorni_sadrzaj>
      <item>ZELENE SOLUCIJE d.o.o.</item>
    </izvorni_sadrzaj>
    <derivirana_varijabla naziv="DomainObject.Predmet.ProtuStrankaListNazivFormated_1">
      <item>ZELENE SOLUCIJE d.o.o.</item>
    </derivirana_varijabla>
  </DomainObject.Predmet.ProtuStrankaListNazivFormated>
  <DomainObject.Predmet.ProtuStrankaListNazivFormatedOIB>
    <izvorni_sadrzaj>
      <item>ZELENE SOLUCIJE d.o.o., OIB 81005549833</item>
    </izvorni_sadrzaj>
    <derivirana_varijabla naziv="DomainObject.Predmet.ProtuStrankaListNazivFormatedOIB_1">
      <item>ZELENE SOLUCIJE d.o.o., OIB 81005549833</item>
    </derivirana_varijabla>
  </DomainObject.Predmet.ProtuStrankaListNazivFormatedOIB>
  <DomainObject.Predmet.OstaliListFormated>
    <izvorni_sadrzaj>
      <item>Senad Dupljak punomoćnik sudionika u postupku ZELENE SOLUCIJE d.o.o.</item>
      <item>Hrvoje Vojković punomoćnik sudionika u postupku ZELENE SOLUCIJE d.o.o.</item>
    </izvorni_sadrzaj>
    <derivirana_varijabla naziv="DomainObject.Predmet.OstaliListFormated_1">
      <item>Senad Dupljak punomoćnik sudionika u postupku ZELENE SOLUCIJE d.o.o.</item>
      <item>Hrvoje Vojković punomoćnik sudionika u postupku ZELENE SOLUCIJE d.o.o.</item>
    </derivirana_varijabla>
  </DomainObject.Predmet.OstaliListFormated>
  <DomainObject.Predmet.OstaliListFormatedOIB>
    <izvorni_sadrzaj>
      <item>Senad Dupljak, OIB 19875295498 punomoćnik sudionika u postupku ZELENE SOLUCIJE d.o.o.</item>
      <item>Hrvoje Vojković, OIB 30965574350 punomoćnik sudionika u postupku ZELENE SOLUCIJE d.o.o.</item>
    </izvorni_sadrzaj>
    <derivirana_varijabla naziv="DomainObject.Predmet.OstaliListFormatedOIB_1">
      <item>Senad Dupljak, OIB 19875295498 punomoćnik sudionika u postupku ZELENE SOLUCIJE d.o.o.</item>
      <item>Hrvoje Vojković, OIB 30965574350 punomoćnik sudionika u postupku ZELENE SOLUCIJE d.o.o.</item>
    </derivirana_varijabla>
  </DomainObject.Predmet.OstaliListFormatedOIB>
  <DomainObject.Predmet.OstaliListFormatedWithAdress>
    <izvorni_sadrzaj>
      <item>Senad Dupljak, Nikole Tesle 2f, 31204 Bijelo Brdo punomoćnik sudionika u postupku ZELENE SOLUCIJE d.o.o.</item>
      <item>Hrvoje Vojković, Dalmatinska 16, 10000 Zagreb punomoćnik sudionika u postupku ZELENE SOLUCIJE d.o.o.</item>
    </izvorni_sadrzaj>
    <derivirana_varijabla naziv="DomainObject.Predmet.OstaliListFormatedWithAdress_1">
      <item>Senad Dupljak, Nikole Tesle 2f, 31204 Bijelo Brdo punomoćnik sudionika u postupku ZELENE SOLUCIJE d.o.o.</item>
      <item>Hrvoje Vojković, Dalmatinska 16, 10000 Zagreb punomoćnik sudionika u postupku ZELENE SOLUCIJE d.o.o.</item>
    </derivirana_varijabla>
  </DomainObject.Predmet.OstaliListFormatedWithAdress>
  <DomainObject.Predmet.OstaliListFormatedWithAdressOIB>
    <izvorni_sadrzaj>
      <item>Senad Dupljak, OIB 19875295498, Nikole Tesle 2f, 31204 Bijelo Brdo punomoćnik sudionika u postupku ZELENE SOLUCIJE d.o.o.</item>
      <item>Hrvoje Vojković, OIB 30965574350, Dalmatinska 16, 10000 Zagreb punomoćnik sudionika u postupku ZELENE SOLUCIJE d.o.o.</item>
    </izvorni_sadrzaj>
    <derivirana_varijabla naziv="DomainObject.Predmet.OstaliListFormatedWithAdressOIB_1">
      <item>Senad Dupljak, OIB 19875295498, Nikole Tesle 2f, 31204 Bijelo Brdo punomoćnik sudionika u postupku ZELENE SOLUCIJE d.o.o.</item>
      <item>Hrvoje Vojković, OIB 30965574350, Dalmatinska 16, 10000 Zagreb punomoćnik sudionika u postupku ZELENE SOLUCIJE d.o.o.</item>
    </derivirana_varijabla>
  </DomainObject.Predmet.OstaliListFormatedWithAdressOIB>
  <DomainObject.Predmet.OstaliListNazivFormated>
    <izvorni_sadrzaj>
      <item>Senad Dupljak</item>
      <item>Hrvoje Vojković</item>
    </izvorni_sadrzaj>
    <derivirana_varijabla naziv="DomainObject.Predmet.OstaliListNazivFormated_1">
      <item>Senad Dupljak</item>
      <item>Hrvoje Vojković</item>
    </derivirana_varijabla>
  </DomainObject.Predmet.OstaliListNazivFormated>
  <DomainObject.Predmet.OstaliListNazivFormatedOIB>
    <izvorni_sadrzaj>
      <item>Senad Dupljak, OIB 19875295498</item>
      <item>Hrvoje Vojković, OIB 30965574350</item>
    </izvorni_sadrzaj>
    <derivirana_varijabla naziv="DomainObject.Predmet.OstaliListNazivFormatedOIB_1">
      <item>Senad Dupljak, OIB 19875295498</item>
      <item>Hrvoje Vojković, OIB 30965574350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St-3624/2016-3</izvorni_sadrzaj>
    <derivirana_varijabla naziv="DomainObject.PoslovniBrojDokumenta_1">St-3624/2016-3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ZELENE SOLUCIJE d.o.o.</izvorni_sadrzaj>
    <derivirana_varijabla naziv="DomainObject.Predmet.ProtustrankaIDrugi_1">ZELENE SOLUCIJE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ZELENE SOLUCIJE d.o.o., OIB 81005549833, Jošavica 1/a, 44250 Jošavica</izvorni_sadrzaj>
    <derivirana_varijabla naziv="DomainObject.Predmet.ProtustrankaIDrugiAdressOIB_1">ZELENE SOLUCIJE d.o.o., OIB 81005549833, Jošavica 1/a, 44250 Jošavica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ZELENE SOLUCIJE d.o.o.</item>
      <item>Senad Dupljak</item>
      <item>Hrvoje Vojković</item>
    </izvorni_sadrzaj>
    <derivirana_varijabla naziv="DomainObject.Predmet.SudioniciListNaziv_1">
      <item>FINA Regionalni centar Zagreb</item>
      <item>ZELENE SOLUCIJE d.o.o.</item>
      <item>Senad Dupljak</item>
      <item>Hrvoje Vojković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  <item>Hrvoje Vojković, OIB 30965574350, Dalmatinska 16,10000 Zagreb</item>
    </izvorni_sadrzaj>
    <derivirana_varijabla naziv="DomainObject.Predmet.SudioniciListAdressOIB_1">
      <item>FINA Regionalni centar Zagreb, OIB 85821130368, Trg svibanjskih žrtava 1995. br. 1,10000 Zagreb</item>
      <item>ZELENE SOLUCIJE d.o.o., OIB 81005549833, Jošavica 1/a,44250 Jošavica</item>
      <item>Senad Dupljak, OIB 19875295498, Nikole Tesle 2f,31204 Bijelo Brdo</item>
      <item>Hrvoje Vojković, OIB 30965574350, Dalmatinska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81005549833</item>
      <item>, OIB 19875295498</item>
      <item>, OIB 30965574350</item>
    </izvorni_sadrzaj>
    <derivirana_varijabla naziv="DomainObject.Predmet.SudioniciListNazivOIB_1">
      <item>, OIB 85821130368</item>
      <item>, OIB 81005549833</item>
      <item>, OIB 19875295498</item>
      <item>, OIB 30965574350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88CBE-5F89-4D08-928E-53552A949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2440</properties:Characters>
  <properties:Lines>75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2016-10-03T05:58:00Z</dcterms:created>
  <dc:creator>Draženka Prpić</dc:creator>
  <cp:lastModifiedBy>Marina Markić</cp:lastModifiedBy>
  <cp:lastPrinted>2016-10-03T10:53:00Z</cp:lastPrinted>
  <dcterms:modified xmlns:xsi="http://www.w3.org/2001/XMLSchema-instance" xsi:type="dcterms:W3CDTF">2016-10-03T10:54:00Z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St-3624/2016-3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