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4072" w14:paraId="e4b4072" w:rsidRDefault="00A36299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7C26AD">
        <w:rPr>
          <w:rFonts w:cs="Times New Roman" w:eastAsia="Times New Roman"/>
          <w:lang w:eastAsia="hr-HR"/>
        </w:rPr>
        <w:t>ZAHIROVIĆ ŠEMA j.d.o.o., Zagreb, Borongajska cesta 57a, OIB: 51806328463,</w:t>
      </w:r>
      <w:r w:rsidRPr="00905680">
        <w:rPr>
          <w:rFonts w:cs="Times New Roman" w:eastAsia="Times New Roman"/>
          <w:lang w:eastAsia="hr-HR"/>
        </w:rPr>
        <w:t xml:space="preserve"> </w:t>
      </w:r>
      <w:r w:rsidR="00973AD7">
        <w:rPr>
          <w:rFonts w:cs="Times New Roman" w:eastAsia="Times New Roman"/>
          <w:lang w:eastAsia="hr-HR"/>
        </w:rPr>
        <w:t>10</w:t>
      </w:r>
      <w:r w:rsidR="0009780C">
        <w:rPr>
          <w:rFonts w:cs="Times New Roman" w:eastAsia="Times New Roman"/>
          <w:lang w:eastAsia="hr-HR"/>
        </w:rPr>
        <w:t>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73AD7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7C26AD">
        <w:rPr>
          <w:rFonts w:cs="Times New Roman" w:eastAsia="Times New Roman"/>
          <w:lang w:eastAsia="hr-HR"/>
        </w:rPr>
        <w:t>ZAHIROVIĆ ŠEMA j.d.o.o., Zagreb, Borongajska cesta 57a, OIB: 51806328463</w:t>
      </w:r>
      <w:r w:rsidR="00973AD7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973AD7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7C26AD">
        <w:rPr>
          <w:rFonts w:cs="Times New Roman" w:eastAsia="Times New Roman"/>
          <w:color w:val="000000"/>
          <w:lang w:eastAsia="hr-HR"/>
        </w:rPr>
        <w:t>4648</w:t>
      </w:r>
      <w:r w:rsidR="00CC70BA">
        <w:rPr>
          <w:rFonts w:cs="Times New Roman" w:eastAsia="Times New Roman"/>
          <w:color w:val="000000"/>
          <w:lang w:eastAsia="hr-HR"/>
        </w:rPr>
        <w:t>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7C26AD">
        <w:rPr>
          <w:rFonts w:cs="Times New Roman" w:eastAsia="Times New Roman"/>
          <w:lang w:eastAsia="hr-HR"/>
        </w:rPr>
        <w:t>444. st. 2.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7C26AD">
        <w:rPr>
          <w:rFonts w:cs="Times New Roman" w:eastAsia="Times New Roman"/>
          <w:lang w:eastAsia="hr-HR"/>
        </w:rPr>
        <w:t>ZAHIROVIĆ ŠEMA j.d.o.o., Zagreb, Borongajska cesta 57a, OIB: 51806328463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7C26AD">
        <w:rPr>
          <w:rFonts w:cs="Times New Roman" w:eastAsia="Times New Roman"/>
          <w:lang w:eastAsia="hr-HR"/>
        </w:rPr>
        <w:t>4648</w:t>
      </w:r>
      <w:r>
        <w:rPr>
          <w:rFonts w:cs="Times New Roman" w:eastAsia="Times New Roman"/>
          <w:lang w:eastAsia="hr-HR"/>
        </w:rPr>
        <w:t xml:space="preserve">/16 od </w:t>
      </w:r>
      <w:r w:rsidR="00973AD7">
        <w:rPr>
          <w:rFonts w:cs="Times New Roman" w:eastAsia="Times New Roman"/>
          <w:lang w:eastAsia="hr-HR"/>
        </w:rPr>
        <w:t>10. listopada</w:t>
      </w:r>
      <w:r>
        <w:rPr>
          <w:rFonts w:cs="Times New Roman" w:eastAsia="Times New Roman"/>
          <w:lang w:eastAsia="hr-HR"/>
        </w:rPr>
        <w:t xml:space="preserve">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973AD7">
        <w:rPr>
          <w:rFonts w:cs="Times New Roman" w:eastAsia="Times New Roman"/>
          <w:lang w:eastAsia="hr-HR"/>
        </w:rPr>
        <w:t>19. listopada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7C26AD">
        <w:rPr>
          <w:rFonts w:cs="Times New Roman" w:eastAsia="Times New Roman"/>
          <w:lang w:eastAsia="hr-HR"/>
        </w:rPr>
        <w:t>1. rujna 2015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7C26AD">
        <w:rPr>
          <w:rFonts w:cs="Times New Roman" w:eastAsia="Times New Roman"/>
          <w:lang w:eastAsia="hr-HR"/>
        </w:rPr>
        <w:t>342</w:t>
      </w:r>
      <w:r w:rsidR="008550F1">
        <w:rPr>
          <w:rFonts w:cs="Times New Roman" w:eastAsia="Times New Roman"/>
          <w:lang w:eastAsia="hr-HR"/>
        </w:rPr>
        <w:t xml:space="preserve"> dana u iznosu od </w:t>
      </w:r>
      <w:r w:rsidR="007C26AD">
        <w:rPr>
          <w:rFonts w:cs="Times New Roman" w:eastAsia="Times New Roman"/>
          <w:lang w:eastAsia="hr-HR"/>
        </w:rPr>
        <w:t>45.850,81</w:t>
      </w:r>
      <w:r w:rsidR="006D5B60">
        <w:rPr>
          <w:rFonts w:cs="Times New Roman" w:eastAsia="Times New Roman"/>
          <w:lang w:eastAsia="hr-HR"/>
        </w:rPr>
        <w:t xml:space="preserve"> kn</w:t>
      </w:r>
      <w:r w:rsidR="008550F1">
        <w:rPr>
          <w:rFonts w:cs="Times New Roman" w:eastAsia="Times New Roman"/>
          <w:lang w:eastAsia="hr-HR"/>
        </w:rPr>
        <w:t xml:space="preserve"> (list </w:t>
      </w:r>
      <w:r w:rsidR="00973AD7">
        <w:rPr>
          <w:rFonts w:cs="Times New Roman" w:eastAsia="Times New Roman"/>
          <w:lang w:eastAsia="hr-HR"/>
        </w:rPr>
        <w:t>1</w:t>
      </w:r>
      <w:r w:rsidR="007C26AD">
        <w:rPr>
          <w:rFonts w:cs="Times New Roman" w:eastAsia="Times New Roman"/>
          <w:lang w:eastAsia="hr-HR"/>
        </w:rPr>
        <w:t>1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6D5B60" w:rsidP="008550F1" w:rsidR="006D5B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3AD7" w:rsidP="00973AD7" w:rsidR="00973A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informacijskog sustava zemljišnih knjiga Republike Hrvatske proizlazi da dužnik nije vlasnik nekretnina (list 18 spisa).</w:t>
      </w:r>
    </w:p>
    <w:p w:rsidRDefault="00973AD7" w:rsidP="00973AD7" w:rsidR="00973A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Iz Uvjerenja Policijske uprave zagrebačke od 23. studenog 2017. proizlazi da dužnik nije evidentiran kao vlasnik vozila (list 19 spisa).</w:t>
      </w:r>
    </w:p>
    <w:p w:rsidRDefault="00973AD7" w:rsidP="00973AD7" w:rsidR="00973A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3AD7" w:rsidP="00973AD7" w:rsidR="00973AD7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973AD7">
        <w:rPr>
          <w:rFonts w:cs="Times New Roman" w:eastAsia="Times New Roman"/>
          <w:lang w:eastAsia="hr-HR"/>
        </w:rPr>
        <w:t>10</w:t>
      </w:r>
      <w:r w:rsidR="0009780C">
        <w:rPr>
          <w:rFonts w:cs="Times New Roman" w:eastAsia="Times New Roman"/>
          <w:lang w:eastAsia="hr-HR"/>
        </w:rPr>
        <w:t>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A36299" w:rsidP="005D0BDA" w:rsidR="00A36299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260A" w:rsidP="00537B78" w:rsidR="0050260A">
      <w:r>
        <w:separator/>
      </w:r>
    </w:p>
  </w:endnote>
  <w:endnote w:id="0" w:type="continuationSeparator">
    <w:p w:rsidRDefault="0050260A" w:rsidP="00537B78" w:rsidR="00502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260A" w:rsidP="00537B78" w:rsidR="0050260A">
      <w:r>
        <w:separator/>
      </w:r>
    </w:p>
  </w:footnote>
  <w:footnote w:id="0" w:type="continuationSeparator">
    <w:p w:rsidRDefault="0050260A" w:rsidP="00537B78" w:rsidR="005026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6299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7C26AD">
      <w:t>4648</w:t>
    </w:r>
    <w:r w:rsidR="00CC70B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D7C82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60A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B60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26AD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3AD7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6299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27926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4CA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4648</izvorni_sadrzaj>
    <derivirana_varijabla naziv="DomainObject.Predmet.Broj_1">4648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St-4648/2016</izvorni_sadrzaj>
    <derivirana_varijabla naziv="DomainObject.Predmet.OznakaBroj_1">St-4648/2016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ZAHIROVIĆ ŠEMA j.d.o.o. za trgovinu i usluge zastupanog po punomoćniku Šema Zahirović</izvorni_sadrzaj>
    <derivirana_varijabla naziv="DomainObject.Predmet.ProtustrankaFormated_1">  ZAHIROVIĆ ŠEMA j.d.o.o. za trgovinu i usluge zastupanog po punomoćniku Šema Zahirović</derivirana_varijabla>
  </DomainObject.Predmet.ProtustrankaFormated>
  <DomainObject.Predmet.ProtustrankaFormatedOIB>
    <izvorni_sadrzaj>  ZAHIROVIĆ ŠEMA j.d.o.o. za trgovinu i usluge, OIB 51806328463 zastupanog po punomoćniku Šema Zahirović</izvorni_sadrzaj>
    <derivirana_varijabla naziv="DomainObject.Predmet.ProtustrankaFormatedOIB_1">  ZAHIROVIĆ ŠEMA j.d.o.o. za trgovinu i usluge, OIB 51806328463 zastupanog po punomoćniku Šema Zahirović</derivirana_varijabla>
  </DomainObject.Predmet.ProtustrankaFormatedOIB>
  <DomainObject.Predmet.ProtustrankaFormatedWithAdress>
    <izvorni_sadrzaj> ZAHIROVIĆ ŠEMA j.d.o.o. za trgovinu i usluge, Borongajska cesta 57 A, 10000 Zagreb zastupanog po punomoćniku Šema Zahirović</izvorni_sadrzaj>
    <derivirana_varijabla naziv="DomainObject.Predmet.ProtustrankaFormatedWithAdress_1"> ZAHIROVIĆ ŠEMA j.d.o.o. za trgovinu i usluge, Borongajska cesta 57 A, 10000 Zagreb zastupanog po punomoćniku Šema Zahirović</derivirana_varijabla>
  </DomainObject.Predmet.ProtustrankaFormatedWithAdress>
  <DomainObject.Predmet.ProtustrankaFormatedWithAdressOIB>
    <izvorni_sadrzaj> ZAHIROVIĆ ŠEMA j.d.o.o. za trgovinu i usluge, OIB 51806328463, Borongajska cesta 57 A, 10000 Zagreb zastupanog po punomoćniku Šema Zahirović</izvorni_sadrzaj>
    <derivirana_varijabla naziv="DomainObject.Predmet.ProtustrankaFormatedWithAdressOIB_1"> ZAHIROVIĆ ŠEMA j.d.o.o. za trgovinu i usluge, OIB 51806328463, Borongajska cesta 57 A, 10000 Zagreb zastupanog po punomoćniku Šema Zahirović</derivirana_varijabla>
  </DomainObject.Predmet.ProtustrankaFormatedWithAdressOIB>
  <DomainObject.Predmet.ProtustrankaWithAdress>
    <izvorni_sadrzaj>ZAHIROVIĆ ŠEMA j.d.o.o. za trgovinu i usluge Borongajska cesta 57 A, 10000 Zagreb</izvorni_sadrzaj>
    <derivirana_varijabla naziv="DomainObject.Predmet.ProtustrankaWithAdress_1">ZAHIROVIĆ ŠEMA j.d.o.o. za trgovinu i usluge Borongajska cesta 57 A, 10000 Zagreb</derivirana_varijabla>
  </DomainObject.Predmet.ProtustrankaWithAdress>
  <DomainObject.Predmet.ProtustrankaWithAdressOIB>
    <izvorni_sadrzaj>ZAHIROVIĆ ŠEMA j.d.o.o. za trgovinu i usluge, OIB 51806328463, Borongajska cesta 57 A, 10000 Zagreb</izvorni_sadrzaj>
    <derivirana_varijabla naziv="DomainObject.Predmet.ProtustrankaWithAdressOIB_1">ZAHIROVIĆ ŠEMA j.d.o.o. za trgovinu i usluge, OIB 51806328463, Borongajska cesta 57 A, 10000 Zagreb</derivirana_varijabla>
  </DomainObject.Predmet.ProtustrankaWithAdressOIB>
  <DomainObject.Predmet.ProtustrankaNazivFormated>
    <izvorni_sadrzaj>ZAHIROVIĆ ŠEMA j.d.o.o. za trgovinu i usluge</izvorni_sadrzaj>
    <derivirana_varijabla naziv="DomainObject.Predmet.ProtustrankaNazivFormated_1">ZAHIROVIĆ ŠEMA j.d.o.o. za trgovinu i usluge</derivirana_varijabla>
  </DomainObject.Predmet.ProtustrankaNazivFormated>
  <DomainObject.Predmet.ProtustrankaNazivFormatedOIB>
    <izvorni_sadrzaj>ZAHIROVIĆ ŠEMA j.d.o.o. za trgovinu i usluge, OIB 51806328463</izvorni_sadrzaj>
    <derivirana_varijabla naziv="DomainObject.Predmet.ProtustrankaNazivFormatedOIB_1">ZAHIROVIĆ ŠEMA j.d.o.o. za trgovinu i usluge, OIB 51806328463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ZAHIROVIĆ ŠEMA j.d.o.o. za trgovinu i usluge zastupanog po punomoćniku Šema Zahirović</item>
    </izvorni_sadrzaj>
    <derivirana_varijabla naziv="DomainObject.Predmet.ProtuStrankaListFormated_1">
      <item>ZAHIROVIĆ ŠEMA j.d.o.o. za trgovinu i usluge zastupanog po punomoćniku Šema Zahirović</item>
    </derivirana_varijabla>
  </DomainObject.Predmet.ProtuStrankaListFormated>
  <DomainObject.Predmet.ProtuStrankaListFormatedOIB>
    <izvorni_sadrzaj>
      <item>ZAHIROVIĆ ŠEMA j.d.o.o. za trgovinu i usluge, OIB 51806328463 zastupanog po punomoćniku Šema Zahirović</item>
    </izvorni_sadrzaj>
    <derivirana_varijabla naziv="DomainObject.Predmet.ProtuStrankaListFormatedOIB_1">
      <item>ZAHIROVIĆ ŠEMA j.d.o.o. za trgovinu i usluge, OIB 51806328463 zastupanog po punomoćniku Šema Zahirović</item>
    </derivirana_varijabla>
  </DomainObject.Predmet.ProtuStrankaListFormatedOIB>
  <DomainObject.Predmet.ProtuStrankaListFormatedWithAdress>
    <izvorni_sadrzaj>
      <item>ZAHIROVIĆ ŠEMA j.d.o.o. za trgovinu i usluge, Borongajska cesta 57 A, 10000 Zagreb zastupanog po punomoćniku Šema Zahirović</item>
    </izvorni_sadrzaj>
    <derivirana_varijabla naziv="DomainObject.Predmet.ProtuStrankaListFormatedWithAdress_1">
      <item>ZAHIROVIĆ ŠEMA j.d.o.o. za trgovinu i usluge, Borongajska cesta 57 A, 10000 Zagreb zastupanog po punomoćniku Šema Zahirović</item>
    </derivirana_varijabla>
  </DomainObject.Predmet.ProtuStrankaListFormatedWithAdress>
  <DomainObject.Predmet.ProtuStrankaListFormatedWithAdressOIB>
    <izvorni_sadrzaj>
      <item>ZAHIROVIĆ ŠEMA j.d.o.o. za trgovinu i usluge, OIB 51806328463, Borongajska cesta 57 A, 10000 Zagreb zastupanog po punomoćniku Šema Zahirović</item>
    </izvorni_sadrzaj>
    <derivirana_varijabla naziv="DomainObject.Predmet.ProtuStrankaListFormatedWithAdressOIB_1">
      <item>ZAHIROVIĆ ŠEMA j.d.o.o. za trgovinu i usluge, OIB 51806328463, Borongajska cesta 57 A, 10000 Zagreb zastupanog po punomoćniku Šema Zahirović</item>
    </derivirana_varijabla>
  </DomainObject.Predmet.ProtuStrankaListFormatedWithAdressOIB>
  <DomainObject.Predmet.ProtuStrankaListNazivFormated>
    <izvorni_sadrzaj>
      <item>ZAHIROVIĆ ŠEMA j.d.o.o. za trgovinu i usluge</item>
    </izvorni_sadrzaj>
    <derivirana_varijabla naziv="DomainObject.Predmet.ProtuStrankaListNazivFormated_1">
      <item>ZAHIROVIĆ ŠEMA j.d.o.o. za trgovinu i usluge</item>
    </derivirana_varijabla>
  </DomainObject.Predmet.ProtuStrankaListNazivFormated>
  <DomainObject.Predmet.ProtuStrankaListNazivFormatedOIB>
    <izvorni_sadrzaj>
      <item>ZAHIROVIĆ ŠEMA j.d.o.o. za trgovinu i usluge, OIB 51806328463</item>
    </izvorni_sadrzaj>
    <derivirana_varijabla naziv="DomainObject.Predmet.ProtuStrankaListNazivFormatedOIB_1">
      <item>ZAHIROVIĆ ŠEMA j.d.o.o. za trgovinu i usluge, OIB 51806328463</item>
    </derivirana_varijabla>
  </DomainObject.Predmet.ProtuStrankaListNazivFormatedOIB>
  <DomainObject.Predmet.OstaliListFormated>
    <izvorni_sadrzaj>
      <item>Šema Zahirović punomoćnik sudionika u postupku ZAHIROVIĆ ŠEMA j.d.o.o. za trgovinu i usluge</item>
    </izvorni_sadrzaj>
    <derivirana_varijabla naziv="DomainObject.Predmet.OstaliListFormated_1">
      <item>Šema Zahirović punomoćnik sudionika u postupku ZAHIROVIĆ ŠEMA j.d.o.o. za trgovinu i usluge</item>
    </derivirana_varijabla>
  </DomainObject.Predmet.OstaliListFormated>
  <DomainObject.Predmet.OstaliListFormatedOIB>
    <izvorni_sadrzaj>
      <item>Šema Zahirović, OIB 60119446172 punomoćnik sudionika u postupku ZAHIROVIĆ ŠEMA j.d.o.o. za trgovinu i usluge</item>
    </izvorni_sadrzaj>
    <derivirana_varijabla naziv="DomainObject.Predmet.OstaliListFormatedOIB_1">
      <item>Šema Zahirović, OIB 60119446172 punomoćnik sudionika u postupku ZAHIROVIĆ ŠEMA j.d.o.o. za trgovinu i usluge</item>
    </derivirana_varijabla>
  </DomainObject.Predmet.OstaliListFormatedOIB>
  <DomainObject.Predmet.OstaliListFormatedWithAdress>
    <izvorni_sadrzaj>
      <item>Šema Zahirović, Vinka Milića 45, 21000 Split punomoćnik sudionika u postupku ZAHIROVIĆ ŠEMA j.d.o.o. za trgovinu i usluge</item>
    </izvorni_sadrzaj>
    <derivirana_varijabla naziv="DomainObject.Predmet.OstaliListFormatedWithAdress_1">
      <item>Šema Zahirović, Vinka Milića 45, 21000 Split punomoćnik sudionika u postupku ZAHIROVIĆ ŠEMA j.d.o.o. za trgovinu i usluge</item>
    </derivirana_varijabla>
  </DomainObject.Predmet.OstaliListFormatedWithAdress>
  <DomainObject.Predmet.OstaliListFormatedWithAdressOIB>
    <izvorni_sadrzaj>
      <item>Šema Zahirović, OIB 60119446172, Vinka Milića 45, 21000 Split punomoćnik sudionika u postupku ZAHIROVIĆ ŠEMA j.d.o.o. za trgovinu i usluge</item>
    </izvorni_sadrzaj>
    <derivirana_varijabla naziv="DomainObject.Predmet.OstaliListFormatedWithAdressOIB_1">
      <item>Šema Zahirović, OIB 60119446172, Vinka Milića 45, 21000 Split punomoćnik sudionika u postupku ZAHIROVIĆ ŠEMA j.d.o.o. za trgovinu i usluge</item>
    </derivirana_varijabla>
  </DomainObject.Predmet.OstaliListFormatedWithAdressOIB>
  <DomainObject.Predmet.OstaliListNazivFormated>
    <izvorni_sadrzaj>
      <item>Šema Zahirović</item>
    </izvorni_sadrzaj>
    <derivirana_varijabla naziv="DomainObject.Predmet.OstaliListNazivFormated_1">
      <item>Šema Zahirović</item>
    </derivirana_varijabla>
  </DomainObject.Predmet.OstaliListNazivFormated>
  <DomainObject.Predmet.OstaliListNazivFormatedOIB>
    <izvorni_sadrzaj>
      <item>Šema Zahirović, OIB 60119446172</item>
    </izvorni_sadrzaj>
    <derivirana_varijabla naziv="DomainObject.Predmet.OstaliListNazivFormatedOIB_1">
      <item>Šema Zahirović, OIB 60119446172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ZAHIROVIĆ ŠEMA j.d.o.o. za trgovinu i usluge</izvorni_sadrzaj>
    <derivirana_varijabla naziv="DomainObject.Predmet.ProtustrankaIDrugi_1">ZAHIROVIĆ ŠEMA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ZAHIROVIĆ ŠEMA j.d.o.o. za trgovinu i usluge, OIB 51806328463, Borongajska cesta 57 A, 10000 Zagreb</izvorni_sadrzaj>
    <derivirana_varijabla naziv="DomainObject.Predmet.ProtustrankaIDrugiAdressOIB_1">ZAHIROVIĆ ŠEMA j.d.o.o. za trgovinu i usluge, OIB 51806328463, Borongajska cesta 57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ZAHIROVIĆ ŠEMA j.d.o.o. za trgovinu i usluge</item>
      <item>Šema Zahirović</item>
    </izvorni_sadrzaj>
    <derivirana_varijabla naziv="DomainObject.Predmet.SudioniciListNaziv_1">
      <item>FINA Regionalni centar Zagreb</item>
      <item>ZAHIROVIĆ ŠEMA j.d.o.o. za trgovinu i usluge</item>
      <item>Šema Zahirović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ZAHIROVIĆ ŠEMA j.d.o.o. za trgovinu i usluge, OIB 51806328463, Borongajska cesta 57 A,10000 Zagreb</item>
      <item>Šema Zahirović, OIB 60119446172, Vinka Milića 45,21000 Split</item>
    </izvorni_sadrzaj>
    <derivirana_varijabla naziv="DomainObject.Predmet.SudioniciListAdressOIB_1">
      <item>FINA Regionalni centar Zagreb, OIB 85821130368, Trg svibanjskih žrtava 1995. br. 1,10000 Zagreb</item>
      <item>ZAHIROVIĆ ŠEMA j.d.o.o. za trgovinu i usluge, OIB 51806328463, Borongajska cesta 57 A,10000 Zagreb</item>
      <item>Šema Zahirović, OIB 60119446172, Vinka Milića 45,21000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C4C074-C0B6-4C6E-B5A7-179D986F29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2399</properties:Characters>
  <properties:Lines>72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2018-01-10T08:21:00Z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2018-01-10T08:22:00Z</cp:lastPrinted>
  <dcterms:modified xmlns:xsi="http://www.w3.org/2001/XMLSchema-instance" xsi:type="dcterms:W3CDTF">2018-01-10T08:22:00Z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