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b92b" w14:paraId="c58b92b" w:rsidRDefault="005D6592" w:rsidP="005D6592" w:rsidR="005D6592" w:rsidRPr="009215BF">
      <w:pPr>
        <w15:collapsed w:val="false"/>
      </w:pPr>
      <w:bookmarkStart w:name="_GoBack" w:id="0"/>
      <w:bookmarkEnd w:id="0"/>
      <w:r w:rsidRPr="009215BF">
        <w:rPr>
          <w:sz w:val="16"/>
          <w:szCs w:val="16"/>
        </w:rPr>
        <w:t xml:space="preserve">                          </w:t>
      </w:r>
      <w:r w:rsidRPr="009215BF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5BF">
        <w:rPr>
          <w:sz w:val="16"/>
          <w:szCs w:val="16"/>
        </w:rPr>
        <w:t xml:space="preserve">                   </w:t>
      </w:r>
      <w:r w:rsidRPr="009215BF">
        <w:t xml:space="preserve">                                         </w:t>
      </w:r>
    </w:p>
    <w:p w:rsidRDefault="005D6592" w:rsidP="005D6592" w:rsidR="005D6592" w:rsidRPr="009215BF">
      <w:r w:rsidRPr="009215BF">
        <w:t xml:space="preserve">    REPUBLIKA HRVATSKA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</w:r>
    </w:p>
    <w:p w:rsidRDefault="005D6592" w:rsidP="005D6592" w:rsidR="005D6592" w:rsidRPr="009215BF">
      <w:r w:rsidRPr="009215BF">
        <w:t>TRGOVAČKI SUD U PAZINU</w:t>
      </w:r>
    </w:p>
    <w:p w:rsidRDefault="005D6592" w:rsidP="005D6592" w:rsidR="005D6592" w:rsidRPr="009215BF">
      <w:r w:rsidRPr="009215BF">
        <w:t xml:space="preserve">    52000 PAZIN, Dršćevka 1 </w:t>
      </w:r>
      <w:r w:rsidRPr="009215BF">
        <w:tab/>
      </w:r>
      <w:r w:rsidRPr="009215BF">
        <w:tab/>
      </w:r>
      <w:r w:rsidRPr="009215BF">
        <w:tab/>
      </w:r>
      <w:r w:rsidRPr="009215BF">
        <w:tab/>
      </w:r>
      <w:r w:rsidRPr="009215BF">
        <w:tab/>
        <w:t xml:space="preserve">       </w:t>
      </w:r>
    </w:p>
    <w:p w:rsidRDefault="005D6592" w:rsidP="005D6592" w:rsidR="005D6592" w:rsidRPr="009215BF">
      <w:pPr>
        <w:jc w:val="both"/>
      </w:pPr>
      <w:r w:rsidRPr="009215BF">
        <w:tab/>
      </w:r>
    </w:p>
    <w:p w:rsidRDefault="005D6592" w:rsidP="005D6592" w:rsidR="005D6592" w:rsidRPr="009215BF">
      <w:pPr>
        <w:jc w:val="center"/>
      </w:pPr>
      <w:r w:rsidRPr="009215BF">
        <w:t>R E P U B L I K A  H R V A T S K A</w:t>
      </w:r>
    </w:p>
    <w:p w:rsidRDefault="005D6592" w:rsidP="005D6592" w:rsidR="005D6592" w:rsidRPr="009215BF"/>
    <w:p w:rsidRDefault="005D6592" w:rsidP="005D6592" w:rsidR="005D6592" w:rsidRPr="009215BF">
      <w:pPr>
        <w:jc w:val="center"/>
      </w:pPr>
      <w:r w:rsidRPr="009215BF">
        <w:t>R J E Š E NJ E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>Trgovački sud u Pazinu, po stečajno</w:t>
      </w:r>
      <w:r w:rsidR="0000405A" w:rsidRPr="009215BF">
        <w:t>m</w:t>
      </w:r>
      <w:r w:rsidRPr="009215BF">
        <w:t xml:space="preserve"> su</w:t>
      </w:r>
      <w:r w:rsidR="0000405A" w:rsidRPr="009215BF">
        <w:t>cu Damiru Rabaru</w:t>
      </w:r>
      <w:r w:rsidRPr="009215BF">
        <w:t xml:space="preserve">, po prijedlogu predlagatelja FINANCIJSKE AGENCIJE, OIB: 85821130368, Regionalni centar Rijeka, Podružnica Pula, Giardini 5, radi otvaranja stečajnog postupka nad </w:t>
      </w:r>
      <w:r w:rsidR="00080AA3" w:rsidRPr="009215BF">
        <w:t xml:space="preserve">dužnikom </w:t>
      </w:r>
      <w:r w:rsidR="00826CA4">
        <w:t>2 A. SOUL TRADE j.d.o.o. Medulin, Centar 244</w:t>
      </w:r>
      <w:r w:rsidR="0064485F" w:rsidRPr="009215BF">
        <w:t xml:space="preserve">, OIB: </w:t>
      </w:r>
      <w:r w:rsidR="00826CA4" w:rsidRPr="00826CA4">
        <w:t>65717188070</w:t>
      </w:r>
      <w:r w:rsidRPr="009215BF">
        <w:t xml:space="preserve">,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r i j e š i o    j e</w:t>
      </w:r>
    </w:p>
    <w:p w:rsidRDefault="005D6592" w:rsidP="005D6592" w:rsidR="005D6592" w:rsidRPr="009215BF">
      <w:pPr>
        <w:jc w:val="both"/>
      </w:pPr>
    </w:p>
    <w:p w:rsidRDefault="005D6592" w:rsidP="00F66FE4" w:rsidR="004A5EDF" w:rsidRPr="009215BF">
      <w:pPr>
        <w:ind w:firstLine="720"/>
        <w:jc w:val="both"/>
      </w:pPr>
      <w:r w:rsidRPr="009215BF">
        <w:t xml:space="preserve">I. Otvara se stečajni postupak nad </w:t>
      </w:r>
      <w:r w:rsidR="00080AA3" w:rsidRPr="009215BF">
        <w:t xml:space="preserve">dužnikom </w:t>
      </w:r>
      <w:r w:rsidR="00826CA4">
        <w:t>2 A. SOUL TRADE j.d.o.o. Medulin, Centar 244</w:t>
      </w:r>
      <w:r w:rsidR="00826CA4" w:rsidRPr="009215BF">
        <w:t xml:space="preserve">, OIB: </w:t>
      </w:r>
      <w:r w:rsidR="00826CA4" w:rsidRPr="00826CA4">
        <w:t>65717188070</w:t>
      </w:r>
      <w:r w:rsidR="0035312C" w:rsidRPr="009215BF">
        <w:t>.</w:t>
      </w:r>
    </w:p>
    <w:p w:rsidRDefault="0035312C" w:rsidP="00F66FE4" w:rsidR="0035312C" w:rsidRPr="009215BF">
      <w:pPr>
        <w:ind w:firstLine="720"/>
        <w:jc w:val="both"/>
      </w:pPr>
    </w:p>
    <w:p w:rsidRDefault="00EA176C" w:rsidP="00EA176C" w:rsidR="00EA176C" w:rsidRPr="009215BF">
      <w:pPr>
        <w:ind w:firstLine="720"/>
        <w:jc w:val="both"/>
      </w:pPr>
      <w:r w:rsidRPr="009215BF">
        <w:t xml:space="preserve">II. Za stečajnog upravitelja imenuje se </w:t>
      </w:r>
      <w:r w:rsidR="00826CA4">
        <w:t>Dubravka Stašić</w:t>
      </w:r>
      <w:r w:rsidRPr="009215BF">
        <w:t xml:space="preserve">, </w:t>
      </w:r>
      <w:r w:rsidR="00826CA4">
        <w:t>Rijeka</w:t>
      </w:r>
      <w:r w:rsidRPr="009215BF">
        <w:t xml:space="preserve">, </w:t>
      </w:r>
      <w:r w:rsidR="00826CA4">
        <w:t>Vatroslava Lisinskog 2</w:t>
      </w:r>
      <w:r w:rsidRPr="009215BF">
        <w:t xml:space="preserve">, OIB: </w:t>
      </w:r>
      <w:r w:rsidR="00826CA4">
        <w:t>23303100671</w:t>
      </w:r>
      <w:r w:rsidRPr="009215BF">
        <w:t>.</w:t>
      </w:r>
    </w:p>
    <w:p w:rsidRDefault="008E02E7" w:rsidP="005D6592" w:rsidR="008E02E7" w:rsidRPr="009215BF">
      <w:pPr>
        <w:ind w:firstLine="720"/>
        <w:jc w:val="both"/>
      </w:pPr>
    </w:p>
    <w:p w:rsidRDefault="005D6592" w:rsidP="0035312C" w:rsidR="0012578E" w:rsidRPr="009215BF">
      <w:pPr>
        <w:ind w:firstLine="720"/>
        <w:jc w:val="both"/>
      </w:pPr>
      <w:r w:rsidRPr="009215BF">
        <w:t>I</w:t>
      </w:r>
      <w:r w:rsidR="00DC4994" w:rsidRPr="009215BF">
        <w:t>II</w:t>
      </w:r>
      <w:r w:rsidRPr="009215BF">
        <w:t xml:space="preserve">. Zaključuje se stečajni postupak nad </w:t>
      </w:r>
      <w:r w:rsidR="00826CA4">
        <w:t>2 A. SOUL TRADE j.d.o.o. Medulin, Centar 244</w:t>
      </w:r>
      <w:r w:rsidR="00826CA4" w:rsidRPr="009215BF">
        <w:t xml:space="preserve">, OIB: </w:t>
      </w:r>
      <w:r w:rsidR="00826CA4" w:rsidRPr="00826CA4">
        <w:t>65717188070</w:t>
      </w:r>
      <w:r w:rsidR="0035312C" w:rsidRPr="009215BF">
        <w:t>.</w:t>
      </w:r>
    </w:p>
    <w:p w:rsidRDefault="0035312C" w:rsidP="0035312C" w:rsidR="0035312C" w:rsidRPr="009215BF">
      <w:pPr>
        <w:ind w:firstLine="720"/>
        <w:jc w:val="both"/>
      </w:pPr>
    </w:p>
    <w:p w:rsidRDefault="005D6592" w:rsidP="00B7595F" w:rsidR="005D6592" w:rsidRPr="009215BF">
      <w:pPr>
        <w:jc w:val="center"/>
        <w:rPr>
          <w:bCs/>
        </w:rPr>
      </w:pPr>
      <w:r w:rsidRPr="009215BF">
        <w:rPr>
          <w:bCs/>
        </w:rPr>
        <w:t>Obrazloženje</w:t>
      </w:r>
    </w:p>
    <w:p w:rsidRDefault="005D6592" w:rsidP="005D6592" w:rsidR="005D6592" w:rsidRPr="009215BF">
      <w:pPr>
        <w:rPr>
          <w:bCs/>
        </w:rPr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Rješenjem ovog suda posl.br. </w:t>
      </w:r>
      <w:r w:rsidR="003C6907" w:rsidRPr="009215BF">
        <w:t>St-</w:t>
      </w:r>
      <w:r w:rsidR="00826CA4">
        <w:t>429</w:t>
      </w:r>
      <w:r w:rsidR="003C6907" w:rsidRPr="009215BF">
        <w:t>/1</w:t>
      </w:r>
      <w:r w:rsidR="006F2D86" w:rsidRPr="009215BF">
        <w:t>7</w:t>
      </w:r>
      <w:r w:rsidR="003C6907" w:rsidRPr="009215BF">
        <w:t xml:space="preserve">-4 od </w:t>
      </w:r>
      <w:r w:rsidR="00826CA4">
        <w:t>4</w:t>
      </w:r>
      <w:r w:rsidR="003C6907" w:rsidRPr="009215BF">
        <w:t xml:space="preserve">. </w:t>
      </w:r>
      <w:r w:rsidR="00826CA4">
        <w:t>rujna</w:t>
      </w:r>
      <w:r w:rsidR="00584927" w:rsidRPr="009215BF">
        <w:t xml:space="preserve"> </w:t>
      </w:r>
      <w:r w:rsidR="003C6907" w:rsidRPr="009215BF">
        <w:t>2017</w:t>
      </w:r>
      <w:r w:rsidRPr="009215B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ind w:firstLine="708"/>
        <w:jc w:val="both"/>
      </w:pPr>
      <w:r w:rsidRPr="009215BF">
        <w:t xml:space="preserve">Navedeno rješenje objavljeno je na mrežnoj stranici e-oglasna ploča sudova </w:t>
      </w:r>
      <w:r w:rsidR="00826CA4">
        <w:t>4</w:t>
      </w:r>
      <w:r w:rsidR="00584927" w:rsidRPr="009215BF">
        <w:t xml:space="preserve">. </w:t>
      </w:r>
      <w:r w:rsidR="00826CA4">
        <w:t>rujna</w:t>
      </w:r>
      <w:r w:rsidR="00584927" w:rsidRPr="009215BF">
        <w:t xml:space="preserve"> 2017</w:t>
      </w:r>
      <w:r w:rsidRPr="009215B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9215BF">
      <w:pPr>
        <w:ind w:firstLine="708"/>
        <w:jc w:val="both"/>
      </w:pPr>
    </w:p>
    <w:p w:rsidRDefault="005D6592" w:rsidP="005D6592" w:rsidR="005D6592" w:rsidRPr="009215BF">
      <w:pPr>
        <w:jc w:val="both"/>
      </w:pPr>
      <w:r w:rsidRPr="009215BF">
        <w:tab/>
        <w:t xml:space="preserve">Budući da nije utvrđeno da dužnik ima imovinu, temeljem čl. 132. SZ-a, rješenjem posl. broj: </w:t>
      </w:r>
      <w:r w:rsidR="00CD42C9" w:rsidRPr="009215BF">
        <w:t>St-</w:t>
      </w:r>
      <w:r w:rsidR="00826CA4">
        <w:t>429</w:t>
      </w:r>
      <w:r w:rsidR="00CD42C9" w:rsidRPr="009215BF">
        <w:t>/1</w:t>
      </w:r>
      <w:r w:rsidR="00584927" w:rsidRPr="009215BF">
        <w:t>7</w:t>
      </w:r>
      <w:r w:rsidR="00CD42C9" w:rsidRPr="009215BF">
        <w:t>-</w:t>
      </w:r>
      <w:r w:rsidR="00826CA4">
        <w:t>9</w:t>
      </w:r>
      <w:r w:rsidR="00CD42C9" w:rsidRPr="009215BF">
        <w:t xml:space="preserve"> od </w:t>
      </w:r>
      <w:r w:rsidR="00826CA4">
        <w:t>11</w:t>
      </w:r>
      <w:r w:rsidR="00CD42C9" w:rsidRPr="009215BF">
        <w:t xml:space="preserve">. </w:t>
      </w:r>
      <w:r w:rsidR="00826CA4">
        <w:t>listopada</w:t>
      </w:r>
      <w:r w:rsidR="00584927" w:rsidRPr="009215BF">
        <w:t xml:space="preserve"> </w:t>
      </w:r>
      <w:r w:rsidRPr="009215BF">
        <w:t>201</w:t>
      </w:r>
      <w:r w:rsidR="00903923" w:rsidRPr="009215BF">
        <w:t>7</w:t>
      </w:r>
      <w:r w:rsidRPr="009215B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9215BF"/>
    <w:p w:rsidRDefault="005D6592" w:rsidP="005D6592" w:rsidR="005D6592" w:rsidRPr="009215BF">
      <w:pPr>
        <w:jc w:val="both"/>
      </w:pPr>
      <w:r w:rsidRPr="009215BF">
        <w:tab/>
        <w:t xml:space="preserve">Navedeno rješenje objavljeno je na e-oglasnoj ploči suda </w:t>
      </w:r>
      <w:r w:rsidR="00826CA4">
        <w:t>11</w:t>
      </w:r>
      <w:r w:rsidR="00584927" w:rsidRPr="009215BF">
        <w:t xml:space="preserve">. </w:t>
      </w:r>
      <w:r w:rsidR="00826CA4">
        <w:t>listopada</w:t>
      </w:r>
      <w:r w:rsidR="00584927" w:rsidRPr="009215BF">
        <w:t xml:space="preserve"> 2017</w:t>
      </w:r>
      <w:r w:rsidR="00923B89" w:rsidRPr="009215BF">
        <w:t>.</w:t>
      </w:r>
      <w:r w:rsidRPr="009215BF">
        <w:t xml:space="preserve">, a skinuto je sa oglasne </w:t>
      </w:r>
      <w:r w:rsidR="0028256D" w:rsidRPr="009215BF">
        <w:t xml:space="preserve">ploče </w:t>
      </w:r>
      <w:r w:rsidR="00826CA4">
        <w:t>20</w:t>
      </w:r>
      <w:r w:rsidR="000C5E03" w:rsidRPr="009215BF">
        <w:t xml:space="preserve">. </w:t>
      </w:r>
      <w:r w:rsidR="00826CA4">
        <w:t>listopada</w:t>
      </w:r>
      <w:r w:rsidR="000C5E03" w:rsidRPr="009215BF">
        <w:t xml:space="preserve"> 2017</w:t>
      </w:r>
      <w:r w:rsidRPr="009215BF">
        <w:t xml:space="preserve">. U roku od 15 dana, koji rok je istekao </w:t>
      </w:r>
      <w:r w:rsidR="00826CA4">
        <w:t>3</w:t>
      </w:r>
      <w:r w:rsidR="000C5E03" w:rsidRPr="009215BF">
        <w:t xml:space="preserve">. </w:t>
      </w:r>
      <w:r w:rsidR="00826CA4">
        <w:t>studeni</w:t>
      </w:r>
      <w:r w:rsidR="00B07BA3" w:rsidRPr="009215BF">
        <w:t xml:space="preserve"> </w:t>
      </w:r>
      <w:r w:rsidR="000C5E03" w:rsidRPr="009215BF">
        <w:t>2017</w:t>
      </w:r>
      <w:r w:rsidRPr="009215B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ind w:firstLine="720"/>
        <w:jc w:val="both"/>
      </w:pPr>
      <w:r w:rsidRPr="009215BF">
        <w:lastRenderedPageBreak/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9215BF">
      <w:pPr>
        <w:ind w:firstLine="720"/>
        <w:jc w:val="both"/>
      </w:pPr>
    </w:p>
    <w:p w:rsidRDefault="00B03A3A" w:rsidP="00DC4994" w:rsidR="005D6592" w:rsidRPr="009215BF">
      <w:pPr>
        <w:jc w:val="both"/>
      </w:pPr>
      <w:r w:rsidRPr="009215BF">
        <w:tab/>
      </w:r>
      <w:r w:rsidR="005D6592" w:rsidRPr="009215BF">
        <w:t>Ovo rješenje dostavljeno je sukladno čl. 132. st. 3. i 4., u vezi s čl. 131. SZ-a.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center"/>
      </w:pPr>
      <w:r w:rsidRPr="009215BF">
        <w:t>U Pazinu,</w:t>
      </w:r>
      <w:r w:rsidR="00621F87" w:rsidRPr="009215BF">
        <w:t xml:space="preserve"> </w:t>
      </w:r>
      <w:r w:rsidR="009C4EA9">
        <w:t>13</w:t>
      </w:r>
      <w:r w:rsidR="00621F87" w:rsidRPr="009215BF">
        <w:t xml:space="preserve">. </w:t>
      </w:r>
      <w:r w:rsidR="009C4EA9">
        <w:t>studeni</w:t>
      </w:r>
      <w:r w:rsidR="00323990" w:rsidRPr="009215BF">
        <w:t xml:space="preserve"> </w:t>
      </w:r>
      <w:r w:rsidRPr="009215BF">
        <w:t>201</w:t>
      </w:r>
      <w:r w:rsidR="009C63AA" w:rsidRPr="009215BF">
        <w:t>7</w:t>
      </w:r>
      <w:r w:rsidRPr="009215BF">
        <w:t>.</w:t>
      </w:r>
    </w:p>
    <w:p w:rsidRDefault="005D6592" w:rsidP="005D6592" w:rsidR="005D6592" w:rsidRPr="009215BF">
      <w:pPr>
        <w:ind w:firstLine="720" w:left="2880"/>
        <w:jc w:val="both"/>
      </w:pPr>
    </w:p>
    <w:p w:rsidRDefault="009C4EA9" w:rsidP="005D6592" w:rsidR="005D6592" w:rsidRPr="009215BF">
      <w:pPr>
        <w:ind w:firstLine="720" w:left="5652"/>
        <w:jc w:val="both"/>
      </w:pPr>
      <w:r>
        <w:t xml:space="preserve">    S</w:t>
      </w:r>
      <w:r w:rsidR="005D6592" w:rsidRPr="009215BF">
        <w:t>u</w:t>
      </w:r>
      <w:r w:rsidR="00EC0D58" w:rsidRPr="009215BF">
        <w:t>dac</w:t>
      </w:r>
    </w:p>
    <w:p w:rsidRDefault="00EC0D58" w:rsidP="005D6592" w:rsidR="005D6592" w:rsidRPr="009215BF">
      <w:pPr>
        <w:ind w:firstLine="720" w:left="5652"/>
        <w:jc w:val="both"/>
      </w:pPr>
      <w:r w:rsidRPr="009215BF">
        <w:t>Damir Rabar</w:t>
      </w:r>
      <w:r w:rsidR="00BD6E00">
        <w:t>, v.r.</w:t>
      </w: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</w:p>
    <w:p w:rsidRDefault="005D6592" w:rsidP="005D6592" w:rsidR="005D6592" w:rsidRPr="009215BF">
      <w:pPr>
        <w:jc w:val="both"/>
      </w:pPr>
      <w:r w:rsidRPr="009215BF">
        <w:t>UPUTA O PRAVNOM LIJEKU:</w:t>
      </w:r>
    </w:p>
    <w:p w:rsidRDefault="005D6592" w:rsidP="005D6592" w:rsidR="005D6592" w:rsidRPr="009215BF">
      <w:pPr>
        <w:ind w:firstLine="720"/>
        <w:jc w:val="both"/>
      </w:pPr>
      <w:r w:rsidRPr="009215B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/>
    <w:p w:rsidRDefault="009C4EA9" w:rsidP="005D6592" w:rsidR="009C4EA9" w:rsidRPr="009215BF"/>
    <w:p w:rsidRDefault="005D6592" w:rsidP="004A5EDF" w:rsidR="009C4EA9">
      <w:pPr>
        <w:jc w:val="both"/>
      </w:pPr>
      <w:r w:rsidRPr="009215BF">
        <w:t>DNA:</w:t>
      </w:r>
    </w:p>
    <w:p w:rsidRDefault="009C4EA9" w:rsidP="004A5EDF" w:rsidR="009C4EA9">
      <w:pPr>
        <w:pStyle w:val="Odlomakpopisa"/>
        <w:numPr>
          <w:ilvl w:val="0"/>
          <w:numId w:val="1"/>
        </w:numPr>
        <w:jc w:val="both"/>
      </w:pPr>
      <w:r>
        <w:t>dužniku 2 A. SOUL TRADE j.d.o.o. Medulin, Centar 244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predlagatelju</w:t>
      </w:r>
      <w:r w:rsidR="00CB7466" w:rsidRPr="009215BF">
        <w:t xml:space="preserve"> FINANCIJSKA</w:t>
      </w:r>
      <w:r w:rsidR="00A916A7" w:rsidRPr="009215BF">
        <w:t xml:space="preserve"> AGENCIJA</w:t>
      </w:r>
      <w:r w:rsidR="00621F87" w:rsidRPr="009215BF">
        <w:t xml:space="preserve"> </w:t>
      </w:r>
      <w:r w:rsidR="00221A70">
        <w:t>–</w:t>
      </w:r>
      <w:r w:rsidR="00621F87" w:rsidRPr="009215BF">
        <w:t xml:space="preserve"> </w:t>
      </w:r>
      <w:r w:rsidR="00221A70">
        <w:t>RC Rijeka, F. Kurelca 8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stečajn</w:t>
      </w:r>
      <w:r w:rsidR="009C4EA9">
        <w:t>oj</w:t>
      </w:r>
      <w:r w:rsidR="00397CB5" w:rsidRPr="009215BF">
        <w:t xml:space="preserve"> </w:t>
      </w:r>
      <w:r w:rsidRPr="009215BF">
        <w:t>upravitelj</w:t>
      </w:r>
      <w:r w:rsidR="009C4EA9">
        <w:t>ici</w:t>
      </w:r>
      <w:r w:rsidR="00621F87" w:rsidRPr="009215BF">
        <w:t xml:space="preserve"> </w:t>
      </w:r>
      <w:r w:rsidR="009C4EA9">
        <w:t>Dubravki Stašić</w:t>
      </w:r>
      <w:r w:rsidR="009C4EA9" w:rsidRPr="009215BF">
        <w:t xml:space="preserve">, </w:t>
      </w:r>
      <w:r w:rsidR="009C4EA9">
        <w:t>Rijeka</w:t>
      </w:r>
      <w:r w:rsidR="009C4EA9" w:rsidRPr="009215BF">
        <w:t xml:space="preserve">, </w:t>
      </w:r>
      <w:r w:rsidR="009C4EA9">
        <w:t>Vatroslava Lisinskog 2</w:t>
      </w:r>
      <w:r w:rsidR="00133797" w:rsidRPr="009215BF">
        <w:t>,</w:t>
      </w:r>
    </w:p>
    <w:p w:rsidRDefault="005D6592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ŽDO Pula</w:t>
      </w:r>
      <w:r w:rsidR="00B7595F" w:rsidRPr="009215BF">
        <w:t xml:space="preserve">, </w:t>
      </w:r>
      <w:r w:rsidR="00221A70">
        <w:t>Rovinjska 2a</w:t>
      </w:r>
      <w:r w:rsidR="00E303E6" w:rsidRPr="009215BF">
        <w:tab/>
      </w:r>
    </w:p>
    <w:p w:rsidRDefault="003B5C56" w:rsidP="006B422D" w:rsidR="009C4EA9">
      <w:pPr>
        <w:pStyle w:val="Odlomakpopisa"/>
        <w:numPr>
          <w:ilvl w:val="0"/>
          <w:numId w:val="1"/>
        </w:numPr>
        <w:jc w:val="both"/>
      </w:pPr>
      <w:r w:rsidRPr="009215BF">
        <w:t>Ministarstvo financija, Porezna uprava - Područni ured Pazin, M.B.Rašana 2/4, Pazin</w:t>
      </w:r>
    </w:p>
    <w:p w:rsidRDefault="006B422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>e-oglasna ploča suda – osam dana</w:t>
      </w:r>
    </w:p>
    <w:p w:rsidRDefault="009C424D" w:rsidP="009C4EA9" w:rsidR="009C4EA9">
      <w:pPr>
        <w:pStyle w:val="Odlomakpopisa"/>
        <w:numPr>
          <w:ilvl w:val="0"/>
          <w:numId w:val="1"/>
        </w:numPr>
        <w:jc w:val="both"/>
      </w:pPr>
      <w:r w:rsidRPr="009215BF">
        <w:t xml:space="preserve">sudskom registru </w:t>
      </w:r>
    </w:p>
    <w:p w:rsidRDefault="00460740" w:rsidP="009C4EA9" w:rsidR="00460740" w:rsidRPr="009215BF">
      <w:pPr>
        <w:pStyle w:val="Odlomakpopisa"/>
        <w:numPr>
          <w:ilvl w:val="0"/>
          <w:numId w:val="1"/>
        </w:numPr>
        <w:jc w:val="both"/>
      </w:pPr>
      <w:r w:rsidRPr="009215BF">
        <w:t>sudsko</w:t>
      </w:r>
      <w:r w:rsidR="00221A70">
        <w:t>m registru po pravomoćnosti</w:t>
      </w:r>
    </w:p>
    <w:p w:rsidRDefault="005D6592" w:rsidP="005D6592" w:rsidR="005D6592" w:rsidRPr="009215BF">
      <w:pPr>
        <w:jc w:val="both"/>
      </w:pPr>
    </w:p>
    <w:sectPr w:rsidSect="007926B9" w:rsidR="005D6592" w:rsidRPr="009215B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4EA9" w:rsidR="009C4EA9">
      <w:r>
        <w:separator/>
      </w:r>
    </w:p>
  </w:endnote>
  <w:endnote w:id="0" w:type="continuationSeparator">
    <w:p w:rsidRDefault="009C4EA9" w:rsidR="009C4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4EA9" w:rsidR="009C4EA9">
      <w:r>
        <w:separator/>
      </w:r>
    </w:p>
  </w:footnote>
  <w:footnote w:id="0" w:type="continuationSeparator">
    <w:p w:rsidRDefault="009C4EA9" w:rsidR="009C4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A9" w:rsidP="007926B9" w:rsidR="009C4E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EA9" w:rsidR="009C4E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A9" w:rsidP="007926B9" w:rsidR="009C4E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6E0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C4EA9" w:rsidP="007926B9" w:rsidR="009C4EA9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429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>
      <w:rPr>
        <w:sz w:val="23"/>
        <w:szCs w:val="23"/>
      </w:rPr>
      <w:t>10</w:t>
    </w:r>
  </w:p>
  <w:p w:rsidRDefault="009C4EA9" w:rsidP="007926B9" w:rsidR="009C4EA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4EA9" w:rsidR="009C4EA9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>
      <w:rPr>
        <w:sz w:val="23"/>
        <w:szCs w:val="23"/>
      </w:rPr>
      <w:t>429</w:t>
    </w:r>
    <w:r w:rsidRPr="00530514">
      <w:rPr>
        <w:sz w:val="23"/>
        <w:szCs w:val="23"/>
      </w:rPr>
      <w:t>/1</w:t>
    </w:r>
    <w:r>
      <w:rPr>
        <w:sz w:val="23"/>
        <w:szCs w:val="23"/>
      </w:rPr>
      <w:t>7</w:t>
    </w:r>
    <w:r w:rsidRPr="00530514">
      <w:rPr>
        <w:sz w:val="23"/>
        <w:szCs w:val="23"/>
      </w:rPr>
      <w:t>-</w:t>
    </w:r>
    <w:r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862901"/>
    <w:multiLevelType w:val="hybridMultilevel"/>
    <w:tmpl w:val="057A8E28"/>
    <w:lvl w:tplc="F55C5EF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134DD"/>
    <w:rsid w:val="0002638E"/>
    <w:rsid w:val="00030EDE"/>
    <w:rsid w:val="00034EDA"/>
    <w:rsid w:val="00050A34"/>
    <w:rsid w:val="00061605"/>
    <w:rsid w:val="00080AA3"/>
    <w:rsid w:val="00095A02"/>
    <w:rsid w:val="000A5EC4"/>
    <w:rsid w:val="000C5E03"/>
    <w:rsid w:val="000D31B4"/>
    <w:rsid w:val="000E0BBA"/>
    <w:rsid w:val="000F0A31"/>
    <w:rsid w:val="0012578E"/>
    <w:rsid w:val="00133797"/>
    <w:rsid w:val="00171F7C"/>
    <w:rsid w:val="001850D2"/>
    <w:rsid w:val="00185CD9"/>
    <w:rsid w:val="00193656"/>
    <w:rsid w:val="00197754"/>
    <w:rsid w:val="001C6F9E"/>
    <w:rsid w:val="001D01C0"/>
    <w:rsid w:val="001F6B0D"/>
    <w:rsid w:val="002145A1"/>
    <w:rsid w:val="00221A70"/>
    <w:rsid w:val="00237525"/>
    <w:rsid w:val="00255AFF"/>
    <w:rsid w:val="0028256D"/>
    <w:rsid w:val="002907A6"/>
    <w:rsid w:val="00297ADE"/>
    <w:rsid w:val="002C7B18"/>
    <w:rsid w:val="00311474"/>
    <w:rsid w:val="00322E0E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C6907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234B8"/>
    <w:rsid w:val="00530514"/>
    <w:rsid w:val="00540F66"/>
    <w:rsid w:val="005662B6"/>
    <w:rsid w:val="005747CA"/>
    <w:rsid w:val="00577618"/>
    <w:rsid w:val="00584927"/>
    <w:rsid w:val="00585A21"/>
    <w:rsid w:val="0058790E"/>
    <w:rsid w:val="0059525B"/>
    <w:rsid w:val="005A088D"/>
    <w:rsid w:val="005D6592"/>
    <w:rsid w:val="00616258"/>
    <w:rsid w:val="00621F87"/>
    <w:rsid w:val="0064485F"/>
    <w:rsid w:val="006945A2"/>
    <w:rsid w:val="00697542"/>
    <w:rsid w:val="006A1D67"/>
    <w:rsid w:val="006B422D"/>
    <w:rsid w:val="006C0A2B"/>
    <w:rsid w:val="006D47F8"/>
    <w:rsid w:val="006F2D86"/>
    <w:rsid w:val="00717458"/>
    <w:rsid w:val="0076431D"/>
    <w:rsid w:val="00766400"/>
    <w:rsid w:val="007926B9"/>
    <w:rsid w:val="007C334E"/>
    <w:rsid w:val="007E6549"/>
    <w:rsid w:val="007F1B9B"/>
    <w:rsid w:val="007F3F4B"/>
    <w:rsid w:val="008013C3"/>
    <w:rsid w:val="00826CA4"/>
    <w:rsid w:val="00844DB2"/>
    <w:rsid w:val="00864E52"/>
    <w:rsid w:val="00872608"/>
    <w:rsid w:val="008960E5"/>
    <w:rsid w:val="008A1710"/>
    <w:rsid w:val="008A2292"/>
    <w:rsid w:val="008A54D8"/>
    <w:rsid w:val="008B569C"/>
    <w:rsid w:val="008B70B8"/>
    <w:rsid w:val="008C6879"/>
    <w:rsid w:val="008D2FD3"/>
    <w:rsid w:val="008E02E7"/>
    <w:rsid w:val="008F1F9E"/>
    <w:rsid w:val="00903923"/>
    <w:rsid w:val="009215BF"/>
    <w:rsid w:val="00922EA3"/>
    <w:rsid w:val="00923B89"/>
    <w:rsid w:val="009A0019"/>
    <w:rsid w:val="009B2C8A"/>
    <w:rsid w:val="009C424D"/>
    <w:rsid w:val="009C4C59"/>
    <w:rsid w:val="009C4EA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07BA3"/>
    <w:rsid w:val="00B13AEF"/>
    <w:rsid w:val="00B55D56"/>
    <w:rsid w:val="00B63513"/>
    <w:rsid w:val="00B7595F"/>
    <w:rsid w:val="00B81A5B"/>
    <w:rsid w:val="00BA3CA3"/>
    <w:rsid w:val="00BB1E0F"/>
    <w:rsid w:val="00BD6E00"/>
    <w:rsid w:val="00BF3A59"/>
    <w:rsid w:val="00BF5C86"/>
    <w:rsid w:val="00C101E8"/>
    <w:rsid w:val="00C47C1D"/>
    <w:rsid w:val="00C9622A"/>
    <w:rsid w:val="00CB7466"/>
    <w:rsid w:val="00CC5DE4"/>
    <w:rsid w:val="00CD090B"/>
    <w:rsid w:val="00CD42C9"/>
    <w:rsid w:val="00CE6590"/>
    <w:rsid w:val="00D43CF5"/>
    <w:rsid w:val="00D5233F"/>
    <w:rsid w:val="00D64F74"/>
    <w:rsid w:val="00D77C8A"/>
    <w:rsid w:val="00D9023D"/>
    <w:rsid w:val="00D94439"/>
    <w:rsid w:val="00DB183A"/>
    <w:rsid w:val="00DC4994"/>
    <w:rsid w:val="00DD5010"/>
    <w:rsid w:val="00DF5E63"/>
    <w:rsid w:val="00DF63FE"/>
    <w:rsid w:val="00E303E6"/>
    <w:rsid w:val="00E55DA2"/>
    <w:rsid w:val="00E80ECB"/>
    <w:rsid w:val="00E84FAB"/>
    <w:rsid w:val="00EA176C"/>
    <w:rsid w:val="00EB5162"/>
    <w:rsid w:val="00EB7A58"/>
    <w:rsid w:val="00EC0D58"/>
    <w:rsid w:val="00EC0EC5"/>
    <w:rsid w:val="00F144DA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E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E00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E00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E00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E00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C4EA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E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E00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E00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E00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E00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St-429/2017</izvorni_sadrzaj>
    <derivirana_varijabla naziv="DomainObject.Predmet.OznakaBroj_1">St-429/2017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A. SOUL TRADE j.d.o.o. MEDULIN</izvorni_sadrzaj>
    <derivirana_varijabla naziv="DomainObject.Predmet.ProtustrankaFormated_1">  2 A. SOUL TRADE j.d.o.o. MEDULIN</derivirana_varijabla>
  </DomainObject.Predmet.ProtustrankaFormated>
  <DomainObject.Predmet.ProtustrankaFormatedOIB>
    <izvorni_sadrzaj>  2 A. SOUL TRADE j.d.o.o. MEDULIN, OIB 65717188070</izvorni_sadrzaj>
    <derivirana_varijabla naziv="DomainObject.Predmet.ProtustrankaFormatedOIB_1">  2 A. SOUL TRADE j.d.o.o. MEDULIN, OIB 65717188070</derivirana_varijabla>
  </DomainObject.Predmet.ProtustrankaFormatedOIB>
  <DomainObject.Predmet.ProtustrankaFormatedWithAdress>
    <izvorni_sadrzaj> 2 A. SOUL TRADE j.d.o.o. MEDULIN, Centar 244, 52100 Medulin</izvorni_sadrzaj>
    <derivirana_varijabla naziv="DomainObject.Predmet.ProtustrankaFormatedWithAdress_1"> 2 A. SOUL TRADE j.d.o.o. MEDULIN, Centar 244, 52100 Medulin</derivirana_varijabla>
  </DomainObject.Predmet.ProtustrankaFormatedWithAdress>
  <DomainObject.Predmet.ProtustrankaFormatedWithAdressOIB>
    <izvorni_sadrzaj> 2 A. SOUL TRADE j.d.o.o. MEDULIN, OIB 65717188070, Centar 244, 52100 Medulin</izvorni_sadrzaj>
    <derivirana_varijabla naziv="DomainObject.Predmet.ProtustrankaFormatedWithAdressOIB_1"> 2 A. SOUL TRADE j.d.o.o. MEDULIN, OIB 65717188070, Centar 244, 52100 Medulin</derivirana_varijabla>
  </DomainObject.Predmet.ProtustrankaFormatedWithAdressOIB>
  <DomainObject.Predmet.ProtustrankaWithAdress>
    <izvorni_sadrzaj>2 A. SOUL TRADE j.d.o.o. MEDULIN Centar 244, 52100 Medulin</izvorni_sadrzaj>
    <derivirana_varijabla naziv="DomainObject.Predmet.ProtustrankaWithAdress_1">2 A. SOUL TRADE j.d.o.o. MEDULIN Centar 244, 52100 Medulin</derivirana_varijabla>
  </DomainObject.Predmet.ProtustrankaWithAdress>
  <DomainObject.Predmet.ProtustrankaWithAdressOIB>
    <izvorni_sadrzaj>2 A. SOUL TRADE j.d.o.o. MEDULIN, OIB 65717188070, Centar 244, 52100 Medulin</izvorni_sadrzaj>
    <derivirana_varijabla naziv="DomainObject.Predmet.ProtustrankaWithAdressOIB_1">2 A. SOUL TRADE j.d.o.o. MEDULIN, OIB 65717188070, Centar 244, 52100 Medulin</derivirana_varijabla>
  </DomainObject.Predmet.ProtustrankaWithAdressOIB>
  <DomainObject.Predmet.ProtustrankaNazivFormated>
    <izvorni_sadrzaj>2 A. SOUL TRADE j.d.o.o. MEDULIN</izvorni_sadrzaj>
    <derivirana_varijabla naziv="DomainObject.Predmet.ProtustrankaNazivFormated_1">2 A. SOUL TRADE j.d.o.o. MEDULIN</derivirana_varijabla>
  </DomainObject.Predmet.ProtustrankaNazivFormated>
  <DomainObject.Predmet.ProtustrankaNazivFormatedOIB>
    <izvorni_sadrzaj>2 A. SOUL TRADE j.d.o.o. MEDULIN, OIB 65717188070</izvorni_sadrzaj>
    <derivirana_varijabla naziv="DomainObject.Predmet.ProtustrankaNazivFormatedOIB_1">2 A. SOUL TRADE j.d.o.o. MEDULIN, OIB 65717188070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31289.45</izvorni_sadrzaj>
    <derivirana_varijabla naziv="DomainObject.Predmet.TrenutnaVrijednost_1">31289.45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2 A. SOUL TRADE j.d.o.o. MEDULIN</item>
    </izvorni_sadrzaj>
    <derivirana_varijabla naziv="DomainObject.Predmet.ProtuStrankaListFormated_1">
      <item>2 A. SOUL TRADE j.d.o.o. MEDULIN</item>
    </derivirana_varijabla>
  </DomainObject.Predmet.ProtuStrankaListFormated>
  <DomainObject.Predmet.ProtuStrankaListFormatedOIB>
    <izvorni_sadrzaj>
      <item>2 A. SOUL TRADE j.d.o.o. MEDULIN, OIB 65717188070</item>
    </izvorni_sadrzaj>
    <derivirana_varijabla naziv="DomainObject.Predmet.ProtuStrankaListFormatedOIB_1">
      <item>2 A. SOUL TRADE j.d.o.o. MEDULIN, OIB 65717188070</item>
    </derivirana_varijabla>
  </DomainObject.Predmet.ProtuStrankaListFormatedOIB>
  <DomainObject.Predmet.ProtuStrankaListFormatedWithAdress>
    <izvorni_sadrzaj>
      <item>2 A. SOUL TRADE j.d.o.o. MEDULIN, Centar 244, 52100 Medulin</item>
    </izvorni_sadrzaj>
    <derivirana_varijabla naziv="DomainObject.Predmet.ProtuStrankaListFormatedWithAdress_1">
      <item>2 A. SOUL TRADE j.d.o.o. MEDULIN, Centar 244, 52100 Medulin</item>
    </derivirana_varijabla>
  </DomainObject.Predmet.ProtuStrankaListFormatedWithAdress>
  <DomainObject.Predmet.ProtuStrankaListFormatedWithAdressOIB>
    <izvorni_sadrzaj>
      <item>2 A. SOUL TRADE j.d.o.o. MEDULIN, OIB 65717188070, Centar 244, 52100 Medulin</item>
    </izvorni_sadrzaj>
    <derivirana_varijabla naziv="DomainObject.Predmet.ProtuStrankaListFormatedWithAdressOIB_1">
      <item>2 A. SOUL TRADE j.d.o.o. MEDULIN, OIB 65717188070, Centar 244, 52100 Medulin</item>
    </derivirana_varijabla>
  </DomainObject.Predmet.ProtuStrankaListFormatedWithAdressOIB>
  <DomainObject.Predmet.ProtuStrankaListNazivFormated>
    <izvorni_sadrzaj>
      <item>2 A. SOUL TRADE j.d.o.o. MEDULIN</item>
    </izvorni_sadrzaj>
    <derivirana_varijabla naziv="DomainObject.Predmet.ProtuStrankaListNazivFormated_1">
      <item>2 A. SOUL TRADE j.d.o.o. MEDULIN</item>
    </derivirana_varijabla>
  </DomainObject.Predmet.ProtuStrankaListNazivFormated>
  <DomainObject.Predmet.ProtuStrankaListNazivFormatedOIB>
    <izvorni_sadrzaj>
      <item>2 A. SOUL TRADE j.d.o.o. MEDULIN, OIB 65717188070</item>
    </izvorni_sadrzaj>
    <derivirana_varijabla naziv="DomainObject.Predmet.ProtuStrankaListNazivFormatedOIB_1">
      <item>2 A. SOUL TRADE j.d.o.o. MEDULIN, OIB 65717188070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2 A. SOUL TRADE j.d.o.o. MEDULIN</izvorni_sadrzaj>
    <derivirana_varijabla naziv="DomainObject.Predmet.ProtustrankaIDrugi_1">2 A. SOUL TRADE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2 A. SOUL TRADE j.d.o.o. MEDULIN, OIB 65717188070, Centar 244, 52100 Medulin</izvorni_sadrzaj>
    <derivirana_varijabla naziv="DomainObject.Predmet.ProtustrankaIDrugiAdressOIB_1">2 A. SOUL TRADE j.d.o.o. MEDULIN, OIB 65717188070, Centar 244,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2 A. SOUL TRADE j.d.o.o. MEDULIN</item>
    </izvorni_sadrzaj>
    <derivirana_varijabla naziv="DomainObject.Predmet.SudioniciListNaziv_1">
      <item>FINANCIJSKA AGENCIJA, RC RIJEKA, PODRUŽNICA PULA, PULA</item>
      <item>2 A. SOUL TRADE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2 A. SOUL TRADE j.d.o.o. MEDULIN, OIB 65717188070, Centar 244,52100 Medulin</item>
    </izvorni_sadrzaj>
    <derivirana_varijabla naziv="DomainObject.Predmet.SudioniciListAdressOIB_1">
      <item>FINANCIJSKA AGENCIJA, RC RIJEKA, PODRUŽNICA PULA, PULA, OIB 85821130368, Giardini 5,52100 Pula</item>
      <item>2 A. SOUL TRADE j.d.o.o. MEDULIN, OIB 65717188070, Centar 244,52100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65717188070</item>
    </izvorni_sadrzaj>
    <derivirana_varijabla naziv="DomainObject.Predmet.SudioniciListNazivOIB_1">
      <item>, OIB 85821130368</item>
      <item>, OIB 65717188070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C407E-2066-4518-9E63-ABD3FB6C1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480</properties:Words>
  <properties:Characters>2522</properties:Characters>
  <properties:Lines>77</properties:Lines>
  <properties:Paragraphs>31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2017-06-13T12:38:00Z</dcterms:created>
  <dc:creator>Damir Rabar</dc:creator>
  <cp:lastModifiedBy>wsadmin</cp:lastModifiedBy>
  <cp:lastPrinted>2017-11-13T07:26:00Z</cp:lastPrinted>
  <dcterms:modified xmlns:xsi="http://www.w3.org/2001/XMLSchema-instance" xsi:type="dcterms:W3CDTF">2017-11-13T07:27:00Z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