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b037a" w14:paraId="e1b037a" w:rsidRDefault="00352AD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1845945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52AD6" w:rsidP="00352AD6" w:rsidR="00AE649C">
      <w:pPr>
        <w:pStyle w:val="NormaleSPIS"/>
        <w:spacing w:after="0"/>
      </w:pPr>
      <w:r>
        <w:t xml:space="preserve">         Republika Hrvatska</w:t>
      </w:r>
    </w:p>
    <w:p w:rsidRDefault="00352AD6" w:rsidP="00352AD6" w:rsidR="00352AD6">
      <w:pPr>
        <w:pStyle w:val="NormaleSPIS"/>
        <w:spacing w:after="0"/>
      </w:pPr>
      <w:r>
        <w:t xml:space="preserve">      Trgovački sud u Bjelovaru</w:t>
      </w:r>
    </w:p>
    <w:p w:rsidRDefault="00352AD6" w:rsidP="004F27AE" w:rsidR="00352AD6" w:rsidRPr="00B76F3C">
      <w:pPr>
        <w:pStyle w:val="NormaleSPIS"/>
      </w:pPr>
      <w:r>
        <w:t>Bjelovar,Šetalište dr.I.Lebovića 42.</w:t>
      </w:r>
    </w:p>
    <w:p w:rsidRDefault="00352AD6" w:rsidP="00352AD6" w:rsidR="00352AD6">
      <w:pPr>
        <w:jc w:val="right"/>
        <w:outlineLvl w:val="0"/>
        <w:rPr>
          <w:noProof/>
        </w:rPr>
      </w:pPr>
      <w:r>
        <w:rPr>
          <w:noProof/>
        </w:rPr>
        <w:t>Poslovni broj:7 St-100/2018-2</w:t>
      </w:r>
    </w:p>
    <w:p w:rsidRDefault="00352AD6" w:rsidP="00352AD6" w:rsidR="00352AD6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352AD6" w:rsidP="00352AD6" w:rsidR="00352AD6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352AD6" w:rsidP="00352AD6" w:rsidR="00352AD6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Mrazović, </w:t>
      </w:r>
      <w:r>
        <w:t xml:space="preserve">povodom prijedloga FINANCIJSKE AGENCIJE, OIB 85821130368, RC Zagreb, Podružnica Bjelovar,  za otvaranje stečajnog postupka nad dužnikom PAHER j.d.o.o. za ugostiteljstvo i usluge iz </w:t>
      </w:r>
      <w:proofErr w:type="spellStart"/>
      <w:r>
        <w:t>Vrtlinske</w:t>
      </w:r>
      <w:proofErr w:type="spellEnd"/>
      <w:r>
        <w:t xml:space="preserve"> 144, MBS 010099092, OIB 27656985893, 23. ožujka 2018.</w:t>
      </w:r>
    </w:p>
    <w:p w:rsidRDefault="00352AD6" w:rsidP="00352AD6" w:rsidR="00352AD6">
      <w:pPr>
        <w:jc w:val="center"/>
      </w:pPr>
      <w:r>
        <w:t>r i j e š i o   j e</w:t>
      </w:r>
    </w:p>
    <w:p w:rsidRDefault="00352AD6" w:rsidP="00352AD6" w:rsidR="00352AD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proofErr w:type="spellStart"/>
      <w:r>
        <w:t>I.Pokreće</w:t>
      </w:r>
      <w:proofErr w:type="spellEnd"/>
      <w:r>
        <w:t xml:space="preserve"> se postupak radi utvrđivanja uvjeta za otvaranje stečajnog postupka nad dužnikom PAHER j.d.o.o. za ugostiteljstvo i usluge iz </w:t>
      </w:r>
      <w:proofErr w:type="spellStart"/>
      <w:r>
        <w:t>Vrtlinske</w:t>
      </w:r>
      <w:proofErr w:type="spellEnd"/>
      <w:r>
        <w:t xml:space="preserve"> 144, MBS 010099092, OIB 27656985893.</w:t>
      </w:r>
    </w:p>
    <w:p w:rsidRDefault="00352AD6" w:rsidP="00352AD6" w:rsidR="00352AD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</w:p>
    <w:p w:rsidRDefault="00352AD6" w:rsidP="00352AD6" w:rsidR="00352AD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  <w:proofErr w:type="spellStart"/>
      <w:r>
        <w:t>II.</w:t>
      </w:r>
      <w:r>
        <w:rPr>
          <w:noProof/>
        </w:rPr>
        <w:t>Dužniku</w:t>
      </w:r>
      <w:proofErr w:type="spellEnd"/>
      <w:r>
        <w:t xml:space="preserve"> PAHER j.d.o.o. za ugostiteljstvo i usluge iz </w:t>
      </w:r>
      <w:proofErr w:type="spellStart"/>
      <w:r>
        <w:t>Vrtlinske</w:t>
      </w:r>
      <w:proofErr w:type="spellEnd"/>
      <w:r>
        <w:t xml:space="preserve"> 144, MBS 010099092, OIB 27656985893, p</w:t>
      </w:r>
      <w:r>
        <w:rPr>
          <w:noProof/>
        </w:rPr>
        <w:t>ostavlja se privremena stečajna upraviteljica.</w:t>
      </w:r>
    </w:p>
    <w:p w:rsidRDefault="00352AD6" w:rsidP="00352AD6" w:rsidR="00352AD6">
      <w:pPr>
        <w:ind w:firstLine="851"/>
        <w:jc w:val="both"/>
        <w:rPr>
          <w:noProof/>
        </w:rPr>
      </w:pPr>
      <w:r>
        <w:rPr>
          <w:noProof/>
        </w:rPr>
        <w:t xml:space="preserve">III.Za privremenu stečajnu upraviteljicu imenuje se Ivana Brebrić iz Zagreba, Palinovečka 19/P, OIB 01354117686. </w:t>
      </w:r>
    </w:p>
    <w:p w:rsidRDefault="00352AD6" w:rsidP="00352AD6" w:rsidR="00352AD6">
      <w:pPr>
        <w:ind w:firstLine="851"/>
        <w:jc w:val="both"/>
        <w:rPr>
          <w:noProof/>
        </w:rPr>
      </w:pPr>
      <w:r>
        <w:rPr>
          <w:noProof/>
        </w:rPr>
        <w:t>IV.Privremena stečajna upraviteljica ovlaštena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352AD6" w:rsidP="00352AD6" w:rsidR="00352AD6">
      <w:pPr>
        <w:ind w:firstLine="851"/>
        <w:jc w:val="both"/>
        <w:rPr>
          <w:noProof/>
        </w:rPr>
      </w:pPr>
      <w:r>
        <w:rPr>
          <w:noProof/>
        </w:rPr>
        <w:t>Dužnik je dužan privremenoj stečajnoj upraviteljici dopustiti uvid u knjige i poslovnu dokumentaciju.</w:t>
      </w:r>
    </w:p>
    <w:p w:rsidRDefault="00352AD6" w:rsidP="00352AD6" w:rsidR="00352AD6">
      <w:pPr>
        <w:ind w:firstLine="851"/>
        <w:jc w:val="both"/>
        <w:rPr>
          <w:noProof/>
        </w:rPr>
      </w:pPr>
      <w:r>
        <w:rPr>
          <w:noProof/>
        </w:rPr>
        <w:t xml:space="preserve">Privremena stečajna upraviteljica je dužna sastaviti pisano izvješće o postojanju razloga za otvaranje stečajnog postupka i dostaviti ga sudu u roku od 15 dana, u tri primjerka.             </w:t>
      </w:r>
    </w:p>
    <w:p w:rsidRDefault="00352AD6" w:rsidP="00352AD6" w:rsidR="00352AD6">
      <w:pPr>
        <w:ind w:firstLine="851"/>
        <w:jc w:val="both"/>
        <w:rPr>
          <w:noProof/>
        </w:rPr>
      </w:pPr>
      <w:r>
        <w:rPr>
          <w:noProof/>
        </w:rPr>
        <w:t xml:space="preserve">V. Saziva se ročište radi izjašnjenja o prijedlogu i rasprave o uvjetima za otvaranje stečajnog postupka za dan </w:t>
      </w:r>
      <w:r>
        <w:rPr>
          <w:b/>
          <w:noProof/>
        </w:rPr>
        <w:t>05. lipnja 2018</w:t>
      </w:r>
      <w:r>
        <w:rPr>
          <w:noProof/>
        </w:rPr>
        <w:t>.</w:t>
      </w:r>
      <w:r>
        <w:rPr>
          <w:b/>
          <w:noProof/>
        </w:rPr>
        <w:t xml:space="preserve"> godine u 09,30 sati</w:t>
      </w:r>
      <w:r>
        <w:rPr>
          <w:noProof/>
        </w:rPr>
        <w:t xml:space="preserve"> u ovome sudu u Bjelovaru, Šetalište dr. Ivše Lebovića 42, sudnica br. 2, na koje se pozivaju dostavom ovoga rješenja:</w:t>
      </w:r>
    </w:p>
    <w:p w:rsidRDefault="00352AD6" w:rsidP="00352AD6" w:rsidR="00352AD6">
      <w:pPr>
        <w:ind w:firstLine="851"/>
        <w:jc w:val="both"/>
        <w:rPr>
          <w:noProof/>
        </w:rPr>
      </w:pPr>
      <w:r>
        <w:rPr>
          <w:noProof/>
        </w:rPr>
        <w:t>-predlagatelj FINA, RC Zagreb, Podružnica Bjelovar,</w:t>
      </w:r>
    </w:p>
    <w:p w:rsidRDefault="00352AD6" w:rsidP="00352AD6" w:rsidR="00352AD6">
      <w:pPr>
        <w:ind w:firstLine="851"/>
        <w:jc w:val="both"/>
        <w:rPr>
          <w:noProof/>
        </w:rPr>
      </w:pPr>
      <w:r>
        <w:rPr>
          <w:noProof/>
        </w:rPr>
        <w:t>-zakonski zastupnik dužnika Ivana Paher iz Vrtlinske 144,</w:t>
      </w:r>
    </w:p>
    <w:p w:rsidRDefault="00352AD6" w:rsidP="00352AD6" w:rsidR="00352AD6">
      <w:pPr>
        <w:ind w:firstLine="851"/>
        <w:jc w:val="both"/>
        <w:rPr>
          <w:noProof/>
        </w:rPr>
      </w:pPr>
      <w:r>
        <w:rPr>
          <w:noProof/>
        </w:rPr>
        <w:t>- privremena stečajna upraviteljica Ivana Brebrić iz Zagreba, Palinovečka 19/P.</w:t>
      </w:r>
    </w:p>
    <w:p w:rsidRDefault="00352AD6" w:rsidP="00352AD6" w:rsidR="00352AD6">
      <w:pPr>
        <w:ind w:left="851"/>
        <w:jc w:val="both"/>
        <w:rPr>
          <w:noProof/>
        </w:rPr>
      </w:pPr>
      <w:r>
        <w:rPr>
          <w:noProof/>
        </w:rPr>
        <w:t>VI. Rješenje se dostavlja sudskom registru ovog suda.</w:t>
      </w:r>
    </w:p>
    <w:p w:rsidRDefault="00352AD6" w:rsidP="00352AD6" w:rsidR="00352AD6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</w:pPr>
      <w:r>
        <w:lastRenderedPageBreak/>
        <w:t xml:space="preserve"> </w:t>
      </w:r>
    </w:p>
    <w:p w:rsidRDefault="00352AD6" w:rsidP="00352AD6" w:rsidR="00352AD6">
      <w:pPr>
        <w:jc w:val="center"/>
        <w:outlineLvl w:val="0"/>
        <w:rPr>
          <w:noProof/>
        </w:rPr>
      </w:pPr>
      <w:r>
        <w:rPr>
          <w:noProof/>
        </w:rPr>
        <w:t>2</w:t>
      </w:r>
    </w:p>
    <w:p w:rsidRDefault="00352AD6" w:rsidP="00352AD6" w:rsidR="00352AD6">
      <w:pPr>
        <w:jc w:val="right"/>
        <w:outlineLvl w:val="0"/>
        <w:rPr>
          <w:noProof/>
        </w:rPr>
      </w:pPr>
      <w:r>
        <w:rPr>
          <w:noProof/>
        </w:rPr>
        <w:t>Poslovni broj:7 St-100/2018-2</w:t>
      </w:r>
      <w:bookmarkStart w:name="_GoBack" w:id="0"/>
      <w:bookmarkEnd w:id="0"/>
    </w:p>
    <w:p w:rsidRDefault="00352AD6" w:rsidP="00352AD6" w:rsidR="00352AD6">
      <w:pPr>
        <w:jc w:val="center"/>
        <w:outlineLvl w:val="0"/>
        <w:rPr>
          <w:b/>
          <w:noProof/>
        </w:rPr>
      </w:pPr>
      <w:r>
        <w:rPr>
          <w:noProof/>
        </w:rPr>
        <w:t>Obrazloženje</w:t>
      </w:r>
    </w:p>
    <w:p w:rsidRDefault="00352AD6" w:rsidP="00352AD6" w:rsidR="00352AD6">
      <w:pPr>
        <w:ind w:firstLine="720"/>
        <w:jc w:val="both"/>
        <w:rPr>
          <w:noProof/>
        </w:rPr>
      </w:pPr>
      <w:r>
        <w:t xml:space="preserve">Financijska agencija je temeljem odredbe čl.110.st.1.Stečajnog zakona (Narodne novine br. 71/15, dalje SZ) podnijela Trgovačkom sudu u Bjelovaru prijedlog za otvaranje stečaja nad dužnikom. U prijedlogu navodi da na dan 18.01.2018. godine dužnik u Očevidniku redoslijeda osnova za plaćanje ima evidentirane neizvršene osnove za plaćanje u neprekinutom razdoblju od 120 dana, u ukupnom iznosu od 64.000,41 kuna, u koji iznos je uračunata kamata i naknada Financijske agencije za provedbu ovrhe na novčanim sredstvima. Prema podacima koje je FINI dostavio Hrvatski zavod za mirovinsko osiguranje dužnik ima dva zaposlenika.              </w:t>
      </w:r>
    </w:p>
    <w:p w:rsidRDefault="00352AD6" w:rsidP="00352AD6" w:rsidR="00352AD6">
      <w:pPr>
        <w:ind w:firstLine="851"/>
        <w:jc w:val="both"/>
      </w:pPr>
      <w:r>
        <w:t xml:space="preserve">Kako iz prijedloga proizlazi vjerojatnost postojanja stečajnog razloga – nesposobnosti za plaćanje iz čl.6. st.2. SZ-a, to je sud temeljem čl.115. st.1. SZ-a, donio rješenje o pokretanju prethodnog postupka, radi utvrđivanja pretpostavki za otvaranje stečajnog postupka nad navedenim dužnikom. </w:t>
      </w:r>
    </w:p>
    <w:p w:rsidRDefault="00352AD6" w:rsidP="00352AD6" w:rsidR="00352AD6">
      <w:pPr>
        <w:ind w:firstLine="851"/>
        <w:jc w:val="both"/>
        <w:rPr>
          <w:noProof/>
        </w:rPr>
      </w:pPr>
      <w:r>
        <w:t>S</w:t>
      </w:r>
      <w:r>
        <w:rPr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t xml:space="preserve">                    </w:t>
      </w:r>
    </w:p>
    <w:p w:rsidRDefault="00352AD6" w:rsidP="00352AD6" w:rsidR="00352AD6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</w:t>
      </w:r>
      <w:r>
        <w:rPr>
          <w:noProof/>
        </w:rPr>
        <w:tab/>
        <w:t xml:space="preserve"> </w:t>
      </w:r>
    </w:p>
    <w:p w:rsidRDefault="00352AD6" w:rsidP="00352AD6" w:rsidR="00352AD6">
      <w:pPr>
        <w:jc w:val="center"/>
        <w:outlineLvl w:val="0"/>
        <w:rPr>
          <w:noProof/>
        </w:rPr>
      </w:pPr>
      <w:r>
        <w:rPr>
          <w:noProof/>
        </w:rPr>
        <w:t xml:space="preserve">Bjelovar 23. ožujka 2018. </w:t>
      </w:r>
    </w:p>
    <w:p w:rsidRDefault="00352AD6" w:rsidP="00352AD6" w:rsidR="00352AD6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Sudac</w:t>
      </w:r>
      <w:r>
        <w:t xml:space="preserve"> </w:t>
      </w:r>
    </w:p>
    <w:p w:rsidRDefault="00352AD6" w:rsidP="00352AD6" w:rsidR="00352AD6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Tomislav Mrazović,v.r.</w:t>
      </w:r>
    </w:p>
    <w:p w:rsidRDefault="00352AD6" w:rsidP="00352AD6" w:rsidR="00352AD6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Za točnost otpravka-ovlašteni službenik</w:t>
      </w:r>
    </w:p>
    <w:p w:rsidRDefault="00352AD6" w:rsidP="00352AD6" w:rsidR="00352AD6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</w:t>
      </w:r>
      <w:r>
        <w:rPr>
          <w:noProof/>
        </w:rPr>
        <w:t xml:space="preserve">     </w:t>
      </w:r>
      <w:r>
        <w:rPr>
          <w:noProof/>
        </w:rPr>
        <w:t xml:space="preserve">       Jasmina Tubić</w:t>
      </w:r>
    </w:p>
    <w:p w:rsidRDefault="00352AD6" w:rsidP="00352AD6" w:rsidR="00352AD6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toč.I. ovog rješenja nije dopuštena posebna žalba (čl.115. st.1. SZ-a), dok se protiv toč.II., III. i IV. može izjaviti žalba</w:t>
      </w:r>
      <w:r>
        <w:t xml:space="preserve"> u roku od 8 dana od dostave</w:t>
      </w:r>
      <w:r>
        <w:rPr>
          <w:noProof/>
        </w:rPr>
        <w:t xml:space="preserve"> rješenja, Visokom trgovačkom sudu RH u Zagrebu, putem ovoga suda</w:t>
      </w:r>
      <w: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352AD6" w:rsidP="00352AD6" w:rsidR="00352AD6">
      <w:pPr>
        <w:jc w:val="both"/>
      </w:pPr>
    </w:p>
    <w:p w:rsidRDefault="00352AD6" w:rsidP="00352AD6" w:rsidR="00352AD6">
      <w:pPr>
        <w:jc w:val="both"/>
        <w:rPr>
          <w:noProof/>
        </w:rPr>
      </w:pPr>
    </w:p>
    <w:p w:rsidRDefault="00352AD6" w:rsidP="00352AD6" w:rsidR="00352AD6"/>
    <w:p w:rsidRDefault="00352AD6" w:rsidP="00352AD6" w:rsidR="00352AD6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2AD6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54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St-100/2018-2</izvorni_sadrzaj>
    <derivirana_varijabla naziv="DomainObject.Oznaka_1">St-100/2018-2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St-100/2018</izvorni_sadrzaj>
    <derivirana_varijabla naziv="DomainObject.Predmet.OznakaBroj_1">St-100/2018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PAHER jednostavno društvo s ograničenom odgovornošću za ugostiteljstvo i usluge zastupanog po punomoćniku Ivana Paher</izvorni_sadrzaj>
    <derivirana_varijabla naziv="DomainObject.Predmet.ProtustrankaFormated_1">  PAHER jednostavno društvo s ograničenom odgovornošću za ugostiteljstvo i usluge zastupanog po punomoćniku Ivana Paher</derivirana_varijabla>
  </DomainObject.Predmet.ProtustrankaFormated>
  <DomainObject.Predmet.ProtustrankaFormatedOIB>
    <izvorni_sadrzaj>  PAHER jednostavno društvo s ograničenom odgovornošću za ugostiteljstvo i usluge, OIB 27656985893 zastupanog po punomoćniku Ivana Paher</izvorni_sadrzaj>
    <derivirana_varijabla naziv="DomainObject.Predmet.ProtustrankaFormatedOIB_1">  PAHER jednostavno društvo s ograničenom odgovornošću za ugostiteljstvo i usluge, OIB 27656985893 zastupanog po punomoćniku Ivana Paher</derivirana_varijabla>
  </DomainObject.Predmet.ProtustrankaFormatedOIB>
  <DomainObject.Predmet.ProtustrankaFormatedWithAdress>
    <izvorni_sadrzaj> PAHER jednostavno društvo s ograničenom odgovornošću za ugostiteljstvo i usluge, Vrtlinska 144, 43240 Vrtlinska zastupanog po punomoćniku Ivana Paher</izvorni_sadrzaj>
    <derivirana_varijabla naziv="DomainObject.Predmet.ProtustrankaFormatedWithAdress_1"> PAHER jednostavno društvo s ograničenom odgovornošću za ugostiteljstvo i usluge, Vrtlinska 144, 43240 Vrtlinska zastupanog po punomoćniku Ivana Paher</derivirana_varijabla>
  </DomainObject.Predmet.ProtustrankaFormatedWithAdress>
  <DomainObject.Predmet.ProtustrankaFormatedWithAdressOIB>
    <izvorni_sadrzaj> PAHER jednostavno društvo s ograničenom odgovornošću za ugostiteljstvo i usluge, OIB 27656985893, Vrtlinska 144, 43240 Vrtlinska zastupanog po punomoćniku Ivana Paher</izvorni_sadrzaj>
    <derivirana_varijabla naziv="DomainObject.Predmet.ProtustrankaFormatedWithAdressOIB_1"> PAHER jednostavno društvo s ograničenom odgovornošću za ugostiteljstvo i usluge, OIB 27656985893, Vrtlinska 144, 43240 Vrtlinska zastupanog po punomoćniku Ivana Paher</derivirana_varijabla>
  </DomainObject.Predmet.ProtustrankaFormatedWithAdressOIB>
  <DomainObject.Predmet.ProtustrankaWithAdress>
    <izvorni_sadrzaj>PAHER jednostavno društvo s ograničenom odgovornošću za ugostiteljstvo i usluge Vrtlinska 144, 43240 Vrtlinska</izvorni_sadrzaj>
    <derivirana_varijabla naziv="DomainObject.Predmet.ProtustrankaWithAdress_1">PAHER jednostavno društvo s ograničenom odgovornošću za ugostiteljstvo i usluge Vrtlinska 144, 43240 Vrtlinska</derivirana_varijabla>
  </DomainObject.Predmet.ProtustrankaWithAdress>
  <DomainObject.Predmet.ProtustrankaWithAdressOIB>
    <izvorni_sadrzaj>PAHER jednostavno društvo s ograničenom odgovornošću za ugostiteljstvo i usluge, OIB 27656985893, Vrtlinska 144, 43240 Vrtlinska</izvorni_sadrzaj>
    <derivirana_varijabla naziv="DomainObject.Predmet.ProtustrankaWithAdressOIB_1">PAHER jednostavno društvo s ograničenom odgovornošću za ugostiteljstvo i usluge, OIB 27656985893, Vrtlinska 144, 43240 Vrtlinska</derivirana_varijabla>
  </DomainObject.Predmet.ProtustrankaWithAdressOIB>
  <DomainObject.Predmet.ProtustrankaNazivFormated>
    <izvorni_sadrzaj>PAHER jednostavno društvo s ograničenom odgovornošću za ugostiteljstvo i usluge</izvorni_sadrzaj>
    <derivirana_varijabla naziv="DomainObject.Predmet.ProtustrankaNazivFormated_1">PAHER jednostavno društvo s ograničenom odgovornošću za ugostiteljstvo i usluge</derivirana_varijabla>
  </DomainObject.Predmet.ProtustrankaNazivFormated>
  <DomainObject.Predmet.ProtustrankaNazivFormatedOIB>
    <izvorni_sadrzaj>PAHER jednostavno društvo s ograničenom odgovornošću za ugostiteljstvo i usluge, OIB 27656985893</izvorni_sadrzaj>
    <derivirana_varijabla naziv="DomainObject.Predmet.ProtustrankaNazivFormatedOIB_1">PAHER jednostavno društvo s ograničenom odgovornošću za ugostiteljstvo i usluge, OIB 27656985893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PAHER jednostavno društvo s ograničenom odgovornošću za ugostiteljstvo i usluge zastupanog po punomoćniku Ivana Paher</item>
    </izvorni_sadrzaj>
    <derivirana_varijabla naziv="DomainObject.Predmet.ProtuStrankaListFormated_1">
      <item>PAHER jednostavno društvo s ograničenom odgovornošću za ugostiteljstvo i usluge zastupanog po punomoćniku Ivana Paher</item>
    </derivirana_varijabla>
  </DomainObject.Predmet.ProtuStrankaListFormated>
  <DomainObject.Predmet.ProtuStrankaListFormatedOIB>
    <izvorni_sadrzaj>
      <item>PAHER jednostavno društvo s ograničenom odgovornošću za ugostiteljstvo i usluge, OIB 27656985893 zastupanog po punomoćniku Ivana Paher</item>
    </izvorni_sadrzaj>
    <derivirana_varijabla naziv="DomainObject.Predmet.ProtuStrankaListFormatedOIB_1">
      <item>PAHER jednostavno društvo s ograničenom odgovornošću za ugostiteljstvo i usluge, OIB 27656985893 zastupanog po punomoćniku Ivana Paher</item>
    </derivirana_varijabla>
  </DomainObject.Predmet.ProtuStrankaListFormatedOIB>
  <DomainObject.Predmet.ProtuStrankaListFormatedWithAdress>
    <izvorni_sadrzaj>
      <item>PAHER jednostavno društvo s ograničenom odgovornošću za ugostiteljstvo i usluge, Vrtlinska 144, 43240 Vrtlinska zastupanog po punomoćniku Ivana Paher</item>
    </izvorni_sadrzaj>
    <derivirana_varijabla naziv="DomainObject.Predmet.ProtuStrankaListFormatedWithAdress_1">
      <item>PAHER jednostavno društvo s ograničenom odgovornošću za ugostiteljstvo i usluge, Vrtlinska 144, 43240 Vrtlinska zastupanog po punomoćniku Ivana Paher</item>
    </derivirana_varijabla>
  </DomainObject.Predmet.ProtuStrankaListFormatedWithAdress>
  <DomainObject.Predmet.ProtuStrankaListFormatedWithAdressOIB>
    <izvorni_sadrzaj>
      <item>PAHER jednostavno društvo s ograničenom odgovornošću za ugostiteljstvo i usluge, OIB 27656985893, Vrtlinska 144, 43240 Vrtlinska zastupanog po punomoćniku Ivana Paher</item>
    </izvorni_sadrzaj>
    <derivirana_varijabla naziv="DomainObject.Predmet.ProtuStrankaListFormatedWithAdressOIB_1">
      <item>PAHER jednostavno društvo s ograničenom odgovornošću za ugostiteljstvo i usluge, OIB 27656985893, Vrtlinska 144, 43240 Vrtlinska zastupanog po punomoćniku Ivana Paher</item>
    </derivirana_varijabla>
  </DomainObject.Predmet.ProtuStrankaListFormatedWithAdressOIB>
  <DomainObject.Predmet.ProtuStrankaListNazivFormated>
    <izvorni_sadrzaj>
      <item>PAHER jednostavno društvo s ograničenom odgovornošću za ugostiteljstvo i usluge</item>
    </izvorni_sadrzaj>
    <derivirana_varijabla naziv="DomainObject.Predmet.ProtuStrankaListNazivFormated_1">
      <item>PAHER jednostavno društvo s ograničenom odgovornošću za ugostiteljstvo i usluge</item>
    </derivirana_varijabla>
  </DomainObject.Predmet.ProtuStrankaListNazivFormated>
  <DomainObject.Predmet.ProtuStrankaListNazivFormatedOIB>
    <izvorni_sadrzaj>
      <item>PAHER jednostavno društvo s ograničenom odgovornošću za ugostiteljstvo i usluge, OIB 27656985893</item>
    </izvorni_sadrzaj>
    <derivirana_varijabla naziv="DomainObject.Predmet.ProtuStrankaListNazivFormatedOIB_1">
      <item>PAHER jednostavno društvo s ograničenom odgovornošću za ugostiteljstvo i usluge, OIB 27656985893</item>
    </derivirana_varijabla>
  </DomainObject.Predmet.ProtuStrankaListNazivFormatedOIB>
  <DomainObject.Predmet.OstaliListFormated>
    <izvorni_sadrzaj>
      <item>Ivana Paher punomoćnik sudionika u postupku PAHER jednostavno društvo s ograničenom odgovornošću za ugostiteljstvo i usluge</item>
    </izvorni_sadrzaj>
    <derivirana_varijabla naziv="DomainObject.Predmet.OstaliListFormated_1">
      <item>Ivana Paher punomoćnik sudionika u postupku PAHER jednostavno društvo s ograničenom odgovornošću za ugostiteljstvo i usluge</item>
    </derivirana_varijabla>
  </DomainObject.Predmet.OstaliListFormated>
  <DomainObject.Predmet.OstaliListFormatedOIB>
    <izvorni_sadrzaj>
      <item>Ivana Paher, OIB 79218033422 punomoćnik sudionika u postupku PAHER jednostavno društvo s ograničenom odgovornošću za ugostiteljstvo i usluge</item>
    </izvorni_sadrzaj>
    <derivirana_varijabla naziv="DomainObject.Predmet.OstaliListFormatedOIB_1">
      <item>Ivana Paher, OIB 79218033422 punomoćnik sudionika u postupku PAHER jednostavno društvo s ograničenom odgovornošću za ugostiteljstvo i usluge</item>
    </derivirana_varijabla>
  </DomainObject.Predmet.OstaliListFormatedOIB>
  <DomainObject.Predmet.OstaliListFormatedWithAdress>
    <izvorni_sadrzaj>
      <item>Ivana Paher, Vrtlinska 144., 43240 Vrtlinska punomoćnik sudionika u postupku PAHER jednostavno društvo s ograničenom odgovornošću za ugostiteljstvo i usluge</item>
    </izvorni_sadrzaj>
    <derivirana_varijabla naziv="DomainObject.Predmet.OstaliListFormatedWithAdress_1">
      <item>Ivana Paher, Vrtlinska 144., 43240 Vrtlinska punomoćnik sudionika u postupku PAHER jednostavno društvo s ograničenom odgovornošću za ugostiteljstvo i usluge</item>
    </derivirana_varijabla>
  </DomainObject.Predmet.OstaliListFormatedWithAdress>
  <DomainObject.Predmet.OstaliListFormatedWithAdressOIB>
    <izvorni_sadrzaj>
      <item>Ivana Paher, OIB 79218033422, Vrtlinska 144., 43240 Vrtlinska punomoćnik sudionika u postupku PAHER jednostavno društvo s ograničenom odgovornošću za ugostiteljstvo i usluge</item>
    </izvorni_sadrzaj>
    <derivirana_varijabla naziv="DomainObject.Predmet.OstaliListFormatedWithAdressOIB_1">
      <item>Ivana Paher, OIB 79218033422, Vrtlinska 144., 43240 Vrtlinska punomoćnik sudionika u postupku PAHER jednostavno društvo s ograničenom odgovornošću za ugostiteljstvo i usluge</item>
    </derivirana_varijabla>
  </DomainObject.Predmet.OstaliListFormatedWithAdressOIB>
  <DomainObject.Predmet.OstaliListNazivFormated>
    <izvorni_sadrzaj>
      <item>Ivana Paher</item>
    </izvorni_sadrzaj>
    <derivirana_varijabla naziv="DomainObject.Predmet.OstaliListNazivFormated_1">
      <item>Ivana Paher</item>
    </derivirana_varijabla>
  </DomainObject.Predmet.OstaliListNazivFormated>
  <DomainObject.Predmet.OstaliListNazivFormatedOIB>
    <izvorni_sadrzaj>
      <item>Ivana Paher, OIB 79218033422</item>
    </izvorni_sadrzaj>
    <derivirana_varijabla naziv="DomainObject.Predmet.OstaliListNazivFormatedOIB_1">
      <item>Ivana Paher, OIB 79218033422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>St-100/2018-2</izvorni_sadrzaj>
    <derivirana_varijabla naziv="DomainObject.PoslovniBrojDokumenta_1">St-100/2018-2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PAHER jednostavno društvo s ograničenom odgovornošću za ugostiteljstvo i usluge</izvorni_sadrzaj>
    <derivirana_varijabla naziv="DomainObject.Predmet.ProtustrankaIDrugi_1">PAHER jednostavno društvo s ograničenom odgovornošću za ugostiteljstvo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PAHER jednostavno društvo s ograničenom odgovornošću za ugostiteljstvo i usluge, OIB 27656985893, Vrtlinska 144, 43240 Vrtlinska</izvorni_sadrzaj>
    <derivirana_varijabla naziv="DomainObject.Predmet.ProtustrankaIDrugiAdressOIB_1">PAHER jednostavno društvo s ograničenom odgovornošću za ugostiteljstvo i usluge, OIB 27656985893, Vrtlinska 144, 43240 Vrtlinska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PAHER jednostavno društvo s ograničenom odgovornošću za ugostiteljstvo i usluge</item>
      <item>Ivana Paher</item>
    </izvorni_sadrzaj>
    <derivirana_varijabla naziv="DomainObject.Predmet.SudioniciListNaziv_1">
      <item>FINA, RC ZAGREB, Podružnica BJELOVAR</item>
      <item>PAHER jednostavno društvo s ograničenom odgovornošću za ugostiteljstvo i usluge</item>
      <item>Ivana Paher</item>
    </derivirana_varijabla>
  </DomainObject.Predmet.SudioniciListNaziv>
  <DomainObject.Predmet.SudioniciListAdressOIB>
    <izvorni_sadrzaj>
      <item>FINA, RC ZAGREB, Podružnica BJELOVAR, OIB 85821130368, F. Supila 4,43000 Bjelovar</item>
      <item>PAHER jednostavno društvo s ograničenom odgovornošću za ugostiteljstvo i usluge, OIB 27656985893, Vrtlinska 144,43240 Vrtlinska</item>
      <item>Ivana Paher, OIB 79218033422, Vrtlinska 144.,43240 Vrtlinska</item>
    </izvorni_sadrzaj>
    <derivirana_varijabla naziv="DomainObject.Predmet.SudioniciListAdressOIB_1">
      <item>FINA, RC ZAGREB, Podružnica BJELOVAR, OIB 85821130368, F. Supila 4,43000 Bjelovar</item>
      <item>PAHER jednostavno društvo s ograničenom odgovornošću za ugostiteljstvo i usluge, OIB 27656985893, Vrtlinska 144,43240 Vrtlinska</item>
      <item>Ivana Paher, OIB 79218033422, Vrtlinska 144.,43240 Vrtlinska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7ABB72-ECA8-4C90-BE50-D6F1AD83C4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602</properties:Words>
  <properties:Characters>3449</properties:Characters>
  <properties:Lines>73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2018-03-23T07:06:00Z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St-100/2018-2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