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0434" w14:paraId="1d40434" w:rsidRDefault="009B5711" w:rsidP="00A002B6" w:rsidR="009B5711">
      <w:pPr>
        <w:jc w:val="both"/>
        <w15:collapsed w:val="false"/>
      </w:pPr>
      <w:bookmarkStart w:name="_GoBack" w:id="0"/>
      <w:bookmarkEnd w:id="0"/>
    </w:p>
    <w:p w:rsidRDefault="009B5711" w:rsidP="008B1A08" w:rsidR="009B5711">
      <w:pPr>
        <w:jc w:val="right"/>
      </w:pPr>
      <w:r>
        <w:t>14 St-</w:t>
      </w:r>
      <w:r w:rsidR="001E642F">
        <w:t>2933</w:t>
      </w:r>
      <w:r w:rsidR="008B1A08">
        <w:t>/</w:t>
      </w:r>
      <w:r>
        <w:t>1</w:t>
      </w:r>
      <w:r w:rsidR="001E642F">
        <w:t>6</w:t>
      </w:r>
      <w:r>
        <w:t>-</w:t>
      </w:r>
      <w:r w:rsidR="00882176">
        <w:t>3</w:t>
      </w:r>
    </w:p>
    <w:p w:rsidRDefault="001E642F" w:rsidP="001E642F" w:rsidR="001E642F">
      <w:r>
        <w:rPr>
          <w:rStyle w:val="Naglaeno"/>
        </w:rPr>
        <w:t xml:space="preserve">             </w:t>
      </w:r>
      <w:r w:rsidR="00286C4D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42F" w:rsidP="001E642F" w:rsidR="001E642F" w:rsidRPr="00D21A2C"/>
    <w:p w:rsidRDefault="001E642F" w:rsidP="001E642F" w:rsidR="001E64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E642F" w:rsidP="00267997" w:rsidR="009B5711" w:rsidRPr="002679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B5711" w:rsidP="00A002B6" w:rsidR="009B5711">
      <w:pPr>
        <w:jc w:val="both"/>
      </w:pPr>
    </w:p>
    <w:p w:rsidRDefault="001E642F" w:rsidP="008B1A08" w:rsidR="001E642F">
      <w:pPr>
        <w:jc w:val="center"/>
        <w:rPr>
          <w:bCs/>
        </w:rPr>
      </w:pPr>
      <w:r>
        <w:rPr>
          <w:bCs/>
        </w:rPr>
        <w:t>REPUBLIKA HRVATSKA</w:t>
      </w:r>
    </w:p>
    <w:p w:rsidRDefault="00532D5C" w:rsidP="008B1A08" w:rsidR="009B5711" w:rsidRPr="001E642F">
      <w:pPr>
        <w:jc w:val="center"/>
        <w:rPr>
          <w:bCs/>
        </w:rPr>
      </w:pPr>
      <w:r w:rsidRPr="001E642F">
        <w:rPr>
          <w:bCs/>
        </w:rPr>
        <w:t>R J E Š E N</w:t>
      </w:r>
      <w:r w:rsidR="008B1A08" w:rsidRPr="001E642F">
        <w:rPr>
          <w:bCs/>
        </w:rPr>
        <w:t xml:space="preserve"> </w:t>
      </w:r>
      <w:r w:rsidRPr="001E642F">
        <w:rPr>
          <w:bCs/>
        </w:rPr>
        <w:t>J E</w:t>
      </w:r>
    </w:p>
    <w:p w:rsidRDefault="009B5711" w:rsidP="00A002B6" w:rsidR="009B5711">
      <w:pPr>
        <w:jc w:val="both"/>
      </w:pPr>
    </w:p>
    <w:p w:rsidRDefault="009B5711" w:rsidP="00A002B6" w:rsidR="009B5711">
      <w:pPr>
        <w:jc w:val="both"/>
      </w:pPr>
    </w:p>
    <w:p w:rsidRDefault="009B5711" w:rsidP="008B1A08" w:rsidR="009B5711">
      <w:pPr>
        <w:ind w:firstLine="720"/>
        <w:jc w:val="both"/>
      </w:pPr>
      <w:r>
        <w:t xml:space="preserve">Trgovački sud u Osijeku, po sucu mr. sc. Tihomiru Kovačeviću, kao stečajnom sucu, </w:t>
      </w:r>
      <w:r w:rsidR="0076728F">
        <w:t>po</w:t>
      </w:r>
      <w:r w:rsidR="008B1A08">
        <w:t xml:space="preserve">vodom prijedloga predlagatelja </w:t>
      </w:r>
      <w:r w:rsidR="0076728F">
        <w:t xml:space="preserve">za otvaranje stečajnog postupka nad dužnikom </w:t>
      </w:r>
      <w:r w:rsidR="00625A4D">
        <w:rPr>
          <w:bCs/>
        </w:rPr>
        <w:t>D-PLUS jednostavno društvo s ograničenom odgovornošću za trgovinu i usluge, Vukovar, Dvanaest redarstvenika 12</w:t>
      </w:r>
      <w:r w:rsidR="00C94FF3" w:rsidRPr="001E642F">
        <w:rPr>
          <w:bCs/>
        </w:rPr>
        <w:t xml:space="preserve">, </w:t>
      </w:r>
      <w:r w:rsidR="008B1A08" w:rsidRPr="001E642F">
        <w:rPr>
          <w:bCs/>
        </w:rPr>
        <w:t>MBS 0301</w:t>
      </w:r>
      <w:r w:rsidR="00625A4D">
        <w:rPr>
          <w:bCs/>
        </w:rPr>
        <w:t>67898</w:t>
      </w:r>
      <w:r w:rsidR="008B1A08" w:rsidRPr="001E642F">
        <w:rPr>
          <w:bCs/>
        </w:rPr>
        <w:t xml:space="preserve">, </w:t>
      </w:r>
      <w:r w:rsidR="00C94FF3" w:rsidRPr="001E642F">
        <w:rPr>
          <w:bCs/>
        </w:rPr>
        <w:t xml:space="preserve">OIB </w:t>
      </w:r>
      <w:r w:rsidR="00625A4D">
        <w:rPr>
          <w:bCs/>
        </w:rPr>
        <w:t>19140862662</w:t>
      </w:r>
      <w:r>
        <w:t xml:space="preserve">, dana </w:t>
      </w:r>
      <w:r w:rsidR="008E62DE">
        <w:t>4</w:t>
      </w:r>
      <w:r>
        <w:t xml:space="preserve">. </w:t>
      </w:r>
      <w:r w:rsidR="008E62DE">
        <w:t>siječnj</w:t>
      </w:r>
      <w:r w:rsidR="00A002B6">
        <w:t>a</w:t>
      </w:r>
      <w:r>
        <w:t xml:space="preserve"> 201</w:t>
      </w:r>
      <w:r w:rsidR="008E62DE">
        <w:t>7</w:t>
      </w:r>
      <w:r>
        <w:t xml:space="preserve">. </w:t>
      </w:r>
    </w:p>
    <w:p w:rsidRDefault="008B1A08" w:rsidP="00A002B6" w:rsidR="008B1A08">
      <w:pPr>
        <w:jc w:val="both"/>
      </w:pPr>
    </w:p>
    <w:p w:rsidRDefault="009B5711" w:rsidP="00A002B6" w:rsidR="009B5711">
      <w:pPr>
        <w:jc w:val="center"/>
      </w:pPr>
      <w:r>
        <w:t>r i j e š i o  j e</w:t>
      </w:r>
    </w:p>
    <w:p w:rsidRDefault="009B5711" w:rsidP="00A002B6" w:rsidR="009B5711">
      <w:pPr>
        <w:jc w:val="both"/>
      </w:pPr>
    </w:p>
    <w:p w:rsidRDefault="008B1A08" w:rsidP="00A002B6" w:rsidR="008B1A08">
      <w:pPr>
        <w:jc w:val="both"/>
      </w:pPr>
    </w:p>
    <w:p w:rsidRDefault="009B5711" w:rsidP="008B1A08" w:rsidR="009B5711">
      <w:pPr>
        <w:numPr>
          <w:ilvl w:val="0"/>
          <w:numId w:val="1"/>
        </w:numPr>
        <w:jc w:val="both"/>
      </w:pPr>
      <w:r>
        <w:t>Predlagatelju</w:t>
      </w:r>
      <w:r w:rsidR="008E62DE">
        <w:t xml:space="preserve"> se</w:t>
      </w:r>
      <w:r>
        <w:t xml:space="preserve"> vraća prijedlog za </w:t>
      </w:r>
      <w:r w:rsidR="00532D5C">
        <w:t>pokretanje stečajnog postupka nad dužnikom</w:t>
      </w:r>
      <w:r>
        <w:t xml:space="preserve">, zaprimljen kod ovog suda dana </w:t>
      </w:r>
      <w:r w:rsidR="00346722">
        <w:t>27.12.</w:t>
      </w:r>
      <w:r>
        <w:t>201</w:t>
      </w:r>
      <w:r w:rsidR="00346722">
        <w:t>6</w:t>
      </w:r>
      <w:r>
        <w:t>. godine, radi dopune i uređenja, jer isti ne sadrži sve da bi se po njemu moglo postupati.</w:t>
      </w:r>
    </w:p>
    <w:p w:rsidRDefault="00346722" w:rsidP="008B1A08" w:rsidR="00BE70CD">
      <w:pPr>
        <w:numPr>
          <w:ilvl w:val="0"/>
          <w:numId w:val="1"/>
        </w:numPr>
        <w:jc w:val="both"/>
      </w:pPr>
      <w:r>
        <w:t>Predlagatelj</w:t>
      </w:r>
      <w:r w:rsidR="009B5711">
        <w:t xml:space="preserve"> se poziva da prijedlog dopuni i uredi u roku od </w:t>
      </w:r>
      <w:r>
        <w:t>osam</w:t>
      </w:r>
      <w:r w:rsidR="009B5711">
        <w:t xml:space="preserve"> (</w:t>
      </w:r>
      <w:r>
        <w:t>8</w:t>
      </w:r>
      <w:r w:rsidR="009B5711">
        <w:t>) dana od dana dostave p</w:t>
      </w:r>
      <w:r w:rsidR="00BE70CD">
        <w:t xml:space="preserve">rijepisa ovog rješenja </w:t>
      </w:r>
      <w:r w:rsidR="009B5711">
        <w:t xml:space="preserve">na način da </w:t>
      </w:r>
      <w:r w:rsidR="00BE70CD">
        <w:t xml:space="preserve">sukladno čl. </w:t>
      </w:r>
      <w:r>
        <w:t>5., 6. i 7</w:t>
      </w:r>
      <w:r w:rsidR="00BE70CD">
        <w:t xml:space="preserve">. SZ </w:t>
      </w:r>
      <w:r w:rsidR="00BE70CD" w:rsidRPr="00B33198">
        <w:t>učini vjerojatnim postojanje kojega od stečajnih razloga</w:t>
      </w:r>
      <w:r w:rsidR="00B33198">
        <w:t xml:space="preserve">, </w:t>
      </w:r>
      <w:r w:rsidR="00E80FD6">
        <w:t>te da je prijedlog podnijela ovlaštena osoba sukladno odredbi čl. 109. st. 1., 4., 5. i 6</w:t>
      </w:r>
      <w:r w:rsidR="00BE70CD" w:rsidRPr="00B33198">
        <w:t>.</w:t>
      </w:r>
      <w:r w:rsidR="00E80FD6">
        <w:t xml:space="preserve"> SZ.</w:t>
      </w:r>
    </w:p>
    <w:p w:rsidRDefault="009B5711" w:rsidP="008B1A08" w:rsidR="009B5711">
      <w:pPr>
        <w:numPr>
          <w:ilvl w:val="0"/>
          <w:numId w:val="1"/>
        </w:numPr>
        <w:jc w:val="both"/>
      </w:pPr>
      <w:r>
        <w:t>Ako ovaj prijedlog bude dopunjen u roku određenom za dopunu, smatrat će se da je podnesen onog dana kada je prvi puta podnesen.</w:t>
      </w:r>
    </w:p>
    <w:p w:rsidRDefault="009B5711" w:rsidP="008B1A08" w:rsidR="009B5711">
      <w:pPr>
        <w:numPr>
          <w:ilvl w:val="0"/>
          <w:numId w:val="1"/>
        </w:numPr>
        <w:jc w:val="both"/>
      </w:pPr>
      <w:r>
        <w:t xml:space="preserve">Smatrat će se da je prijedlog povučen ako ne bude vraćen sudu u određenom roku i dopunjen i uređen u skladu s dobivenim uputama suda, a bude li vraćen bez dopune i uređenja, biti će odbačen (čl. </w:t>
      </w:r>
      <w:smartTag w:element="metricconverter" w:uri="urn:schemas-microsoft-com:office:smarttags">
        <w:smartTagPr>
          <w:attr w:val="109. st" w:name="ProductID"/>
        </w:smartTagPr>
        <w:r>
          <w:t>109. st</w:t>
        </w:r>
      </w:smartTag>
      <w:r>
        <w:t xml:space="preserve">. 2.-4. ZPP-a u vezi s čl. </w:t>
      </w:r>
      <w:r w:rsidR="00E80FD6">
        <w:t>10. SZ</w:t>
      </w:r>
      <w:r>
        <w:t>).</w:t>
      </w:r>
    </w:p>
    <w:p w:rsidRDefault="009B5711" w:rsidP="00A002B6" w:rsidR="009B5711">
      <w:pPr>
        <w:jc w:val="both"/>
      </w:pPr>
    </w:p>
    <w:p w:rsidRDefault="009B5711" w:rsidP="008B1A08" w:rsidR="009B5711">
      <w:pPr>
        <w:jc w:val="center"/>
      </w:pPr>
      <w:r>
        <w:t xml:space="preserve">U Osijeku </w:t>
      </w:r>
      <w:r w:rsidR="00E80FD6">
        <w:t>4</w:t>
      </w:r>
      <w:r>
        <w:t xml:space="preserve">. </w:t>
      </w:r>
      <w:r w:rsidR="00E80FD6">
        <w:t>siječnja</w:t>
      </w:r>
      <w:r>
        <w:t xml:space="preserve"> 201</w:t>
      </w:r>
      <w:r w:rsidR="00E80FD6">
        <w:t>7</w:t>
      </w:r>
      <w:r>
        <w:t xml:space="preserve">. </w:t>
      </w:r>
    </w:p>
    <w:p w:rsidRDefault="0076728F" w:rsidP="00A002B6" w:rsidR="0076728F">
      <w:pPr>
        <w:jc w:val="both"/>
      </w:pPr>
    </w:p>
    <w:p w:rsidRDefault="009B5711" w:rsidP="00A002B6" w:rsidR="009B5711" w:rsidRPr="00E80FD6">
      <w:pPr>
        <w:jc w:val="both"/>
        <w:rPr>
          <w:bCs/>
        </w:rPr>
      </w:pPr>
      <w:r w:rsidRPr="00E80FD6">
        <w:rPr>
          <w:bCs/>
        </w:rPr>
        <w:t>Zapisničar:</w:t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8B1A08" w:rsidRPr="00E80FD6">
        <w:rPr>
          <w:bCs/>
        </w:rPr>
        <w:t xml:space="preserve">    </w:t>
      </w:r>
      <w:r w:rsidRPr="00E80FD6">
        <w:rPr>
          <w:bCs/>
        </w:rPr>
        <w:t>STEČAJNI SUDAC:</w:t>
      </w:r>
    </w:p>
    <w:p w:rsidRDefault="009B5711" w:rsidP="00A002B6" w:rsidR="009B5711" w:rsidRPr="00E80FD6">
      <w:pPr>
        <w:jc w:val="both"/>
        <w:rPr>
          <w:bCs/>
        </w:rPr>
      </w:pPr>
      <w:r w:rsidRPr="00E80FD6">
        <w:rPr>
          <w:bCs/>
        </w:rPr>
        <w:t xml:space="preserve">Elizabeta Đeke                  </w:t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="0076728F" w:rsidRPr="00E80FD6">
        <w:rPr>
          <w:bCs/>
        </w:rPr>
        <w:tab/>
      </w:r>
      <w:r w:rsidRPr="00E80FD6">
        <w:rPr>
          <w:bCs/>
        </w:rPr>
        <w:t xml:space="preserve">mr. sc. </w:t>
      </w:r>
      <w:smartTag w:element="PersonName" w:uri="urn:schemas-microsoft-com:office:smarttags">
        <w:r w:rsidRPr="00E80FD6">
          <w:rPr>
            <w:bCs/>
          </w:rPr>
          <w:t>Tihomir Kovačević</w:t>
        </w:r>
      </w:smartTag>
    </w:p>
    <w:p w:rsidRDefault="009B5711" w:rsidP="00A002B6" w:rsidR="009B5711" w:rsidRPr="00E80FD6">
      <w:pPr>
        <w:jc w:val="both"/>
        <w:rPr>
          <w:bCs/>
        </w:rPr>
      </w:pPr>
    </w:p>
    <w:p w:rsidRDefault="009B5711" w:rsidP="00A002B6" w:rsidR="009B5711" w:rsidRPr="00E80FD6">
      <w:pPr>
        <w:jc w:val="both"/>
        <w:rPr>
          <w:bCs/>
        </w:rPr>
      </w:pPr>
      <w:r w:rsidRPr="00E80FD6">
        <w:rPr>
          <w:bCs/>
        </w:rPr>
        <w:t>POUKA O PRAVNOM LIJEKU:</w:t>
      </w:r>
    </w:p>
    <w:p w:rsidRDefault="009B5711" w:rsidP="00A002B6" w:rsidR="009B5711">
      <w:pPr>
        <w:jc w:val="both"/>
      </w:pPr>
      <w:r>
        <w:t xml:space="preserve">Protiv ovog rješenja nije dopuštena žalba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ZPP-a </w:t>
      </w:r>
      <w:r w:rsidR="00532D5C">
        <w:t xml:space="preserve">u vezi s čl. </w:t>
      </w:r>
      <w:r w:rsidR="00267997">
        <w:t>10</w:t>
      </w:r>
      <w:r w:rsidR="00532D5C">
        <w:t>. SZ-a</w:t>
      </w:r>
    </w:p>
    <w:p w:rsidRDefault="00A002B6" w:rsidP="00A002B6" w:rsidR="00A002B6">
      <w:pPr>
        <w:jc w:val="both"/>
      </w:pPr>
    </w:p>
    <w:p w:rsidRDefault="009B5711" w:rsidP="00A002B6" w:rsidR="009B5711" w:rsidRPr="00267997">
      <w:pPr>
        <w:jc w:val="both"/>
        <w:rPr>
          <w:bCs/>
        </w:rPr>
      </w:pPr>
      <w:r w:rsidRPr="00267997">
        <w:rPr>
          <w:bCs/>
        </w:rPr>
        <w:t>D N A :</w:t>
      </w:r>
    </w:p>
    <w:p w:rsidRDefault="00A002B6" w:rsidP="00A002B6" w:rsidR="009D3A79">
      <w:pPr>
        <w:numPr>
          <w:ilvl w:val="0"/>
          <w:numId w:val="2"/>
        </w:numPr>
        <w:jc w:val="both"/>
      </w:pPr>
      <w:r>
        <w:t>predlagatelju</w:t>
      </w:r>
    </w:p>
    <w:sectPr w:rsidR="009D3A7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61C44"/>
    <w:multiLevelType w:val="hybridMultilevel"/>
    <w:tmpl w:val="23AA81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9742A8"/>
    <w:multiLevelType w:val="hybridMultilevel"/>
    <w:tmpl w:val="BC06C9F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711"/>
    <w:rsid w:val="000A5546"/>
    <w:rsid w:val="001E642F"/>
    <w:rsid w:val="00267997"/>
    <w:rsid w:val="00286C4D"/>
    <w:rsid w:val="00333984"/>
    <w:rsid w:val="00346722"/>
    <w:rsid w:val="00532D5C"/>
    <w:rsid w:val="00625A4D"/>
    <w:rsid w:val="0076728F"/>
    <w:rsid w:val="00882176"/>
    <w:rsid w:val="00884C61"/>
    <w:rsid w:val="008B1A08"/>
    <w:rsid w:val="008E62DE"/>
    <w:rsid w:val="009B5711"/>
    <w:rsid w:val="009D3A79"/>
    <w:rsid w:val="00A002B6"/>
    <w:rsid w:val="00A5102B"/>
    <w:rsid w:val="00B33198"/>
    <w:rsid w:val="00B84963"/>
    <w:rsid w:val="00BE70CD"/>
    <w:rsid w:val="00C30255"/>
    <w:rsid w:val="00C94FF3"/>
    <w:rsid w:val="00E8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546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E642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546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E642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2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St-2933/2016</izvorni_sadrzaj>
    <derivirana_varijabla naziv="DomainObject.Predmet.OznakaBroj_1">St-2933/2016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D-PLUS jednostavno društvo s ograničeno odgovornošću za trgovinu i usluge</izvorni_sadrzaj>
    <derivirana_varijabla naziv="DomainObject.Predmet.StrankaFormated_1">  D-PLUS jednostavno društvo s ograničeno odgovornošću za trgovinu i usluge</derivirana_varijabla>
  </DomainObject.Predmet.StrankaFormated>
  <DomainObject.Predmet.StrankaFormatedOIB>
    <izvorni_sadrzaj>  D-PLUS jednostavno društvo s ograničeno odgovornošću za trgovinu i usluge, OIB 19140862662</izvorni_sadrzaj>
    <derivirana_varijabla naziv="DomainObject.Predmet.StrankaFormatedOIB_1">  D-PLUS jednostavno društvo s ograničeno odgovornošću za trgovinu i usluge, OIB 19140862662</derivirana_varijabla>
  </DomainObject.Predmet.StrankaFormatedOIB>
  <DomainObject.Predmet.StrankaFormatedWithAdress>
    <izvorni_sadrzaj> D-PLUS jednostavno društvo s ograničeno odgovornošću za trgovinu i usluge, Dvanaest redarstvenika 12 , 32000 Vukovar</izvorni_sadrzaj>
    <derivirana_varijabla naziv="DomainObject.Predmet.StrankaFormatedWithAdress_1"> D-PLUS jednostavno društvo s ograničeno odgovornošću za trgovinu i usluge, Dvanaest redarstvenika 12 , 32000 Vukovar</derivirana_varijabla>
  </DomainObject.Predmet.StrankaFormatedWithAdress>
  <DomainObject.Predmet.StrankaFormatedWithAdressOIB>
    <izvorni_sadrzaj> D-PLUS jednostavno društvo s ograničeno odgovornošću za trgovinu i usluge, OIB 19140862662, Dvanaest redarstvenika 12 , 32000 Vukovar</izvorni_sadrzaj>
    <derivirana_varijabla naziv="DomainObject.Predmet.StrankaFormatedWithAdressOIB_1"> D-PLUS jednostavno društvo s ograničeno odgovornošću za trgovinu i usluge, OIB 19140862662, Dvanaest redarstvenika 12 , 32000 Vukovar</derivirana_varijabla>
  </DomainObject.Predmet.StrankaFormatedWithAdressOIB>
  <DomainObject.Predmet.StrankaWithAdress>
    <izvorni_sadrzaj>D-PLUS jednostavno društvo s ograničeno odgovornošću za trgovinu i usluge Dvanaest redarstvenika 12 ,32000 Vukovar</izvorni_sadrzaj>
    <derivirana_varijabla naziv="DomainObject.Predmet.StrankaWithAdress_1">D-PLUS jednostavno društvo s ograničeno odgovornošću za trgovinu i usluge Dvanaest redarstvenika 12 ,32000 Vukovar</derivirana_varijabla>
  </DomainObject.Predmet.StrankaWithAdress>
  <DomainObject.Predmet.StrankaWithAdressOIB>
    <izvorni_sadrzaj>D-PLUS jednostavno društvo s ograničeno odgovornošću za trgovinu i usluge, OIB 19140862662, Dvanaest redarstvenika 12 ,32000 Vukovar</izvorni_sadrzaj>
    <derivirana_varijabla naziv="DomainObject.Predmet.StrankaWithAdressOIB_1">D-PLUS jednostavno društvo s ograničeno odgovornošću za trgovinu i usluge, OIB 19140862662, Dvanaest redarstvenika 12 ,32000 Vukovar</derivirana_varijabla>
  </DomainObject.Predmet.StrankaWithAdressOIB>
  <DomainObject.Predmet.StrankaNazivFormated>
    <izvorni_sadrzaj>D-PLUS jednostavno društvo s ograničeno odgovornošću za trgovinu i usluge</izvorni_sadrzaj>
    <derivirana_varijabla naziv="DomainObject.Predmet.StrankaNazivFormated_1">D-PLUS jednostavno društvo s ograničeno odgovornošću za trgovinu i usluge</derivirana_varijabla>
  </DomainObject.Predmet.StrankaNazivFormated>
  <DomainObject.Predmet.StrankaNazivFormatedOIB>
    <izvorni_sadrzaj>D-PLUS jednostavno društvo s ograničeno odgovornošću za trgovinu i usluge, OIB 19140862662</izvorni_sadrzaj>
    <derivirana_varijabla naziv="DomainObject.Predmet.StrankaNazivFormatedOIB_1">D-PLUS jednostavno društvo s ograničeno odgovornošću za trgovinu i usluge, OIB 19140862662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D-PLUS jednostavno društvo s ograničeno odgovornošću za trgovinu i usluge</item>
    </izvorni_sadrzaj>
    <derivirana_varijabla naziv="DomainObject.Predmet.StrankaListFormated_1">
      <item>D-PLUS jednostavno društvo s ograničeno odgovornošću za trgovinu i usluge</item>
    </derivirana_varijabla>
  </DomainObject.Predmet.StrankaListFormated>
  <DomainObject.Predmet.StrankaListFormatedOIB>
    <izvorni_sadrzaj>
      <item>D-PLUS jednostavno društvo s ograničeno odgovornošću za trgovinu i usluge, OIB 19140862662</item>
    </izvorni_sadrzaj>
    <derivirana_varijabla naziv="DomainObject.Predmet.StrankaListFormatedOIB_1">
      <item>D-PLUS jednostavno društvo s ograničeno odgovornošću za trgovinu i usluge, OIB 19140862662</item>
    </derivirana_varijabla>
  </DomainObject.Predmet.StrankaListFormatedOIB>
  <DomainObject.Predmet.StrankaListFormatedWithAdress>
    <izvorni_sadrzaj>
      <item>D-PLUS jednostavno društvo s ograničeno odgovornošću za trgovinu i usluge, Dvanaest redarstvenika 12 , 32000 Vukovar</item>
    </izvorni_sadrzaj>
    <derivirana_varijabla naziv="DomainObject.Predmet.StrankaListFormatedWithAdress_1">
      <item>D-PLUS jednostavno društvo s ograničeno odgovornošću za trgovinu i usluge, Dvanaest redarstvenika 12 , 32000 Vukovar</item>
    </derivirana_varijabla>
  </DomainObject.Predmet.StrankaListFormatedWithAdress>
  <DomainObject.Predmet.StrankaListFormatedWithAdressOIB>
    <izvorni_sadrzaj>
      <item>D-PLUS jednostavno društvo s ograničeno odgovornošću za trgovinu i usluge, OIB 19140862662, Dvanaest redarstvenika 12 , 32000 Vukovar</item>
    </izvorni_sadrzaj>
    <derivirana_varijabla naziv="DomainObject.Predmet.StrankaListFormatedWithAdressOIB_1">
      <item>D-PLUS jednostavno društvo s ograničeno odgovornošću za trgovinu i usluge, OIB 19140862662, Dvanaest redarstvenika 12 , 32000 Vukovar</item>
    </derivirana_varijabla>
  </DomainObject.Predmet.StrankaListFormatedWithAdressOIB>
  <DomainObject.Predmet.StrankaListNazivFormated>
    <izvorni_sadrzaj>
      <item>D-PLUS jednostavno društvo s ograničeno odgovornošću za trgovinu i usluge</item>
    </izvorni_sadrzaj>
    <derivirana_varijabla naziv="DomainObject.Predmet.StrankaListNazivFormated_1">
      <item>D-PLUS jednostavno društvo s ograničeno odgovornošću za trgovinu i usluge</item>
    </derivirana_varijabla>
  </DomainObject.Predmet.StrankaListNazivFormated>
  <DomainObject.Predmet.StrankaListNazivFormatedOIB>
    <izvorni_sadrzaj>
      <item>D-PLUS jednostavno društvo s ograničeno odgovornošću za trgovinu i usluge, OIB 19140862662</item>
    </izvorni_sadrzaj>
    <derivirana_varijabla naziv="DomainObject.Predmet.StrankaListNazivFormatedOIB_1">
      <item>D-PLUS jednostavno društvo s ograničeno odgovornošću za trgovinu i usluge, OIB 19140862662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D-PLUS jednostavno društvo s ograničeno odgovornošću za trgovinu i usluge</izvorni_sadrzaj>
    <derivirana_varijabla naziv="DomainObject.Predmet.StrankaIDrugi_1">D-PLUS jednostavno društvo s ograničeno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D-PLUS jednostavno društvo s ograničeno odgovornošću za trgovinu i usluge, OIB 19140862662, Dvanaest redarstvenika 12 , 32000 Vukovar</izvorni_sadrzaj>
    <derivirana_varijabla naziv="DomainObject.Predmet.StrankaIDrugiAdressOIB_1">D-PLUS jednostavno društvo s ograničeno odgovornošću za trgovinu i usluge, OIB 19140862662, Dvanaest redarstvenika 12 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D-PLUS jednostavno društvo s ograničeno odgovornošću za trgovinu i usluge</item>
    </izvorni_sadrzaj>
    <derivirana_varijabla naziv="DomainObject.Predmet.SudioniciListNaziv_1">
      <item>D-PLUS jednostavno društvo s ograničeno odgovornošću za trgovinu i usluge</item>
    </derivirana_varijabla>
  </DomainObject.Predmet.SudioniciListNaziv>
  <DomainObject.Predmet.SudioniciListAdressOIB>
    <izvorni_sadrzaj>
      <item>D-PLUS jednostavno društvo s ograničeno odgovornošću za trgovinu i usluge, OIB 19140862662, Dvanaest redarstvenika 12 ,32000 Vukovar</item>
    </izvorni_sadrzaj>
    <derivirana_varijabla naziv="DomainObject.Predmet.SudioniciListAdressOIB_1">
      <item>D-PLUS jednostavno društvo s ograničeno odgovornošću za trgovinu i usluge, OIB 19140862662, Dvanaest redarstvenika 12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19140862662</item>
    </izvorni_sadrzaj>
    <derivirana_varijabla naziv="DomainObject.Predmet.SudioniciListNazivOIB_1">
      <item>, OIB 19140862662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1295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St-4/13-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2017-01-04T07:02:00Z</dcterms:created>
  <dc:creator>tkovacevic</dc:creator>
  <cp:lastModifiedBy>Elizabeta Đeke</cp:lastModifiedBy>
  <cp:lastPrinted>2017-01-04T07:01:00Z</cp:lastPrinted>
  <dcterms:modified xmlns:xsi="http://www.w3.org/2001/XMLSchema-instance" xsi:type="dcterms:W3CDTF">2017-01-04T07:39:00Z</dcterms:modified>
  <cp:revision>3</cp:revision>
  <dc:title>14 St-4/13-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