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8cec" w14:paraId="abc8ce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2F5CC6">
        <w:rPr>
          <w:szCs w:val="24"/>
          <w:lang w:val="hr-HR"/>
        </w:rPr>
        <w:t>413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2F5CC6">
        <w:rPr>
          <w:lang w:val="hr-HR"/>
        </w:rPr>
        <w:t xml:space="preserve">AUTO ALEN jednostavno društvo s ograničenom odgovornošću za usluge i trgovinu, Veliko Trojstvo, Vinogradska II 51, </w:t>
      </w:r>
      <w:r w:rsidR="002F5CC6" w:rsidRPr="000664E3">
        <w:rPr>
          <w:lang w:val="hr-HR"/>
        </w:rPr>
        <w:t>MB</w:t>
      </w:r>
      <w:r w:rsidR="002F5CC6">
        <w:rPr>
          <w:lang w:val="hr-HR"/>
        </w:rPr>
        <w:t>S: 010084291, OIB: 50556830960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4279D3">
        <w:rPr>
          <w:lang w:val="hr-HR"/>
        </w:rPr>
        <w:t>8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2F5CC6">
        <w:rPr>
          <w:lang w:val="hr-HR"/>
        </w:rPr>
        <w:t xml:space="preserve">AUTO ALEN jednostavno društvo s ograničenom odgovornošću za usluge i trgovinu, Veliko Trojstvo, Vinogradska II 51, </w:t>
      </w:r>
      <w:r w:rsidR="002F5CC6" w:rsidRPr="000664E3">
        <w:rPr>
          <w:lang w:val="hr-HR"/>
        </w:rPr>
        <w:t>MB</w:t>
      </w:r>
      <w:r w:rsidR="002F5CC6">
        <w:rPr>
          <w:lang w:val="hr-HR"/>
        </w:rPr>
        <w:t>S: 010084291, OIB: 50556830960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AB3E5C">
        <w:rPr>
          <w:szCs w:val="24"/>
          <w:lang w:val="hr-HR"/>
        </w:rPr>
        <w:t>ZDENKO KRSTIĆ</w:t>
      </w:r>
      <w:r w:rsidR="00BF207A">
        <w:rPr>
          <w:szCs w:val="24"/>
          <w:lang w:val="hr-HR"/>
        </w:rPr>
        <w:t xml:space="preserve">, </w:t>
      </w:r>
      <w:r w:rsidR="00AB3E5C">
        <w:rPr>
          <w:szCs w:val="24"/>
          <w:lang w:val="hr-HR"/>
        </w:rPr>
        <w:t>Osijek</w:t>
      </w:r>
      <w:r w:rsidR="002554EA">
        <w:rPr>
          <w:szCs w:val="24"/>
          <w:lang w:val="hr-HR"/>
        </w:rPr>
        <w:t xml:space="preserve">, </w:t>
      </w:r>
      <w:r w:rsidR="00AB3E5C">
        <w:rPr>
          <w:szCs w:val="24"/>
          <w:lang w:val="hr-HR"/>
        </w:rPr>
        <w:t>Županijska 2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B3E5C">
        <w:rPr>
          <w:szCs w:val="24"/>
          <w:lang w:val="hr-HR"/>
        </w:rPr>
        <w:t>13827089798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2F5CC6">
        <w:rPr>
          <w:lang w:val="hr-HR"/>
        </w:rPr>
        <w:t xml:space="preserve">AUTO ALEN jednostavno društvo s ograničenom odgovornošću za usluge i trgovinu, Veliko Trojstvo, Vinogradska II 51, </w:t>
      </w:r>
      <w:r w:rsidR="002F5CC6" w:rsidRPr="000664E3">
        <w:rPr>
          <w:lang w:val="hr-HR"/>
        </w:rPr>
        <w:t>MB</w:t>
      </w:r>
      <w:r w:rsidR="002F5CC6">
        <w:rPr>
          <w:lang w:val="hr-HR"/>
        </w:rPr>
        <w:t>S: 010084291, OIB: 50556830960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79D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4279D3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D5E9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2F5CC6">
        <w:rPr>
          <w:szCs w:val="24"/>
          <w:lang w:val="hr-HR"/>
        </w:rPr>
        <w:t>413</w:t>
      </w:r>
      <w:r w:rsidR="004279D3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2F5CC6">
        <w:rPr>
          <w:szCs w:val="24"/>
          <w:lang w:val="hr-HR"/>
        </w:rPr>
        <w:t>3.</w:t>
      </w:r>
      <w:r w:rsidR="00BA4AD7">
        <w:rPr>
          <w:szCs w:val="24"/>
          <w:lang w:val="hr-HR"/>
        </w:rPr>
        <w:t xml:space="preserve"> prosinca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4279D3">
        <w:rPr>
          <w:szCs w:val="24"/>
          <w:lang w:val="hr-HR"/>
        </w:rPr>
        <w:t>8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4279D3">
        <w:rPr>
          <w:szCs w:val="24"/>
          <w:lang w:val="hr-HR"/>
        </w:rPr>
        <w:t>8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7DC" w:rsidR="00F517DC">
      <w:r>
        <w:separator/>
      </w:r>
    </w:p>
  </w:endnote>
  <w:endnote w:id="0" w:type="continuationSeparator">
    <w:p w:rsidRDefault="00F517DC" w:rsidR="00F51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7DC" w:rsidR="00F517DC">
      <w:r>
        <w:separator/>
      </w:r>
    </w:p>
  </w:footnote>
  <w:footnote w:id="0" w:type="continuationSeparator">
    <w:p w:rsidRDefault="00F517DC" w:rsidR="00F51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6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2F5CC6">
      <w:t>413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0654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0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6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65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6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6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0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6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65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6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6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ALEN jednostavno društvo s ograničenom odgovornošću za usluge i trgovinu, Veliko Trojstvo zastupanog po punomoćniku Alen Krupski</izvorni_sadrzaj>
    <derivirana_varijabla naziv="DomainObject.Predmet.ProtustrankaFormated_1">  AUTO ALEN jednostavno društvo s ograničenom odgovornošću za usluge i trgovinu, Veliko Trojstvo zastupanog po punomoćniku Alen Krupski</derivirana_varijabla>
  </DomainObject.Predmet.ProtustrankaFormated>
  <DomainObject.Predmet.ProtustrankaFormatedOIB>
    <izvorni_sadrzaj>  AUTO ALEN jednostavno društvo s ograničenom odgovornošću za usluge i trgovinu, Veliko Trojstvo, OIB 50556830960 zastupanog po punomoćniku Alen Krupski</izvorni_sadrzaj>
    <derivirana_varijabla naziv="DomainObject.Predmet.ProtustrankaFormatedOIB_1">  AUTO ALEN jednostavno društvo s ograničenom odgovornošću za usluge i trgovinu, Veliko Trojstvo, OIB 50556830960 zastupanog po punomoćniku Alen Krupski</derivirana_varijabla>
  </DomainObject.Predmet.ProtustrankaFormatedOIB>
  <DomainObject.Predmet.ProtustrankaFormatedWithAdress>
    <izvorni_sadrzaj> AUTO ALEN jednostavno društvo s ograničenom odgovornošću za usluge i trgovinu, Veliko Trojstvo, Vinogradska II 51, 43000 Veliko Trojstvo zastupanog po punomoćniku Alen Krupski</izvorni_sadrzaj>
    <derivirana_varijabla naziv="DomainObject.Predmet.ProtustrankaFormatedWithAdress_1"> AUTO ALEN jednostavno društvo s ograničenom odgovornošću za usluge i trgovinu, Veliko Trojstvo, Vinogradska II 51, 43000 Veliko Trojstvo zastupanog po punomoćniku Alen Krupski</derivirana_varijabla>
  </DomainObject.Predmet.ProtustrankaFormatedWithAdress>
  <DomainObject.Predmet.ProtustrankaFormatedWithAdressOIB>
    <izvorni_sadrzaj> AUTO ALEN jednostavno društvo s ograničenom odgovornošću za usluge i trgovinu, Veliko Trojstvo, OIB 50556830960, Vinogradska II 51, 43000 Veliko Trojstvo zastupanog po punomoćniku Alen Krupski</izvorni_sadrzaj>
    <derivirana_varijabla naziv="DomainObject.Predmet.ProtustrankaFormatedWithAdressOIB_1"> AUTO ALEN jednostavno društvo s ograničenom odgovornošću za usluge i trgovinu, Veliko Trojstvo, OIB 50556830960, Vinogradska II 51, 43000 Veliko Trojstvo zastupanog po punomoćniku Alen Krupski</derivirana_varijabla>
  </DomainObject.Predmet.ProtustrankaFormatedWithAdressOIB>
  <DomainObject.Predmet.ProtustrankaWithAdress>
    <izvorni_sadrzaj>AUTO ALEN jednostavno društvo s ograničenom odgovornošću za usluge i trgovinu, Veliko Trojstvo Vinogradska II 51, 43000 Veliko Trojstvo</izvorni_sadrzaj>
    <derivirana_varijabla naziv="DomainObject.Predmet.ProtustrankaWithAdress_1">AUTO ALEN jednostavno društvo s ograničenom odgovornošću za usluge i trgovinu, Veliko Trojstvo Vinogradska II 51, 43000 Veliko Trojstvo</derivirana_varijabla>
  </DomainObject.Predmet.ProtustrankaWithAdress>
  <DomainObject.Predmet.ProtustrankaWithAdressOIB>
    <izvorni_sadrzaj>AUTO ALEN jednostavno društvo s ograničenom odgovornošću za usluge i trgovinu, Veliko Trojstvo, OIB 50556830960, Vinogradska II 51, 43000 Veliko Trojstvo</izvorni_sadrzaj>
    <derivirana_varijabla naziv="DomainObject.Predmet.ProtustrankaWithAdressOIB_1">AUTO ALEN jednostavno društvo s ograničenom odgovornošću za usluge i trgovinu, Veliko Trojstvo, OIB 50556830960, Vinogradska II 51, 43000 Veliko Trojstvo</derivirana_varijabla>
  </DomainObject.Predmet.ProtustrankaWithAdressOIB>
  <DomainObject.Predmet.ProtustrankaNazivFormated>
    <izvorni_sadrzaj>AUTO ALEN jednostavno društvo s ograničenom odgovornošću za usluge i trgovinu, Veliko Trojstvo</izvorni_sadrzaj>
    <derivirana_varijabla naziv="DomainObject.Predmet.ProtustrankaNazivFormated_1">AUTO ALEN jednostavno društvo s ograničenom odgovornošću za usluge i trgovinu, Veliko Trojstvo</derivirana_varijabla>
  </DomainObject.Predmet.ProtustrankaNazivFormated>
  <DomainObject.Predmet.ProtustrankaNazivFormatedOIB>
    <izvorni_sadrzaj>AUTO ALEN jednostavno društvo s ograničenom odgovornošću za usluge i trgovinu, Veliko Trojstvo, OIB 50556830960</izvorni_sadrzaj>
    <derivirana_varijabla naziv="DomainObject.Predmet.ProtustrankaNazivFormatedOIB_1">AUTO ALEN jednostavno društvo s ograničenom odgovornošću za usluge i trgovinu, Veliko Trojstvo, OIB 50556830960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ALEN jednostavno društvo s ograničenom odgovornošću za usluge i trgovinu, Veliko Trojstvo zastupanog po punomoćniku Alen Krupski</item>
    </izvorni_sadrzaj>
    <derivirana_varijabla naziv="DomainObject.Predmet.ProtuStrankaListFormated_1">
      <item>AUTO ALEN jednostavno društvo s ograničenom odgovornošću za usluge i trgovinu, Veliko Trojstvo zastupanog po punomoćniku Alen Krupski</item>
    </derivirana_varijabla>
  </DomainObject.Predmet.ProtuStrankaListFormated>
  <DomainObject.Predmet.ProtuStrankaListFormatedOIB>
    <izvorni_sadrzaj>
      <item>AUTO ALEN jednostavno društvo s ograničenom odgovornošću za usluge i trgovinu, Veliko Trojstvo, OIB 50556830960 zastupanog po punomoćniku Alen Krupski</item>
    </izvorni_sadrzaj>
    <derivirana_varijabla naziv="DomainObject.Predmet.ProtuStrankaListFormatedOIB_1">
      <item>AUTO ALEN jednostavno društvo s ograničenom odgovornošću za usluge i trgovinu, Veliko Trojstvo, OIB 50556830960 zastupanog po punomoćniku Alen Krupski</item>
    </derivirana_varijabla>
  </DomainObject.Predmet.ProtuStrankaListFormatedOIB>
  <DomainObject.Predmet.ProtuStrankaListFormatedWithAdress>
    <izvorni_sadrzaj>
      <item>AUTO ALEN jednostavno društvo s ograničenom odgovornošću za usluge i trgovinu, Veliko Trojstvo, Vinogradska II 51, 43000 Veliko Trojstvo zastupanog po punomoćniku Alen Krupski</item>
    </izvorni_sadrzaj>
    <derivirana_varijabla naziv="DomainObject.Predmet.ProtuStrankaListFormatedWithAdress_1">
      <item>AUTO ALEN jednostavno društvo s ograničenom odgovornošću za usluge i trgovinu, Veliko Trojstvo, Vinogradska II 51, 43000 Veliko Trojstvo zastupanog po punomoćniku Alen Krupski</item>
    </derivirana_varijabla>
  </DomainObject.Predmet.ProtuStrankaListFormatedWithAdress>
  <DomainObject.Predmet.ProtuStrankaListFormatedWithAdressOIB>
    <izvorni_sadrzaj>
      <item>AUTO ALEN jednostavno društvo s ograničenom odgovornošću za usluge i trgovinu, Veliko Trojstvo, OIB 50556830960, Vinogradska II 51, 43000 Veliko Trojstvo zastupanog po punomoćniku Alen Krupski</item>
    </izvorni_sadrzaj>
    <derivirana_varijabla naziv="DomainObject.Predmet.ProtuStrankaListFormatedWithAdressOIB_1">
      <item>AUTO ALEN jednostavno društvo s ograničenom odgovornošću za usluge i trgovinu, Veliko Trojstvo, OIB 50556830960, Vinogradska II 51, 43000 Veliko Trojstvo zastupanog po punomoćniku Alen Krupski</item>
    </derivirana_varijabla>
  </DomainObject.Predmet.ProtuStrankaListFormatedWithAdressOIB>
  <DomainObject.Predmet.ProtuStrankaListNazivFormated>
    <izvorni_sadrzaj>
      <item>AUTO ALEN jednostavno društvo s ograničenom odgovornošću za usluge i trgovinu, Veliko Trojstvo</item>
    </izvorni_sadrzaj>
    <derivirana_varijabla naziv="DomainObject.Predmet.ProtuStrankaListNazivFormated_1">
      <item>AUTO ALEN jednostavno društvo s ograničenom odgovornošću za usluge i trgovinu, Veliko Trojstvo</item>
    </derivirana_varijabla>
  </DomainObject.Predmet.ProtuStrankaListNazivFormated>
  <DomainObject.Predmet.ProtuStrankaListNazivFormatedOIB>
    <izvorni_sadrzaj>
      <item>AUTO ALEN jednostavno društvo s ograničenom odgovornošću za usluge i trgovinu, Veliko Trojstvo, OIB 50556830960</item>
    </izvorni_sadrzaj>
    <derivirana_varijabla naziv="DomainObject.Predmet.ProtuStrankaListNazivFormatedOIB_1">
      <item>AUTO ALEN jednostavno društvo s ograničenom odgovornošću za usluge i trgovinu, Veliko Trojstvo, OIB 50556830960</item>
    </derivirana_varijabla>
  </DomainObject.Predmet.ProtuStrankaListNazivFormatedOIB>
  <DomainObject.Predmet.OstaliListFormated>
    <izvorni_sadrzaj>
      <item>Alen Krupski punomoćnik sudionika u postupku AUTO ALEN jednostavno društvo s ograničenom odgovornošću za usluge i trgovinu, Veliko Trojstvo</item>
    </izvorni_sadrzaj>
    <derivirana_varijabla naziv="DomainObject.Predmet.OstaliListFormated_1">
      <item>Alen Krupski punomoćnik sudionika u postupku AUTO ALEN jednostavno društvo s ograničenom odgovornošću za usluge i trgovinu, Veliko Trojstvo</item>
    </derivirana_varijabla>
  </DomainObject.Predmet.OstaliListFormated>
  <DomainObject.Predmet.OstaliListFormatedOIB>
    <izvorni_sadrzaj>
      <item>Alen Krupski, OIB 94692780083 punomoćnik sudionika u postupku AUTO ALEN jednostavno društvo s ograničenom odgovornošću za usluge i trgovinu, Veliko Trojstvo</item>
    </izvorni_sadrzaj>
    <derivirana_varijabla naziv="DomainObject.Predmet.OstaliListFormatedOIB_1">
      <item>Alen Krupski, OIB 94692780083 punomoćnik sudionika u postupku AUTO ALEN jednostavno društvo s ograničenom odgovornošću za usluge i trgovinu, Veliko Trojstvo</item>
    </derivirana_varijabla>
  </DomainObject.Predmet.OstaliListFormatedOIB>
  <DomainObject.Predmet.OstaliListFormatedWithAdress>
    <izvorni_sadrzaj>
      <item>Alen Krupski, Vinogradska II 51, 43000 Veliko Trojstvo punomoćnik sudionika u postupku AUTO ALEN jednostavno društvo s ograničenom odgovornošću za usluge i trgovinu, Veliko Trojstvo</item>
    </izvorni_sadrzaj>
    <derivirana_varijabla naziv="DomainObject.Predmet.OstaliListFormatedWithAdress_1">
      <item>Alen Krupski, Vinogradska II 51, 43000 Veliko Trojstvo punomoćnik sudionika u postupku AUTO ALEN jednostavno društvo s ograničenom odgovornošću za usluge i trgovinu, Veliko Trojstvo</item>
    </derivirana_varijabla>
  </DomainObject.Predmet.OstaliListFormatedWithAdress>
  <DomainObject.Predmet.OstaliListFormatedWithAdressOIB>
    <izvorni_sadrzaj>
      <item>Alen Krupski, OIB 94692780083, Vinogradska II 51, 43000 Veliko Trojstvo punomoćnik sudionika u postupku AUTO ALEN jednostavno društvo s ograničenom odgovornošću za usluge i trgovinu, Veliko Trojstvo</item>
    </izvorni_sadrzaj>
    <derivirana_varijabla naziv="DomainObject.Predmet.OstaliListFormatedWithAdressOIB_1">
      <item>Alen Krupski, OIB 94692780083, Vinogradska II 51, 43000 Veliko Trojstvo punomoćnik sudionika u postupku AUTO ALEN jednostavno društvo s ograničenom odgovornošću za usluge i trgovinu, Veliko Trojstvo</item>
    </derivirana_varijabla>
  </DomainObject.Predmet.OstaliListFormatedWithAdressOIB>
  <DomainObject.Predmet.OstaliListNazivFormated>
    <izvorni_sadrzaj>
      <item>Alen Krupski</item>
    </izvorni_sadrzaj>
    <derivirana_varijabla naziv="DomainObject.Predmet.OstaliListNazivFormated_1">
      <item>Alen Krupski</item>
    </derivirana_varijabla>
  </DomainObject.Predmet.OstaliListNazivFormated>
  <DomainObject.Predmet.OstaliListNazivFormatedOIB>
    <izvorni_sadrzaj>
      <item>Alen Krupski, OIB 94692780083</item>
    </izvorni_sadrzaj>
    <derivirana_varijabla naziv="DomainObject.Predmet.OstaliListNazivFormatedOIB_1">
      <item>Alen Krupski, OIB 94692780083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ALEN jednostavno društvo s ograničenom odgovornošću za usluge i trgovinu, Veliko Trojstvo</izvorni_sadrzaj>
    <derivirana_varijabla naziv="DomainObject.Predmet.ProtustrankaIDrugi_1">AUTO ALEN jednostavno društvo s ograničenom odgovornošću za usluge i trgovinu,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ALEN jednostavno društvo s ograničenom odgovornošću za usluge i trgovinu, Veliko Trojstvo, OIB 50556830960, Vinogradska II 51, 43000 Veliko Trojstvo</izvorni_sadrzaj>
    <derivirana_varijabla naziv="DomainObject.Predmet.ProtustrankaIDrugiAdressOIB_1">AUTO ALEN jednostavno društvo s ograničenom odgovornošću za usluge i trgovinu, Veliko Trojstvo, OIB 50556830960, Vinogradska II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ALEN jednostavno društvo s ograničenom odgovornošću za usluge i trgovinu, Veliko Trojstvo</item>
      <item>Alen Krupski</item>
    </izvorni_sadrzaj>
    <derivirana_varijabla naziv="DomainObject.Predmet.SudioniciListNaziv_1">
      <item>FINA, RC ZAGREB, Podružnica Bjelovar</item>
      <item>AUTO ALEN jednostavno društvo s ograničenom odgovornošću za usluge i trgovinu, Veliko Trojstvo</item>
      <item>Alen Krupski</item>
    </derivirana_varijabla>
  </DomainObject.Predmet.SudioniciListNaziv>
  <DomainObject.Predmet.SudioniciListAdressOIB>
    <izvorni_sadrzaj>
      <item>FINA, RC ZAGREB, Podružnica Bjelovar, OIB 85821130368, F. Supila 4,43000 Bjelovar</item>
      <item>AUTO ALEN jednostavno društvo s ograničenom odgovornošću za usluge i trgovinu, Veliko Trojstvo, OIB 50556830960, Vinogradska II 51,43000 Veliko Trojstvo</item>
      <item>Alen Krupski, OIB 94692780083, Vinogradska II 51,43000 Veliko Trojstvo</item>
    </izvorni_sadrzaj>
    <derivirana_varijabla naziv="DomainObject.Predmet.SudioniciListAdressOIB_1">
      <item>FINA, RC ZAGREB, Podružnica Bjelovar, OIB 85821130368, F. Supila 4,43000 Bjelovar</item>
      <item>AUTO ALEN jednostavno društvo s ograničenom odgovornošću za usluge i trgovinu, Veliko Trojstvo, OIB 50556830960, Vinogradska II 51,43000 Veliko Trojstvo</item>
      <item>Alen Krupski, OIB 94692780083, Vinogradska II 51,43000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50556830960</item>
      <item>, OIB 94692780083</item>
    </izvorni_sadrzaj>
    <derivirana_varijabla naziv="DomainObject.Predmet.SudioniciListNazivOIB_1">
      <item>, OIB 85821130368</item>
      <item>, OIB 50556830960</item>
      <item>, OIB 94692780083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0B614-0692-4F11-A5D5-9D07BC1D5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728</properties:Words>
  <properties:Characters>3926</properties:Characters>
  <properties:Lines>114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2016-02-18T06:54:00Z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2016-02-18T06:56:00Z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