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aa073" w14:paraId="81aa07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50541" w:rsidP="00B50541" w:rsidR="00B50541" w:rsidRPr="00B50541">
      <w:pPr>
        <w:spacing w:after="0"/>
        <w:rPr>
          <w:rFonts w:cs="Times New Roman" w:eastAsia="Times New Roman"/>
          <w:b/>
          <w:lang w:eastAsia="hr-HR"/>
        </w:rPr>
      </w:pPr>
      <w:r w:rsidRPr="00B50541">
        <w:rPr>
          <w:rFonts w:cs="Times New Roman" w:eastAsia="Times New Roman"/>
          <w:b/>
          <w:bCs/>
          <w:lang w:eastAsia="hr-HR"/>
        </w:rPr>
        <w:t xml:space="preserve">   REPUBLIKA HRVATSKA                                                  </w:t>
      </w:r>
      <w:r w:rsidRPr="00B50541">
        <w:rPr>
          <w:rFonts w:cs="Times New Roman" w:eastAsia="Times New Roman"/>
          <w:b/>
          <w:lang w:eastAsia="hr-HR"/>
        </w:rPr>
        <w:t>Broj: 14. St-291/2017.</w:t>
      </w:r>
    </w:p>
    <w:p w:rsidRDefault="00B50541" w:rsidP="00B50541" w:rsidR="00B50541" w:rsidRPr="00B50541">
      <w:pPr>
        <w:spacing w:after="0"/>
        <w:rPr>
          <w:rFonts w:cs="Times New Roman" w:eastAsia="Times New Roman"/>
          <w:lang w:eastAsia="hr-HR"/>
        </w:rPr>
      </w:pPr>
      <w:r w:rsidRPr="00B50541">
        <w:rPr>
          <w:rFonts w:cs="Times New Roman" w:eastAsia="Times New Roman"/>
          <w:b/>
          <w:bCs/>
          <w:lang w:eastAsia="hr-HR"/>
        </w:rPr>
        <w:t xml:space="preserve"> TRGOVAČKI SUD U SPLITU</w:t>
      </w:r>
      <w:r w:rsidRPr="00B50541">
        <w:rPr>
          <w:rFonts w:cs="Times New Roman" w:eastAsia="Times New Roman"/>
          <w:bCs/>
          <w:lang w:eastAsia="hr-HR"/>
        </w:rPr>
        <w:t xml:space="preserve">                                              (Ex: St-1687/2015).</w:t>
      </w:r>
    </w:p>
    <w:p w:rsidRDefault="00B50541" w:rsidP="00B50541" w:rsidR="00B50541" w:rsidRPr="00B50541">
      <w:pPr>
        <w:spacing w:after="0"/>
        <w:rPr>
          <w:rFonts w:cs="Times New Roman" w:eastAsia="Times New Roman"/>
          <w:lang w:eastAsia="hr-HR"/>
        </w:rPr>
      </w:pPr>
      <w:proofErr w:type="spellStart"/>
      <w:r w:rsidRPr="00B50541">
        <w:rPr>
          <w:rFonts w:cs="Times New Roman" w:eastAsia="Times New Roman"/>
          <w:lang w:eastAsia="hr-HR"/>
        </w:rPr>
        <w:t>Sukoišanska</w:t>
      </w:r>
      <w:proofErr w:type="spellEnd"/>
      <w:r w:rsidRPr="00B50541">
        <w:rPr>
          <w:rFonts w:cs="Times New Roman" w:eastAsia="Times New Roman"/>
          <w:lang w:eastAsia="hr-HR"/>
        </w:rPr>
        <w:t xml:space="preserve"> 6. – 21 000  S P L I T</w:t>
      </w:r>
    </w:p>
    <w:p w:rsidRDefault="00B50541" w:rsidP="00B50541" w:rsidR="00B50541" w:rsidRPr="00B50541">
      <w:pPr>
        <w:spacing w:after="0"/>
        <w:rPr>
          <w:rFonts w:cs="Times New Roman" w:eastAsia="Times New Roman"/>
          <w:b/>
          <w:lang w:eastAsia="hr-HR"/>
        </w:rPr>
      </w:pPr>
    </w:p>
    <w:p w:rsidRDefault="00B50541" w:rsidP="00B50541" w:rsidR="00B50541" w:rsidRPr="00B50541">
      <w:pPr>
        <w:spacing w:after="0"/>
        <w:rPr>
          <w:rFonts w:cs="Times New Roman" w:eastAsia="Times New Roman"/>
          <w:lang w:eastAsia="hr-HR"/>
        </w:rPr>
      </w:pPr>
    </w:p>
    <w:p w:rsidRDefault="00B50541" w:rsidP="00B50541" w:rsidR="00B50541" w:rsidRPr="00B50541">
      <w:pPr>
        <w:spacing w:after="0"/>
        <w:jc w:val="center"/>
        <w:rPr>
          <w:rFonts w:cs="Times New Roman" w:eastAsia="Times New Roman"/>
          <w:lang w:eastAsia="hr-HR"/>
        </w:rPr>
      </w:pPr>
      <w:r w:rsidRPr="00B50541">
        <w:rPr>
          <w:rFonts w:cs="Times New Roman" w:eastAsia="Times New Roman"/>
          <w:b/>
          <w:bCs/>
          <w:lang w:eastAsia="hr-HR"/>
        </w:rPr>
        <w:t>R E P U B L I K A    H R V A T S K A</w:t>
      </w:r>
    </w:p>
    <w:p w:rsidRDefault="00B50541" w:rsidP="00B50541" w:rsidR="00B50541" w:rsidRPr="00B50541">
      <w:pPr>
        <w:spacing w:after="0"/>
        <w:jc w:val="center"/>
        <w:rPr>
          <w:rFonts w:cs="Times New Roman" w:eastAsia="Times New Roman"/>
          <w:lang w:eastAsia="hr-HR"/>
        </w:rPr>
      </w:pPr>
    </w:p>
    <w:p w:rsidRDefault="00B50541" w:rsidP="00B50541" w:rsidR="00B50541" w:rsidRPr="00B50541">
      <w:pPr>
        <w:spacing w:after="0"/>
        <w:jc w:val="center"/>
        <w:rPr>
          <w:rFonts w:cs="Times New Roman" w:eastAsia="Times New Roman"/>
          <w:b/>
          <w:lang w:eastAsia="hr-HR" w:val="fr-FR"/>
        </w:rPr>
      </w:pPr>
      <w:r w:rsidRPr="00B50541">
        <w:rPr>
          <w:rFonts w:cs="Times New Roman" w:eastAsia="Times New Roman"/>
          <w:b/>
          <w:lang w:eastAsia="hr-HR" w:val="fr-FR"/>
        </w:rPr>
        <w:t>R J E Š E N J E</w:t>
      </w:r>
    </w:p>
    <w:p w:rsidRDefault="00B50541" w:rsidP="00B50541" w:rsidR="00B50541" w:rsidRPr="00B50541">
      <w:pPr>
        <w:spacing w:after="0"/>
        <w:rPr>
          <w:rFonts w:cs="Times New Roman" w:eastAsia="Times New Roman"/>
          <w:lang w:eastAsia="hr-HR"/>
        </w:rPr>
      </w:pPr>
    </w:p>
    <w:p w:rsidRDefault="00B50541" w:rsidP="00B50541" w:rsidR="00B50541" w:rsidRPr="00B50541">
      <w:pPr>
        <w:spacing w:after="0"/>
        <w:rPr>
          <w:rFonts w:cs="Times New Roman" w:eastAsia="Times New Roman"/>
          <w:lang w:eastAsia="hr-HR"/>
        </w:rPr>
      </w:pPr>
    </w:p>
    <w:p w:rsidRDefault="00B50541" w:rsidP="00B50541" w:rsidR="00B50541" w:rsidRPr="00B50541">
      <w:pPr>
        <w:spacing w:after="0"/>
        <w:jc w:val="both"/>
        <w:rPr>
          <w:rFonts w:cs="Times New Roman" w:eastAsia="Times New Roman"/>
          <w:lang w:eastAsia="hr-HR" w:val="fr-FR"/>
        </w:rPr>
      </w:pPr>
      <w:r w:rsidRPr="00B50541">
        <w:rPr>
          <w:rFonts w:cs="Times New Roman" w:eastAsia="Times New Roman"/>
          <w:lang w:eastAsia="hr-HR"/>
        </w:rPr>
        <w:t xml:space="preserve">          Trgovački sud u Splitu, po sudcu Jozi Ćaleti, u stečajnom postupku nad stečajnim Dužnikom: DIGRUM d.o.o., Solin, Sv. Tekle 44, OIB: 98898131190, (Dužnik, stečajni Dužnik),</w:t>
      </w:r>
      <w:r w:rsidRPr="00B50541">
        <w:rPr>
          <w:rFonts w:cs="Times New Roman" w:eastAsia="Times New Roman"/>
          <w:lang w:eastAsia="hr-HR" w:val="fr-FR"/>
        </w:rPr>
        <w:t xml:space="preserve"> kojeg zastupa stečajni upravitelj Marko Lonac, Dubrovnik, Brdasta 12, OIB: </w:t>
      </w:r>
      <w:r w:rsidRPr="00B50541">
        <w:rPr>
          <w:rFonts w:cs="Times New Roman" w:eastAsia="Calibri"/>
        </w:rPr>
        <w:t>43471049776</w:t>
      </w:r>
      <w:r w:rsidRPr="00B50541">
        <w:rPr>
          <w:rFonts w:cs="Times New Roman" w:eastAsia="Times New Roman"/>
          <w:lang w:eastAsia="hr-HR"/>
        </w:rPr>
        <w:t xml:space="preserve">, odlučujući </w:t>
      </w:r>
      <w:r w:rsidRPr="00B50541">
        <w:rPr>
          <w:rFonts w:cs="Times New Roman" w:eastAsia="Times New Roman"/>
          <w:lang w:eastAsia="hr-HR" w:val="fr-FR"/>
        </w:rPr>
        <w:t xml:space="preserve">o utvrđenim tražbinama stečajnih vjerovnika, ispitanih na Ispitnom ročištu održanom 5. lipnja </w:t>
      </w:r>
      <w:r w:rsidRPr="00B50541">
        <w:rPr>
          <w:rFonts w:cs="Times New Roman" w:eastAsia="Times New Roman"/>
          <w:lang w:eastAsia="hr-HR"/>
        </w:rPr>
        <w:t xml:space="preserve">2018, 6. lipnja 2018., </w:t>
      </w:r>
      <w:r w:rsidRPr="00B50541">
        <w:rPr>
          <w:rFonts w:cs="Times New Roman" w:eastAsia="Times New Roman"/>
          <w:lang w:eastAsia="hr-HR" w:val="fr-FR"/>
        </w:rPr>
        <w:t>izvan-raspravno,</w:t>
      </w:r>
    </w:p>
    <w:p w:rsidRDefault="00B50541" w:rsidP="00B50541" w:rsidR="00B50541" w:rsidRPr="00B50541">
      <w:pPr>
        <w:spacing w:after="0"/>
        <w:jc w:val="both"/>
        <w:rPr>
          <w:rFonts w:cs="Times New Roman" w:eastAsia="Times New Roman"/>
          <w:lang w:eastAsia="hr-HR" w:val="fr-FR"/>
        </w:rPr>
      </w:pPr>
      <w:r w:rsidRPr="00B50541">
        <w:rPr>
          <w:rFonts w:cs="Times New Roman" w:eastAsia="Times New Roman"/>
          <w:lang w:eastAsia="hr-HR" w:val="fr-FR"/>
        </w:rPr>
        <w:t xml:space="preserve">     </w:t>
      </w:r>
    </w:p>
    <w:p w:rsidRDefault="00B50541" w:rsidP="00B50541" w:rsidR="00B50541" w:rsidRPr="00B50541">
      <w:pPr>
        <w:spacing w:after="0"/>
        <w:jc w:val="both"/>
        <w:rPr>
          <w:rFonts w:cs="Times New Roman" w:eastAsia="Times New Roman"/>
          <w:lang w:eastAsia="hr-HR" w:val="fr-FR"/>
        </w:rPr>
      </w:pPr>
    </w:p>
    <w:p w:rsidRDefault="00B50541" w:rsidP="00B50541" w:rsidR="00B50541" w:rsidRPr="00B50541">
      <w:pPr>
        <w:spacing w:after="0"/>
        <w:jc w:val="center"/>
        <w:rPr>
          <w:rFonts w:cs="Times New Roman" w:eastAsia="Times New Roman"/>
          <w:bCs/>
          <w:lang w:eastAsia="hr-HR"/>
        </w:rPr>
      </w:pPr>
      <w:r w:rsidRPr="00B50541">
        <w:rPr>
          <w:rFonts w:cs="Times New Roman" w:eastAsia="Times New Roman"/>
          <w:bCs/>
          <w:lang w:eastAsia="hr-HR"/>
        </w:rPr>
        <w:t>r i j e š i o   j e</w:t>
      </w:r>
    </w:p>
    <w:p w:rsidRDefault="00B50541" w:rsidP="00B50541" w:rsidR="00B50541" w:rsidRPr="00B50541">
      <w:pPr>
        <w:spacing w:after="0"/>
        <w:jc w:val="both"/>
        <w:rPr>
          <w:rFonts w:cs="Times New Roman" w:eastAsia="Times New Roman"/>
          <w:lang w:eastAsia="hr-HR"/>
        </w:rPr>
      </w:pPr>
    </w:p>
    <w:p w:rsidRDefault="00B50541" w:rsidP="00B50541" w:rsidR="00B50541" w:rsidRPr="00B50541">
      <w:pPr>
        <w:spacing w:after="0"/>
        <w:jc w:val="both"/>
        <w:rPr>
          <w:rFonts w:cs="Times New Roman" w:eastAsia="Times New Roman"/>
          <w:lang w:eastAsia="hr-HR"/>
        </w:rPr>
      </w:pPr>
      <w:r w:rsidRPr="00B50541">
        <w:rPr>
          <w:rFonts w:cs="Times New Roman" w:eastAsia="Times New Roman"/>
          <w:b/>
          <w:bCs/>
          <w:lang w:eastAsia="hr-HR"/>
        </w:rPr>
        <w:t xml:space="preserve">          </w:t>
      </w:r>
      <w:r w:rsidRPr="00B50541">
        <w:rPr>
          <w:rFonts w:cs="Times New Roman" w:eastAsia="Times New Roman"/>
          <w:b/>
          <w:lang w:eastAsia="hr-HR"/>
        </w:rPr>
        <w:t>1)</w:t>
      </w:r>
      <w:r w:rsidRPr="00B50541">
        <w:rPr>
          <w:rFonts w:cs="Times New Roman" w:eastAsia="Times New Roman"/>
          <w:lang w:eastAsia="hr-HR"/>
        </w:rPr>
        <w:t xml:space="preserve"> Utvrđuju se tražbine stečajnih vjerovnika viših isplatnih redova (članak 138, Stečajnog zakona, </w:t>
      </w:r>
      <w:r w:rsidRPr="00B50541">
        <w:rPr>
          <w:rFonts w:cs="Times New Roman" w:eastAsia="Times New Roman"/>
          <w:i/>
          <w:lang w:eastAsia="hr-HR"/>
        </w:rPr>
        <w:t>Narodne novine,</w:t>
      </w:r>
      <w:r w:rsidRPr="00B50541">
        <w:rPr>
          <w:rFonts w:cs="Times New Roman" w:eastAsia="Times New Roman"/>
          <w:lang w:eastAsia="hr-HR"/>
        </w:rPr>
        <w:t xml:space="preserve"> br.-i: 71/15. i 104/17, dalje: SZ), ispitane i priznate na Ispitnom ročištu održanom 5. lipnja 2018. i to ovako: </w:t>
      </w:r>
    </w:p>
    <w:p w:rsidRDefault="00B50541" w:rsidP="00B50541" w:rsidR="00B50541" w:rsidRPr="00B50541">
      <w:pPr>
        <w:spacing w:after="0"/>
        <w:jc w:val="both"/>
        <w:rPr>
          <w:rFonts w:cs="Times New Roman" w:eastAsia="Times New Roman"/>
          <w:lang w:eastAsia="hr-HR"/>
        </w:rPr>
      </w:pPr>
    </w:p>
    <w:p w:rsidRDefault="00B50541" w:rsidP="00B50541" w:rsidR="00B50541" w:rsidRPr="00B50541">
      <w:pPr>
        <w:spacing w:after="0"/>
        <w:jc w:val="both"/>
        <w:rPr>
          <w:rFonts w:cs="Times New Roman" w:eastAsia="Times New Roman"/>
          <w:lang w:eastAsia="hr-HR"/>
        </w:rPr>
      </w:pPr>
      <w:r w:rsidRPr="00B50541">
        <w:rPr>
          <w:rFonts w:cs="Times New Roman" w:eastAsia="Times New Roman"/>
          <w:b/>
          <w:lang w:eastAsia="hr-HR"/>
        </w:rPr>
        <w:t>a)</w:t>
      </w:r>
      <w:r w:rsidRPr="00B50541">
        <w:rPr>
          <w:rFonts w:cs="Times New Roman" w:eastAsia="Times New Roman"/>
          <w:lang w:eastAsia="hr-HR"/>
        </w:rPr>
        <w:t xml:space="preserve"> prvog višega isplatnog reda (članak 138, stavak 1, SZ):</w:t>
      </w:r>
    </w:p>
    <w:p w:rsidRDefault="00B50541" w:rsidP="00B50541" w:rsidR="00B50541" w:rsidRPr="00B50541">
      <w:pPr>
        <w:spacing w:after="0"/>
        <w:jc w:val="both"/>
        <w:rPr>
          <w:rFonts w:cs="Times New Roman" w:eastAsia="Times New Roman"/>
          <w:lang w:eastAsia="hr-HR"/>
        </w:rPr>
      </w:pPr>
      <w:r w:rsidRPr="00B50541">
        <w:rPr>
          <w:rFonts w:cs="Times New Roman" w:eastAsia="Times New Roman"/>
          <w:lang w:eastAsia="hr-HR"/>
        </w:rPr>
        <w:t xml:space="preserve">RH – Ministarstvo financija, OIB: 18683136487, u iznosu od: 62.692,22 kune </w:t>
      </w:r>
    </w:p>
    <w:p w:rsidRDefault="00B50541" w:rsidP="00B50541" w:rsidR="00B50541" w:rsidRPr="00B50541">
      <w:pPr>
        <w:spacing w:after="0"/>
        <w:jc w:val="both"/>
        <w:rPr>
          <w:rFonts w:cs="Times New Roman" w:eastAsia="Times New Roman"/>
          <w:lang w:eastAsia="hr-HR"/>
        </w:rPr>
      </w:pPr>
    </w:p>
    <w:p w:rsidRDefault="00B50541" w:rsidP="00B50541" w:rsidR="00B50541" w:rsidRPr="00B50541">
      <w:pPr>
        <w:spacing w:after="0"/>
        <w:jc w:val="both"/>
        <w:rPr>
          <w:rFonts w:cs="Times New Roman" w:eastAsia="Times New Roman"/>
          <w:lang w:eastAsia="hr-HR"/>
        </w:rPr>
      </w:pPr>
      <w:r w:rsidRPr="00B50541">
        <w:rPr>
          <w:rFonts w:cs="Times New Roman" w:eastAsia="Times New Roman"/>
          <w:b/>
          <w:lang w:eastAsia="hr-HR"/>
        </w:rPr>
        <w:t>b)</w:t>
      </w:r>
      <w:r w:rsidRPr="00B50541">
        <w:rPr>
          <w:rFonts w:cs="Times New Roman" w:eastAsia="Times New Roman"/>
          <w:lang w:eastAsia="hr-HR"/>
        </w:rPr>
        <w:t xml:space="preserve"> drugoga višega isplatnog reda (članak 138, stavak 2, SZ):</w:t>
      </w:r>
    </w:p>
    <w:p w:rsidRDefault="00B50541" w:rsidP="00B50541" w:rsidR="00B50541" w:rsidRPr="00B50541">
      <w:pPr>
        <w:spacing w:after="0"/>
        <w:jc w:val="both"/>
        <w:rPr>
          <w:rFonts w:cs="Times New Roman" w:eastAsia="Times New Roman"/>
          <w:lang w:eastAsia="hr-HR"/>
        </w:rPr>
      </w:pPr>
      <w:r w:rsidRPr="00B50541">
        <w:rPr>
          <w:rFonts w:cs="Times New Roman" w:eastAsia="Times New Roman"/>
          <w:b/>
          <w:lang w:eastAsia="hr-HR"/>
        </w:rPr>
        <w:t>b) 1.</w:t>
      </w:r>
      <w:r w:rsidRPr="00B50541">
        <w:rPr>
          <w:rFonts w:cs="Times New Roman" w:eastAsia="Times New Roman"/>
          <w:lang w:eastAsia="hr-HR"/>
        </w:rPr>
        <w:t xml:space="preserve">  RH – Min. financija, OIB: 18683136487, u iznosu od: 79.506,86 kuna; </w:t>
      </w:r>
    </w:p>
    <w:p w:rsidRDefault="00B50541" w:rsidP="00B50541" w:rsidR="00B50541" w:rsidRPr="00B50541">
      <w:pPr>
        <w:spacing w:after="0"/>
        <w:jc w:val="both"/>
        <w:rPr>
          <w:rFonts w:cs="Times New Roman" w:eastAsia="Times New Roman"/>
          <w:lang w:eastAsia="hr-HR"/>
        </w:rPr>
      </w:pPr>
      <w:r w:rsidRPr="00B50541">
        <w:rPr>
          <w:rFonts w:cs="Times New Roman" w:eastAsia="Times New Roman"/>
          <w:b/>
          <w:lang w:eastAsia="hr-HR"/>
        </w:rPr>
        <w:t>b) 2.</w:t>
      </w:r>
      <w:r w:rsidRPr="00B50541">
        <w:rPr>
          <w:rFonts w:cs="Times New Roman" w:eastAsia="Times New Roman"/>
          <w:lang w:eastAsia="hr-HR"/>
        </w:rPr>
        <w:t>Raiffeisenlandes-</w:t>
      </w:r>
      <w:proofErr w:type="spellStart"/>
      <w:r w:rsidRPr="00B50541">
        <w:rPr>
          <w:rFonts w:cs="Times New Roman" w:eastAsia="Times New Roman"/>
          <w:lang w:eastAsia="hr-HR"/>
        </w:rPr>
        <w:t>bank</w:t>
      </w:r>
      <w:proofErr w:type="spellEnd"/>
      <w:r w:rsidRPr="00B50541">
        <w:rPr>
          <w:rFonts w:cs="Times New Roman" w:eastAsia="Times New Roman"/>
          <w:lang w:eastAsia="hr-HR"/>
        </w:rPr>
        <w:t xml:space="preserve"> </w:t>
      </w:r>
      <w:proofErr w:type="spellStart"/>
      <w:r w:rsidRPr="00B50541">
        <w:rPr>
          <w:rFonts w:cs="Times New Roman" w:eastAsia="Times New Roman"/>
          <w:lang w:eastAsia="hr-HR"/>
        </w:rPr>
        <w:t>Karnten</w:t>
      </w:r>
      <w:proofErr w:type="spellEnd"/>
      <w:r w:rsidRPr="00B50541">
        <w:rPr>
          <w:rFonts w:cs="Times New Roman" w:eastAsia="Times New Roman"/>
          <w:lang w:eastAsia="hr-HR"/>
        </w:rPr>
        <w:t>-</w:t>
      </w:r>
      <w:proofErr w:type="spellStart"/>
      <w:r w:rsidRPr="00B50541">
        <w:rPr>
          <w:rFonts w:cs="Times New Roman" w:eastAsia="Times New Roman"/>
          <w:lang w:eastAsia="hr-HR"/>
        </w:rPr>
        <w:t>Rechenzentrum</w:t>
      </w:r>
      <w:proofErr w:type="spellEnd"/>
      <w:r w:rsidRPr="00B50541">
        <w:rPr>
          <w:rFonts w:cs="Times New Roman" w:eastAsia="Times New Roman"/>
          <w:lang w:eastAsia="hr-HR"/>
        </w:rPr>
        <w:t xml:space="preserve"> </w:t>
      </w:r>
      <w:proofErr w:type="spellStart"/>
      <w:r w:rsidRPr="00B50541">
        <w:rPr>
          <w:rFonts w:cs="Times New Roman" w:eastAsia="Times New Roman"/>
          <w:lang w:eastAsia="hr-HR"/>
        </w:rPr>
        <w:t>und</w:t>
      </w:r>
      <w:proofErr w:type="spellEnd"/>
      <w:r w:rsidRPr="00B50541">
        <w:rPr>
          <w:rFonts w:cs="Times New Roman" w:eastAsia="Times New Roman"/>
          <w:lang w:eastAsia="hr-HR"/>
        </w:rPr>
        <w:t xml:space="preserve"> </w:t>
      </w:r>
      <w:proofErr w:type="spellStart"/>
      <w:r w:rsidRPr="00B50541">
        <w:rPr>
          <w:rFonts w:cs="Times New Roman" w:eastAsia="Times New Roman"/>
          <w:lang w:eastAsia="hr-HR"/>
        </w:rPr>
        <w:t>Revisionsve</w:t>
      </w:r>
      <w:proofErr w:type="spellEnd"/>
      <w:r w:rsidRPr="00B50541">
        <w:rPr>
          <w:rFonts w:cs="Times New Roman" w:eastAsia="Times New Roman"/>
          <w:lang w:eastAsia="hr-HR"/>
        </w:rPr>
        <w:t>-</w:t>
      </w:r>
      <w:proofErr w:type="spellStart"/>
      <w:r w:rsidRPr="00B50541">
        <w:rPr>
          <w:rFonts w:cs="Times New Roman" w:eastAsia="Times New Roman"/>
          <w:lang w:eastAsia="hr-HR"/>
        </w:rPr>
        <w:t>rband</w:t>
      </w:r>
      <w:proofErr w:type="spellEnd"/>
      <w:r w:rsidRPr="00B50541">
        <w:rPr>
          <w:rFonts w:cs="Times New Roman" w:eastAsia="Times New Roman"/>
          <w:lang w:eastAsia="hr-HR"/>
        </w:rPr>
        <w:t xml:space="preserve">, </w:t>
      </w:r>
      <w:proofErr w:type="spellStart"/>
      <w:r w:rsidRPr="00B50541">
        <w:rPr>
          <w:rFonts w:cs="Times New Roman" w:eastAsia="Times New Roman"/>
          <w:lang w:eastAsia="hr-HR"/>
        </w:rPr>
        <w:t>Klagenfurt</w:t>
      </w:r>
      <w:proofErr w:type="spellEnd"/>
      <w:r w:rsidRPr="00B50541">
        <w:rPr>
          <w:rFonts w:cs="Times New Roman" w:eastAsia="Times New Roman"/>
          <w:lang w:eastAsia="hr-HR"/>
        </w:rPr>
        <w:t xml:space="preserve">, </w:t>
      </w:r>
    </w:p>
    <w:p w:rsidRDefault="00B50541" w:rsidP="00B50541" w:rsidR="00B50541" w:rsidRPr="00B50541">
      <w:pPr>
        <w:spacing w:after="0"/>
        <w:jc w:val="both"/>
        <w:rPr>
          <w:rFonts w:cs="Times New Roman" w:eastAsia="Times New Roman"/>
          <w:lang w:eastAsia="hr-HR"/>
        </w:rPr>
      </w:pPr>
      <w:r w:rsidRPr="00B50541">
        <w:rPr>
          <w:rFonts w:cs="Times New Roman" w:eastAsia="Times New Roman"/>
          <w:lang w:eastAsia="hr-HR"/>
        </w:rPr>
        <w:t xml:space="preserve">       </w:t>
      </w:r>
      <w:proofErr w:type="spellStart"/>
      <w:r w:rsidRPr="00B50541">
        <w:rPr>
          <w:rFonts w:cs="Times New Roman" w:eastAsia="Times New Roman"/>
          <w:lang w:eastAsia="hr-HR"/>
        </w:rPr>
        <w:t>Austria</w:t>
      </w:r>
      <w:proofErr w:type="spellEnd"/>
      <w:r w:rsidRPr="00B50541">
        <w:rPr>
          <w:rFonts w:cs="Times New Roman" w:eastAsia="Times New Roman"/>
          <w:lang w:eastAsia="hr-HR"/>
        </w:rPr>
        <w:t>, OIB: 46870001221, u iznosu od: 1.204.299,01   kuna;</w:t>
      </w:r>
    </w:p>
    <w:p w:rsidRDefault="00B50541" w:rsidP="00B50541" w:rsidR="00B50541" w:rsidRPr="00B50541">
      <w:pPr>
        <w:spacing w:after="0"/>
        <w:jc w:val="both"/>
        <w:rPr>
          <w:rFonts w:cs="Times New Roman" w:eastAsia="Times New Roman"/>
          <w:lang w:eastAsia="hr-HR"/>
        </w:rPr>
      </w:pPr>
      <w:r w:rsidRPr="00B50541">
        <w:rPr>
          <w:rFonts w:cs="Times New Roman" w:eastAsia="Times New Roman"/>
          <w:b/>
          <w:lang w:eastAsia="hr-HR"/>
        </w:rPr>
        <w:t xml:space="preserve">b) 3. </w:t>
      </w:r>
      <w:r w:rsidRPr="00B50541">
        <w:rPr>
          <w:rFonts w:cs="Times New Roman" w:eastAsia="Times New Roman"/>
          <w:lang w:eastAsia="hr-HR"/>
        </w:rPr>
        <w:t>HRVATSKI TELEKOM d.d., Zagreb, OIB: 81793146560, u iznosu od: 32.001,46 kuna;</w:t>
      </w:r>
    </w:p>
    <w:p w:rsidRDefault="00B50541" w:rsidP="00B50541" w:rsidR="00B50541" w:rsidRPr="00B50541">
      <w:pPr>
        <w:spacing w:after="0"/>
        <w:jc w:val="both"/>
        <w:rPr>
          <w:rFonts w:cs="Times New Roman" w:eastAsia="Times New Roman"/>
          <w:lang w:eastAsia="hr-HR"/>
        </w:rPr>
      </w:pPr>
      <w:r w:rsidRPr="00B50541">
        <w:rPr>
          <w:rFonts w:cs="Times New Roman" w:eastAsia="Times New Roman"/>
          <w:b/>
          <w:lang w:eastAsia="hr-HR"/>
        </w:rPr>
        <w:t>b) 4</w:t>
      </w:r>
      <w:r w:rsidRPr="00B50541">
        <w:rPr>
          <w:rFonts w:cs="Times New Roman" w:eastAsia="Times New Roman"/>
          <w:lang w:eastAsia="hr-HR"/>
        </w:rPr>
        <w:t xml:space="preserve">. CREDO BANKA d.d., u stečaju, Split, OIB: 94141384086, u iznosu od: 906.532,09 </w:t>
      </w:r>
    </w:p>
    <w:p w:rsidRDefault="00B50541" w:rsidP="00B50541" w:rsidR="00B50541" w:rsidRPr="00B50541">
      <w:pPr>
        <w:spacing w:after="0"/>
        <w:jc w:val="both"/>
        <w:rPr>
          <w:rFonts w:cs="Times New Roman" w:eastAsia="Times New Roman"/>
          <w:lang w:eastAsia="hr-HR"/>
        </w:rPr>
      </w:pPr>
      <w:r w:rsidRPr="00B50541">
        <w:rPr>
          <w:rFonts w:cs="Times New Roman" w:eastAsia="Times New Roman"/>
          <w:lang w:eastAsia="hr-HR"/>
        </w:rPr>
        <w:t xml:space="preserve">         kuna.</w:t>
      </w:r>
    </w:p>
    <w:p w:rsidRDefault="00B50541" w:rsidP="00B50541" w:rsidR="00B50541" w:rsidRPr="00B50541">
      <w:pPr>
        <w:spacing w:after="0"/>
        <w:jc w:val="both"/>
        <w:rPr>
          <w:rFonts w:cs="Times New Roman" w:eastAsia="Times New Roman"/>
          <w:lang w:eastAsia="hr-HR"/>
        </w:rPr>
      </w:pPr>
    </w:p>
    <w:p w:rsidRDefault="00B50541" w:rsidP="00B50541" w:rsidR="00B50541" w:rsidRPr="00B50541">
      <w:pPr>
        <w:spacing w:after="0"/>
        <w:jc w:val="both"/>
        <w:rPr>
          <w:rFonts w:cs="Times New Roman" w:eastAsia="Times New Roman"/>
          <w:lang w:eastAsia="hr-HR"/>
        </w:rPr>
      </w:pPr>
      <w:r w:rsidRPr="00B50541">
        <w:rPr>
          <w:rFonts w:cs="Times New Roman" w:eastAsia="Times New Roman"/>
          <w:lang w:eastAsia="hr-HR"/>
        </w:rPr>
        <w:t xml:space="preserve">          </w:t>
      </w:r>
      <w:r w:rsidRPr="00B50541">
        <w:rPr>
          <w:rFonts w:cs="Times New Roman" w:eastAsia="Times New Roman"/>
          <w:b/>
          <w:lang w:eastAsia="hr-HR"/>
        </w:rPr>
        <w:t>2)</w:t>
      </w:r>
      <w:r w:rsidRPr="00B50541">
        <w:rPr>
          <w:rFonts w:cs="Times New Roman" w:eastAsia="Times New Roman"/>
          <w:lang w:eastAsia="hr-HR"/>
        </w:rPr>
        <w:t xml:space="preserve"> Ovo će se Rješenje objaviti na mrežnoj stranici e-Oglasna ploča sudova.</w:t>
      </w:r>
    </w:p>
    <w:p w:rsidRDefault="00B50541" w:rsidP="00B50541" w:rsidR="00B50541" w:rsidRPr="00B50541">
      <w:pPr>
        <w:spacing w:after="0"/>
        <w:jc w:val="both"/>
        <w:rPr>
          <w:rFonts w:cs="Times New Roman" w:eastAsia="Times New Roman"/>
          <w:bCs/>
          <w:lang w:eastAsia="hr-HR"/>
        </w:rPr>
      </w:pPr>
    </w:p>
    <w:p w:rsidRDefault="00B50541" w:rsidP="00B50541" w:rsidR="00B50541" w:rsidRPr="00B50541">
      <w:pPr>
        <w:spacing w:after="0"/>
        <w:jc w:val="both"/>
        <w:rPr>
          <w:rFonts w:cs="Times New Roman" w:eastAsia="Times New Roman"/>
          <w:bCs/>
          <w:lang w:eastAsia="hr-HR"/>
        </w:rPr>
      </w:pPr>
    </w:p>
    <w:p w:rsidRDefault="00B50541" w:rsidP="00B50541" w:rsidR="00B50541" w:rsidRPr="00B50541">
      <w:pPr>
        <w:spacing w:after="0"/>
        <w:jc w:val="center"/>
        <w:rPr>
          <w:rFonts w:cs="Times New Roman" w:eastAsia="Times New Roman"/>
          <w:lang w:eastAsia="hr-HR"/>
        </w:rPr>
      </w:pPr>
      <w:r w:rsidRPr="00B50541">
        <w:rPr>
          <w:rFonts w:cs="Times New Roman" w:eastAsia="Times New Roman"/>
          <w:lang w:eastAsia="hr-HR"/>
        </w:rPr>
        <w:t>Obrazloženje</w:t>
      </w:r>
    </w:p>
    <w:p w:rsidRDefault="00B50541" w:rsidP="00B50541" w:rsidR="00B50541" w:rsidRPr="00B50541">
      <w:pPr>
        <w:spacing w:after="0"/>
        <w:jc w:val="center"/>
        <w:rPr>
          <w:rFonts w:cs="Times New Roman" w:eastAsia="Times New Roman"/>
          <w:lang w:eastAsia="hr-HR"/>
        </w:rPr>
      </w:pPr>
    </w:p>
    <w:p w:rsidRDefault="00B50541" w:rsidP="00B50541" w:rsidR="00B50541" w:rsidRPr="00B50541">
      <w:pPr>
        <w:spacing w:after="0"/>
        <w:jc w:val="both"/>
        <w:rPr>
          <w:rFonts w:cs="Times New Roman" w:eastAsia="Times New Roman"/>
          <w:lang w:eastAsia="hr-HR"/>
        </w:rPr>
      </w:pPr>
      <w:r w:rsidRPr="00B50541">
        <w:rPr>
          <w:rFonts w:cs="Times New Roman" w:eastAsia="Times New Roman"/>
          <w:lang w:eastAsia="hr-HR"/>
        </w:rPr>
        <w:t xml:space="preserve">          Rješenjem ovog Suda od 2. ožujka 2018., broj: 14. St-291/2017 otvoren  je stečajni postupak nad stečajnim Dužnikom DIGRUM d.o.o., Solin, Sv. Tekle 44, OIB: 98898131190. </w:t>
      </w:r>
    </w:p>
    <w:p w:rsidRDefault="00B50541" w:rsidP="00B50541" w:rsidR="00B50541" w:rsidRPr="00B50541">
      <w:pPr>
        <w:spacing w:after="0"/>
        <w:jc w:val="both"/>
        <w:rPr>
          <w:rFonts w:cs="Times New Roman" w:eastAsia="Times New Roman"/>
          <w:lang w:eastAsia="hr-HR"/>
        </w:rPr>
      </w:pPr>
    </w:p>
    <w:p w:rsidRDefault="00B50541" w:rsidP="00B50541" w:rsidR="00B50541" w:rsidRPr="00B50541">
      <w:pPr>
        <w:spacing w:after="0"/>
        <w:jc w:val="both"/>
        <w:rPr>
          <w:rFonts w:cs="Times New Roman" w:eastAsia="Times New Roman"/>
          <w:lang w:eastAsia="hr-HR"/>
        </w:rPr>
      </w:pPr>
      <w:r w:rsidRPr="00B50541">
        <w:rPr>
          <w:rFonts w:cs="Times New Roman" w:eastAsia="Times New Roman"/>
          <w:lang w:eastAsia="hr-HR"/>
        </w:rPr>
        <w:t xml:space="preserve">          Nakon što su vjerovnici prijavili tražbine u stečajni postupak, iste su tražbine ispitane na Ispitnom ročištu održanom 5. lipnja 2018. te je potom, 6. lipnja 2018. Sud sastavio Tablicu ispitanih tražbina, sukladno članku 264, SZ. Temeljem Tablice ispitanih tražbina, Sud </w:t>
      </w:r>
    </w:p>
    <w:p w:rsidRDefault="00B50541" w:rsidP="00B50541" w:rsidR="00B50541" w:rsidRPr="00B50541">
      <w:pPr>
        <w:spacing w:after="0"/>
        <w:jc w:val="both"/>
        <w:rPr>
          <w:rFonts w:cs="Times New Roman" w:eastAsia="Times New Roman"/>
          <w:b/>
          <w:lang w:eastAsia="hr-HR"/>
        </w:rPr>
      </w:pPr>
      <w:r w:rsidRPr="00B50541">
        <w:rPr>
          <w:rFonts w:cs="Times New Roman" w:eastAsia="Times New Roman"/>
          <w:lang w:eastAsia="hr-HR"/>
        </w:rPr>
        <w:lastRenderedPageBreak/>
        <w:t xml:space="preserve">                                                                     </w:t>
      </w:r>
      <w:r w:rsidRPr="00B50541">
        <w:rPr>
          <w:rFonts w:cs="Times New Roman" w:eastAsia="Times New Roman"/>
          <w:b/>
          <w:lang w:eastAsia="hr-HR"/>
        </w:rPr>
        <w:t>- 2 -</w:t>
      </w:r>
      <w:r w:rsidRPr="00B50541">
        <w:rPr>
          <w:rFonts w:cs="Times New Roman" w:eastAsia="Times New Roman"/>
          <w:lang w:eastAsia="hr-HR"/>
        </w:rPr>
        <w:t xml:space="preserve">                           </w:t>
      </w:r>
      <w:r w:rsidRPr="00B50541">
        <w:rPr>
          <w:rFonts w:cs="Times New Roman" w:eastAsia="Times New Roman"/>
          <w:b/>
          <w:lang w:eastAsia="hr-HR"/>
        </w:rPr>
        <w:t>Broj:  14. St-291/2017.</w:t>
      </w:r>
    </w:p>
    <w:p w:rsidRDefault="00B50541" w:rsidP="00B50541" w:rsidR="00B50541" w:rsidRPr="00B50541">
      <w:pPr>
        <w:spacing w:after="0"/>
        <w:jc w:val="both"/>
        <w:rPr>
          <w:rFonts w:cs="Times New Roman" w:eastAsia="Times New Roman"/>
          <w:bCs/>
          <w:lang w:eastAsia="hr-HR"/>
        </w:rPr>
      </w:pPr>
      <w:r w:rsidRPr="00B50541">
        <w:rPr>
          <w:rFonts w:cs="Times New Roman" w:eastAsia="Times New Roman"/>
          <w:bCs/>
          <w:lang w:eastAsia="hr-HR"/>
        </w:rPr>
        <w:t xml:space="preserve">                                                                                                           (Ex: St-1687/2015).</w:t>
      </w:r>
    </w:p>
    <w:p w:rsidRDefault="00B50541" w:rsidP="00B50541" w:rsidR="00B50541" w:rsidRPr="00B50541">
      <w:pPr>
        <w:spacing w:after="0"/>
        <w:jc w:val="both"/>
        <w:rPr>
          <w:rFonts w:cs="Times New Roman" w:eastAsia="Times New Roman"/>
          <w:lang w:eastAsia="hr-HR"/>
        </w:rPr>
      </w:pPr>
    </w:p>
    <w:p w:rsidRDefault="00B50541" w:rsidP="00B50541" w:rsidR="00B50541" w:rsidRPr="00B50541">
      <w:pPr>
        <w:spacing w:after="0"/>
        <w:jc w:val="both"/>
        <w:rPr>
          <w:rFonts w:cs="Times New Roman" w:eastAsia="Times New Roman"/>
          <w:lang w:eastAsia="hr-HR"/>
        </w:rPr>
      </w:pPr>
    </w:p>
    <w:p w:rsidRDefault="00B50541" w:rsidP="00B50541" w:rsidR="00B50541" w:rsidRPr="00B50541">
      <w:pPr>
        <w:spacing w:after="0"/>
        <w:jc w:val="both"/>
        <w:rPr>
          <w:rFonts w:cs="Times New Roman" w:eastAsia="Times New Roman"/>
          <w:lang w:eastAsia="hr-HR"/>
        </w:rPr>
      </w:pPr>
      <w:r w:rsidRPr="00B50541">
        <w:rPr>
          <w:rFonts w:cs="Times New Roman" w:eastAsia="Times New Roman"/>
          <w:lang w:eastAsia="hr-HR"/>
        </w:rPr>
        <w:t xml:space="preserve">je ovim Rješenjem, temeljem odredbe članka 265, stavak 1, SZ, odlučio o tome u kojem su iznosu i u kojem isplatnom redu utvrđene iste tražbine. </w:t>
      </w:r>
    </w:p>
    <w:p w:rsidRDefault="00B50541" w:rsidP="00B50541" w:rsidR="00B50541" w:rsidRPr="00B50541">
      <w:pPr>
        <w:spacing w:after="0"/>
        <w:jc w:val="both"/>
        <w:rPr>
          <w:rFonts w:cs="Times New Roman" w:eastAsia="Times New Roman"/>
          <w:lang w:eastAsia="hr-HR"/>
        </w:rPr>
      </w:pPr>
    </w:p>
    <w:p w:rsidRDefault="00B50541" w:rsidP="00B50541" w:rsidR="00B50541" w:rsidRPr="00B50541">
      <w:pPr>
        <w:spacing w:after="0"/>
        <w:jc w:val="both"/>
        <w:rPr>
          <w:rFonts w:cs="Times New Roman" w:eastAsia="Times New Roman"/>
          <w:lang w:eastAsia="hr-HR"/>
        </w:rPr>
      </w:pPr>
      <w:r w:rsidRPr="00B50541">
        <w:rPr>
          <w:rFonts w:cs="Times New Roman" w:eastAsia="Times New Roman"/>
          <w:lang w:eastAsia="hr-HR"/>
        </w:rPr>
        <w:t xml:space="preserve">        Kako niti jedna tražbina nije osporena niti u jednom dijelu, to je izostala odluka Suda o upućivanju na parnicu, što bi, inače, bilo potrebito, temeljem iste odredbe članka 265, stavka 1, SZ.</w:t>
      </w:r>
    </w:p>
    <w:p w:rsidRDefault="00B50541" w:rsidP="00B50541" w:rsidR="00B50541" w:rsidRPr="00B50541">
      <w:pPr>
        <w:spacing w:after="0"/>
        <w:jc w:val="both"/>
        <w:rPr>
          <w:rFonts w:cs="Times New Roman" w:eastAsia="Times New Roman"/>
          <w:lang w:eastAsia="hr-HR"/>
        </w:rPr>
      </w:pPr>
    </w:p>
    <w:p w:rsidRDefault="00B50541" w:rsidP="00B50541" w:rsidR="00B50541" w:rsidRPr="00B50541">
      <w:pPr>
        <w:spacing w:after="0"/>
        <w:jc w:val="both"/>
        <w:rPr>
          <w:rFonts w:cs="Times New Roman" w:eastAsia="Times New Roman"/>
          <w:lang w:eastAsia="hr-HR"/>
        </w:rPr>
      </w:pPr>
      <w:r w:rsidRPr="00B50541">
        <w:rPr>
          <w:rFonts w:cs="Times New Roman" w:eastAsia="Times New Roman"/>
          <w:lang w:eastAsia="hr-HR"/>
        </w:rPr>
        <w:t xml:space="preserve">         Točka 2) izrijeke Rješenja je utemeljena na odredbi članka 265, stavak 2, SZ.</w:t>
      </w:r>
    </w:p>
    <w:p w:rsidRDefault="00B50541" w:rsidP="00B50541" w:rsidR="00B50541" w:rsidRPr="00B50541">
      <w:pPr>
        <w:spacing w:after="0"/>
        <w:jc w:val="both"/>
        <w:rPr>
          <w:rFonts w:cs="Times New Roman" w:eastAsia="Times New Roman"/>
          <w:lang w:eastAsia="hr-HR"/>
        </w:rPr>
      </w:pPr>
    </w:p>
    <w:p w:rsidRDefault="00B50541" w:rsidP="00B50541" w:rsidR="00B50541" w:rsidRPr="00B50541">
      <w:pPr>
        <w:spacing w:after="0"/>
        <w:jc w:val="both"/>
        <w:rPr>
          <w:rFonts w:cs="Times New Roman" w:eastAsia="Times New Roman"/>
          <w:lang w:eastAsia="hr-HR"/>
        </w:rPr>
      </w:pPr>
      <w:r w:rsidRPr="00B50541">
        <w:rPr>
          <w:rFonts w:cs="Times New Roman" w:eastAsia="Times New Roman"/>
          <w:lang w:eastAsia="hr-HR"/>
        </w:rPr>
        <w:t xml:space="preserve">         Radi svega izloženog i temeljem navedenih odredaba SZ, riješeno je kao u izrijeci ovog Rješenja.</w:t>
      </w:r>
    </w:p>
    <w:p w:rsidRDefault="00B50541" w:rsidP="00B50541" w:rsidR="00B50541" w:rsidRPr="00B50541">
      <w:pPr>
        <w:spacing w:after="0"/>
        <w:jc w:val="both"/>
        <w:rPr>
          <w:rFonts w:cs="Times New Roman" w:eastAsia="Times New Roman"/>
          <w:lang w:eastAsia="hr-HR"/>
        </w:rPr>
      </w:pPr>
    </w:p>
    <w:p w:rsidRDefault="00B50541" w:rsidP="00B50541" w:rsidR="00B50541" w:rsidRPr="00B50541">
      <w:pPr>
        <w:spacing w:after="0"/>
        <w:jc w:val="both"/>
        <w:rPr>
          <w:rFonts w:cs="Times New Roman" w:eastAsia="Times New Roman"/>
          <w:lang w:eastAsia="hr-HR"/>
        </w:rPr>
      </w:pPr>
    </w:p>
    <w:p w:rsidRDefault="00B50541" w:rsidP="00B50541" w:rsidR="00B50541" w:rsidRPr="00B50541">
      <w:pPr>
        <w:spacing w:after="0"/>
        <w:jc w:val="center"/>
        <w:rPr>
          <w:rFonts w:cs="Times New Roman" w:eastAsia="Times New Roman"/>
          <w:lang w:eastAsia="hr-HR"/>
        </w:rPr>
      </w:pPr>
      <w:r w:rsidRPr="00B50541">
        <w:rPr>
          <w:rFonts w:cs="Times New Roman" w:eastAsia="Times New Roman"/>
          <w:lang w:eastAsia="hr-HR"/>
        </w:rPr>
        <w:t>Split, 6. lipnja 2018.</w:t>
      </w:r>
    </w:p>
    <w:p w:rsidRDefault="00B50541" w:rsidP="00B50541" w:rsidR="00B50541" w:rsidRPr="00B50541">
      <w:pPr>
        <w:spacing w:after="0"/>
        <w:rPr>
          <w:rFonts w:cs="Times New Roman" w:eastAsia="Times New Roman"/>
          <w:lang w:eastAsia="hr-HR"/>
        </w:rPr>
      </w:pPr>
    </w:p>
    <w:p w:rsidRDefault="00B50541" w:rsidP="00B50541" w:rsidR="00B50541" w:rsidRPr="00B50541">
      <w:pPr>
        <w:spacing w:after="0"/>
        <w:jc w:val="center"/>
        <w:rPr>
          <w:rFonts w:cs="Times New Roman" w:eastAsia="Times New Roman"/>
          <w:lang w:eastAsia="hr-HR"/>
        </w:rPr>
      </w:pPr>
    </w:p>
    <w:p w:rsidRDefault="00B50541" w:rsidP="00B50541" w:rsidR="00B50541" w:rsidRPr="00B50541">
      <w:pPr>
        <w:spacing w:after="0"/>
        <w:ind w:left="142"/>
        <w:jc w:val="both"/>
        <w:rPr>
          <w:rFonts w:cs="Times New Roman" w:eastAsia="Times New Roman"/>
          <w:lang w:eastAsia="hr-HR"/>
        </w:rPr>
      </w:pPr>
      <w:r w:rsidRPr="00B50541">
        <w:rPr>
          <w:rFonts w:cs="Times New Roman" w:eastAsia="Times New Roman"/>
          <w:lang w:eastAsia="hr-HR"/>
        </w:rPr>
        <w:t xml:space="preserve">                                                                                                                       S U D A C:</w:t>
      </w:r>
    </w:p>
    <w:p w:rsidRDefault="00B50541" w:rsidP="00B50541" w:rsidR="00B50541" w:rsidRPr="00B50541">
      <w:pPr>
        <w:spacing w:after="0"/>
        <w:ind w:left="142"/>
        <w:jc w:val="both"/>
        <w:rPr>
          <w:rFonts w:cs="Times New Roman" w:eastAsia="Times New Roman"/>
          <w:lang w:eastAsia="hr-HR"/>
        </w:rPr>
      </w:pPr>
      <w:r w:rsidRPr="00B50541">
        <w:rPr>
          <w:rFonts w:cs="Times New Roman" w:eastAsia="Times New Roman"/>
          <w:lang w:eastAsia="hr-HR"/>
        </w:rPr>
        <w:t xml:space="preserve">                                                                                                                   Jozo Ćaleta, v.r.,</w:t>
      </w:r>
    </w:p>
    <w:p w:rsidRDefault="00B50541" w:rsidP="00B50541" w:rsidR="00B50541" w:rsidRPr="00B50541">
      <w:pPr>
        <w:spacing w:after="0"/>
        <w:ind w:left="142"/>
        <w:rPr>
          <w:rFonts w:cs="Times New Roman" w:eastAsia="Times New Roman"/>
          <w:lang w:eastAsia="hr-HR"/>
        </w:rPr>
      </w:pPr>
    </w:p>
    <w:p w:rsidRDefault="00B50541" w:rsidP="00B50541" w:rsidR="00B50541" w:rsidRPr="00B50541">
      <w:pPr>
        <w:spacing w:after="0"/>
        <w:jc w:val="both"/>
        <w:rPr>
          <w:rFonts w:cs="Times New Roman" w:eastAsia="Times New Roman"/>
          <w:lang w:eastAsia="hr-HR"/>
        </w:rPr>
      </w:pPr>
    </w:p>
    <w:p w:rsidRDefault="00B50541" w:rsidP="00B50541" w:rsidR="00B50541" w:rsidRPr="00B50541">
      <w:pPr>
        <w:spacing w:after="0"/>
        <w:jc w:val="both"/>
        <w:rPr>
          <w:rFonts w:cs="Times New Roman" w:eastAsia="Times New Roman"/>
          <w:lang w:eastAsia="hr-HR"/>
        </w:rPr>
      </w:pPr>
    </w:p>
    <w:p w:rsidRDefault="00B50541" w:rsidP="00B50541" w:rsidR="00B50541" w:rsidRPr="00B50541">
      <w:pPr>
        <w:spacing w:after="0"/>
        <w:jc w:val="both"/>
        <w:rPr>
          <w:rFonts w:cs="Times New Roman" w:eastAsia="Times New Roman"/>
          <w:lang w:eastAsia="hr-HR"/>
        </w:rPr>
      </w:pPr>
      <w:r w:rsidRPr="00B50541">
        <w:rPr>
          <w:rFonts w:cs="Times New Roman" w:eastAsia="Times New Roman"/>
          <w:u w:val="single"/>
          <w:lang w:eastAsia="hr-HR"/>
        </w:rPr>
        <w:t>Pravna pouka:</w:t>
      </w:r>
      <w:r w:rsidRPr="00B50541">
        <w:rPr>
          <w:rFonts w:cs="Times New Roman" w:eastAsia="Times New Roman"/>
          <w:lang w:eastAsia="hr-HR"/>
        </w:rPr>
        <w:t xml:space="preserve"> Protiv ovog Rješenja može se izjaviti žalba u roku od osam (8) dana</w:t>
      </w:r>
      <w:r w:rsidRPr="00B50541">
        <w:rPr>
          <w:rFonts w:cs="Times New Roman" w:eastAsia="Times New Roman"/>
          <w:noProof/>
          <w:lang w:eastAsia="hr-HR"/>
        </w:rPr>
        <w:t xml:space="preserve"> nakon proteka osmog dana od dana objave Rješenja na mrežnoj stranici e-Oglasna ploča sudova</w:t>
      </w:r>
      <w:r w:rsidRPr="00B50541">
        <w:rPr>
          <w:rFonts w:cs="Times New Roman" w:eastAsia="Times New Roman"/>
          <w:lang w:eastAsia="hr-HR"/>
        </w:rPr>
        <w:t xml:space="preserve">. Žalba se podnosi u tri primjerka Trgovačkom sudu u Splitu, Split, </w:t>
      </w:r>
      <w:proofErr w:type="spellStart"/>
      <w:r w:rsidRPr="00B50541">
        <w:rPr>
          <w:rFonts w:cs="Times New Roman" w:eastAsia="Times New Roman"/>
          <w:lang w:eastAsia="hr-HR"/>
        </w:rPr>
        <w:t>Sukoišanska</w:t>
      </w:r>
      <w:proofErr w:type="spellEnd"/>
      <w:r w:rsidRPr="00B50541">
        <w:rPr>
          <w:rFonts w:cs="Times New Roman" w:eastAsia="Times New Roman"/>
          <w:lang w:eastAsia="hr-HR"/>
        </w:rPr>
        <w:t xml:space="preserve"> 6, kao sudu prvog stupnja a o istoj žalbi u drugom stupnju odlučuje Visoki trgovački sud Republike Hrvatske u Zagrebu.</w:t>
      </w:r>
    </w:p>
    <w:p w:rsidRDefault="00B50541" w:rsidP="00B50541" w:rsidR="00B50541" w:rsidRPr="00B50541">
      <w:pPr>
        <w:spacing w:after="0"/>
        <w:jc w:val="both"/>
        <w:rPr>
          <w:rFonts w:cs="Times New Roman" w:eastAsia="Times New Roman"/>
          <w:lang w:eastAsia="hr-HR"/>
        </w:rPr>
      </w:pPr>
      <w:r w:rsidRPr="00B50541">
        <w:rPr>
          <w:rFonts w:cs="Times New Roman" w:eastAsia="Times New Roman"/>
          <w:lang w:eastAsia="hr-HR"/>
        </w:rPr>
        <w:t xml:space="preserve"> </w:t>
      </w:r>
    </w:p>
    <w:p w:rsidRDefault="00B50541" w:rsidP="00B50541" w:rsidR="00B50541" w:rsidRPr="00B50541">
      <w:pPr>
        <w:spacing w:after="0"/>
        <w:jc w:val="both"/>
        <w:rPr>
          <w:rFonts w:cs="Times New Roman" w:eastAsia="Times New Roman"/>
          <w:lang w:eastAsia="hr-HR"/>
        </w:rPr>
      </w:pPr>
    </w:p>
    <w:p w:rsidRDefault="00B50541" w:rsidP="00B50541" w:rsidR="00B50541" w:rsidRPr="00B50541">
      <w:pPr>
        <w:spacing w:after="0"/>
        <w:jc w:val="both"/>
        <w:rPr>
          <w:rFonts w:cs="Times New Roman" w:eastAsia="Times New Roman"/>
          <w:u w:val="single"/>
          <w:lang w:eastAsia="hr-HR"/>
        </w:rPr>
      </w:pPr>
      <w:r w:rsidRPr="00B50541">
        <w:rPr>
          <w:rFonts w:cs="Times New Roman" w:eastAsia="Times New Roman"/>
          <w:u w:val="single"/>
          <w:lang w:eastAsia="hr-HR"/>
        </w:rPr>
        <w:t>Dna:</w:t>
      </w:r>
    </w:p>
    <w:p w:rsidRDefault="00B50541" w:rsidP="00B50541" w:rsidR="00B50541" w:rsidRPr="00B50541">
      <w:pPr>
        <w:spacing w:after="0"/>
        <w:rPr>
          <w:rFonts w:cs="Times New Roman" w:eastAsia="Times New Roman"/>
          <w:lang w:eastAsia="hr-HR"/>
        </w:rPr>
      </w:pPr>
      <w:r w:rsidRPr="00B50541">
        <w:rPr>
          <w:rFonts w:cs="Times New Roman" w:eastAsia="Times New Roman"/>
          <w:lang w:eastAsia="hr-HR"/>
        </w:rPr>
        <w:t>1.  Stečajnom upravitelju, osobno,</w:t>
      </w:r>
    </w:p>
    <w:p w:rsidRDefault="00B50541" w:rsidP="00B50541" w:rsidR="00B50541" w:rsidRPr="00B50541">
      <w:pPr>
        <w:spacing w:after="0"/>
        <w:rPr>
          <w:rFonts w:cs="Times New Roman" w:eastAsia="Times New Roman"/>
          <w:lang w:eastAsia="hr-HR"/>
        </w:rPr>
      </w:pPr>
      <w:r w:rsidRPr="00B50541">
        <w:rPr>
          <w:rFonts w:cs="Times New Roman" w:eastAsia="Times New Roman"/>
          <w:lang w:eastAsia="hr-HR"/>
        </w:rPr>
        <w:t>2. Mrežna stranica e-Oglasna ploča sudova. Rok: 60. dana. U objavi navesti i ovu DNA.</w:t>
      </w:r>
    </w:p>
    <w:p w:rsidRDefault="00B50541" w:rsidP="00B50541" w:rsidR="00B50541" w:rsidRPr="00B50541">
      <w:pPr>
        <w:spacing w:after="0"/>
        <w:jc w:val="both"/>
        <w:rPr>
          <w:rFonts w:cs="Times New Roman" w:eastAsia="Times New Roman"/>
          <w:lang w:eastAsia="hr-HR"/>
        </w:rPr>
      </w:pPr>
      <w:r w:rsidRPr="00B50541">
        <w:rPr>
          <w:rFonts w:cs="Times New Roman" w:eastAsia="Times New Roman"/>
          <w:lang w:eastAsia="hr-HR"/>
        </w:rPr>
        <w:t>3.  Spis.</w:t>
      </w:r>
    </w:p>
    <w:p w:rsidRDefault="00B50541" w:rsidP="00B50541" w:rsidR="00B50541" w:rsidRPr="00B50541">
      <w:pPr>
        <w:spacing w:after="0"/>
        <w:rPr>
          <w:rFonts w:cs="Times New Roman" w:eastAsia="Times New Roman"/>
          <w:lang w:eastAsia="hr-HR"/>
        </w:rPr>
      </w:pPr>
    </w:p>
    <w:p w:rsidRDefault="00B50541" w:rsidP="00B50541" w:rsidR="00B50541" w:rsidRPr="00B50541">
      <w:pPr>
        <w:spacing w:after="0"/>
        <w:rPr>
          <w:rFonts w:cs="Times New Roman" w:eastAsia="Times New Roman"/>
          <w:lang w:eastAsia="hr-HR"/>
        </w:rPr>
      </w:pPr>
    </w:p>
    <w:p w:rsidRDefault="00B50541" w:rsidP="00B50541" w:rsidR="00B50541" w:rsidRPr="00B50541">
      <w:pPr>
        <w:spacing w:after="0"/>
        <w:rPr>
          <w:rFonts w:cs="Times New Roman" w:eastAsia="Times New Roman"/>
          <w:lang w:eastAsia="hr-HR"/>
        </w:rPr>
      </w:pPr>
    </w:p>
    <w:p w:rsidRDefault="00B50541" w:rsidP="00B50541" w:rsidR="00B50541" w:rsidRPr="00B50541">
      <w:pPr>
        <w:spacing w:after="0"/>
        <w:ind w:left="142"/>
        <w:jc w:val="both"/>
        <w:rPr>
          <w:rFonts w:cs="Times New Roman" w:eastAsia="Times New Roman"/>
          <w:lang w:eastAsia="hr-HR"/>
        </w:rPr>
      </w:pPr>
      <w:r w:rsidRPr="00B50541">
        <w:rPr>
          <w:rFonts w:cs="Times New Roman" w:eastAsia="Times New Roman"/>
          <w:lang w:eastAsia="hr-HR"/>
        </w:rPr>
        <w:t xml:space="preserve">Split,  6. lipnja 2018.                </w:t>
      </w:r>
      <w:r w:rsidRPr="00B50541">
        <w:rPr>
          <w:rFonts w:cs="Times New Roman" w:eastAsia="Times New Roman"/>
          <w:b/>
          <w:lang w:eastAsia="hr-HR"/>
        </w:rPr>
        <w:t xml:space="preserve">                                             </w:t>
      </w:r>
      <w:r w:rsidRPr="00B50541">
        <w:rPr>
          <w:rFonts w:cs="Times New Roman" w:eastAsia="Times New Roman"/>
          <w:lang w:eastAsia="hr-HR"/>
        </w:rPr>
        <w:t>S U D A C:</w:t>
      </w:r>
    </w:p>
    <w:p w:rsidRDefault="00B50541" w:rsidP="00B50541" w:rsidR="00AE649C" w:rsidRPr="00B76F3C">
      <w:pPr>
        <w:spacing w:after="0"/>
      </w:pPr>
      <w:r w:rsidRPr="00B50541">
        <w:rPr>
          <w:rFonts w:cs="Times New Roman" w:eastAsia="Times New Roman"/>
          <w:lang w:eastAsia="hr-HR"/>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541"/>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18756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St-291/2017-27</izvorni_sadrzaj>
    <derivirana_varijabla naziv="DomainObject.Oznaka_1">St-291/2017-27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St-291/2017</izvorni_sadrzaj>
    <derivirana_varijabla naziv="DomainObject.Predmet.OznakaBroj_1">St-291/2017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DIGRUM društvo s ograničenom odgovornošću za gradnju, trgovinu i usluge</izvorni_sadrzaj>
    <derivirana_varijabla naziv="DomainObject.Predmet.ProtustrankaFormated_1">  DIGRUM društvo s ograničenom odgovornošću za gradnju, trgovinu i usluge</derivirana_varijabla>
  </DomainObject.Predmet.ProtustrankaFormated>
  <DomainObject.Predmet.ProtustrankaFormatedOIB>
    <izvorni_sadrzaj>  DIGRUM društvo s ograničenom odgovornošću za gradnju, trgovinu i usluge, OIB 98898131190</izvorni_sadrzaj>
    <derivirana_varijabla naziv="DomainObject.Predmet.ProtustrankaFormatedOIB_1">  DIGRUM društvo s ograničenom odgovornošću za gradnju, trgovinu i usluge, OIB 98898131190</derivirana_varijabla>
  </DomainObject.Predmet.ProtustrankaFormatedOIB>
  <DomainObject.Predmet.ProtustrankaFormatedWithAdress>
    <izvorni_sadrzaj> DIGRUM društvo s ograničenom odgovornošću za gradnju, trgovinu i usluge, Sv. Tekle 44, 21210 Solin</izvorni_sadrzaj>
    <derivirana_varijabla naziv="DomainObject.Predmet.ProtustrankaFormatedWithAdress_1"> DIGRUM društvo s ograničenom odgovornošću za gradnju, trgovinu i usluge, Sv. Tekle 44, 21210 Solin</derivirana_varijabla>
  </DomainObject.Predmet.ProtustrankaFormatedWithAdress>
  <DomainObject.Predmet.ProtustrankaFormatedWithAdressOIB>
    <izvorni_sadrzaj> DIGRUM društvo s ograničenom odgovornošću za gradnju, trgovinu i usluge, OIB 98898131190, Sv. Tekle 44, 21210 Solin</izvorni_sadrzaj>
    <derivirana_varijabla naziv="DomainObject.Predmet.ProtustrankaFormatedWithAdressOIB_1"> DIGRUM društvo s ograničenom odgovornošću za gradnju, trgovinu i usluge, OIB 98898131190, Sv. Tekle 44, 21210 Solin</derivirana_varijabla>
  </DomainObject.Predmet.ProtustrankaFormatedWithAdressOIB>
  <DomainObject.Predmet.ProtustrankaWithAdress>
    <izvorni_sadrzaj>DIGRUM društvo s ograničenom odgovornošću za gradnju, trgovinu i usluge Sv. Tekle 44, 21210 Solin</izvorni_sadrzaj>
    <derivirana_varijabla naziv="DomainObject.Predmet.ProtustrankaWithAdress_1">DIGRUM društvo s ograničenom odgovornošću za gradnju, trgovinu i usluge Sv. Tekle 44, 21210 Solin</derivirana_varijabla>
  </DomainObject.Predmet.ProtustrankaWithAdress>
  <DomainObject.Predmet.ProtustrankaWithAdressOIB>
    <izvorni_sadrzaj>DIGRUM društvo s ograničenom odgovornošću za gradnju, trgovinu i usluge, OIB 98898131190, Sv. Tekle 44, 21210 Solin</izvorni_sadrzaj>
    <derivirana_varijabla naziv="DomainObject.Predmet.ProtustrankaWithAdressOIB_1">DIGRUM društvo s ograničenom odgovornošću za gradnju, trgovinu i usluge, OIB 98898131190, Sv. Tekle 44, 21210 Solin</derivirana_varijabla>
  </DomainObject.Predmet.ProtustrankaWithAdressOIB>
  <DomainObject.Predmet.ProtustrankaNazivFormated>
    <izvorni_sadrzaj>DIGRUM društvo s ograničenom odgovornošću za gradnju, trgovinu i usluge</izvorni_sadrzaj>
    <derivirana_varijabla naziv="DomainObject.Predmet.ProtustrankaNazivFormated_1">DIGRUM društvo s ograničenom odgovornošću za gradnju, trgovinu i usluge</derivirana_varijabla>
  </DomainObject.Predmet.ProtustrankaNazivFormated>
  <DomainObject.Predmet.ProtustrankaNazivFormatedOIB>
    <izvorni_sadrzaj>DIGRUM društvo s ograničenom odgovornošću za gradnju, trgovinu i usluge, OIB 98898131190</izvorni_sadrzaj>
    <derivirana_varijabla naziv="DomainObject.Predmet.ProtustrankaNazivFormatedOIB_1">DIGRUM društvo s ograničenom odgovornošću za gradnju, trgovinu i usluge, OIB 98898131190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Raiffeisenlandesbank Karnten - Rechenzentrum und Revisionsverband, red.Gen.m.b.H.,</izvorni_sadrzaj>
    <derivirana_varijabla naziv="DomainObject.Predmet.StrankaFormated_1">  FINANCIJSKA AGENCIJA,RC SPLIT; Raiffeisenlandesbank Karnten - Rechenzentrum und Revisionsverband, red.Gen.m.b.H.,</derivirana_varijabla>
  </DomainObject.Predmet.StrankaFormated>
  <DomainObject.Predmet.StrankaFormatedOIB>
    <izvorni_sadrzaj>  FINANCIJSKA AGENCIJA,RC SPLIT, OIB 85821130368; Raiffeisenlandesbank Karnten - Rechenzentrum und Revisionsverband, red.Gen.m.b.H.,, OIB 46870001221</izvorni_sadrzaj>
    <derivirana_varijabla naziv="DomainObject.Predmet.StrankaFormatedOIB_1">  FINANCIJSKA AGENCIJA,RC SPLIT, OIB 85821130368; Raiffeisenlandesbank Karnten - Rechenzentrum und Revisionsverband, red.Gen.m.b.H.,, OIB 46870001221</derivirana_varijabla>
  </DomainObject.Predmet.StrankaFormatedOIB>
  <DomainObject.Predmet.StrankaFormatedWithAdress>
    <izvorni_sadrzaj> FINANCIJSKA AGENCIJA,RC SPLIT, Mažuranićevo šetalište 24b, 21000 Split; Raiffeisenlandesbank Karnten - Rechenzentrum und Revisionsverband, red.Gen.m.b.H.,, Raiffeisenplatz 1, 9020 Klagenfurt</izvorni_sadrzaj>
    <derivirana_varijabla naziv="DomainObject.Predmet.StrankaFormatedWithAdress_1"> FINANCIJSKA AGENCIJA,RC SPLIT, Mažuranićevo šetalište 24b, 21000 Split; Raiffeisenlandesbank Karnten - Rechenzentrum und Revisionsverband, red.Gen.m.b.H.,, Raiffeisenplatz 1, 9020 Klagenfurt</derivirana_varijabla>
  </DomainObject.Predmet.StrankaFormatedWithAdress>
  <DomainObject.Predmet.StrankaFormatedWithAdressOIB>
    <izvorni_sadrzaj> FINANCIJSKA AGENCIJA,RC SPLIT, OIB 85821130368, Mažuranićevo šetalište 24b, 21000 Split; Raiffeisenlandesbank Karnten - Rechenzentrum und Revisionsverband, red.Gen.m.b.H.,, OIB 46870001221, Raiffeisenplatz 1, 9020 Klagenfurt</izvorni_sadrzaj>
    <derivirana_varijabla naziv="DomainObject.Predmet.StrankaFormatedWithAdressOIB_1"> FINANCIJSKA AGENCIJA,RC SPLIT, OIB 85821130368, Mažuranićevo šetalište 24b, 21000 Split; Raiffeisenlandesbank Karnten - Rechenzentrum und Revisionsverband, red.Gen.m.b.H.,, OIB 46870001221, Raiffeisenplatz 1, 9020 Klagenfurt</derivirana_varijabla>
  </DomainObject.Predmet.StrankaFormatedWithAdressOIB>
  <DomainObject.Predmet.StrankaWithAdress>
    <izvorni_sadrzaj>FINANCIJSKA AGENCIJA,RC SPLIT Mažuranićevo šetalište 24b,21000 Split,Raiffeisenlandesbank Karnten - Rechenzentrum und Revisionsverband, red.Gen.m.b.H., Raiffeisenplatz 1,9020 Klagenfurt</izvorni_sadrzaj>
    <derivirana_varijabla naziv="DomainObject.Predmet.StrankaWithAdress_1">FINANCIJSKA AGENCIJA,RC SPLIT Mažuranićevo šetalište 24b,21000 Split,Raiffeisenlandesbank Karnten - Rechenzentrum und Revisionsverband, red.Gen.m.b.H., Raiffeisenplatz 1,9020 Klagenfurt</derivirana_varijabla>
  </DomainObject.Predmet.StrankaWithAdress>
  <DomainObject.Predmet.StrankaWithAdressOIB>
    <izvorni_sadrzaj>FINANCIJSKA AGENCIJA,RC SPLIT, OIB 85821130368, Mažuranićevo šetalište 24b,21000 Split,Raiffeisenlandesbank Karnten - Rechenzentrum und Revisionsverband, red.Gen.m.b.H.,, OIB 46870001221, Raiffeisenplatz 1,9020 Klagenfurt</izvorni_sadrzaj>
    <derivirana_varijabla naziv="DomainObject.Predmet.StrankaWithAdressOIB_1">FINANCIJSKA AGENCIJA,RC SPLIT, OIB 85821130368, Mažuranićevo šetalište 24b,21000 Split,Raiffeisenlandesbank Karnten - Rechenzentrum und Revisionsverband, red.Gen.m.b.H.,, OIB 46870001221, Raiffeisenplatz 1,9020 Klagenfurt</derivirana_varijabla>
  </DomainObject.Predmet.StrankaWithAdressOIB>
  <DomainObject.Predmet.StrankaNazivFormated>
    <izvorni_sadrzaj>FINANCIJSKA AGENCIJA,RC SPLIT,Raiffeisenlandesbank Karnten - Rechenzentrum und Revisionsverband, red.Gen.m.b.H.,</izvorni_sadrzaj>
    <derivirana_varijabla naziv="DomainObject.Predmet.StrankaNazivFormated_1">FINANCIJSKA AGENCIJA,RC SPLIT,Raiffeisenlandesbank Karnten - Rechenzentrum und Revisionsverband, red.Gen.m.b.H.,</derivirana_varijabla>
  </DomainObject.Predmet.StrankaNazivFormated>
  <DomainObject.Predmet.StrankaNazivFormatedOIB>
    <izvorni_sadrzaj>FINANCIJSKA AGENCIJA,RC SPLIT, OIB 85821130368,Raiffeisenlandesbank Karnten - Rechenzentrum und Revisionsverband, red.Gen.m.b.H.,, OIB 46870001221</izvorni_sadrzaj>
    <derivirana_varijabla naziv="DomainObject.Predmet.StrankaNazivFormatedOIB_1">FINANCIJSKA AGENCIJA,RC SPLIT, OIB 85821130368,Raiffeisenlandesbank Karnten - Rechenzentrum und Revisionsverband, red.Gen.m.b.H.,, OIB 46870001221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AGENCIJA,RC SPLIT</item>
      <item>Raiffeisenlandesbank Karnten - Rechenzentrum und Revisionsverband, red.Gen.m.b.H.,</item>
    </izvorni_sadrzaj>
    <derivirana_varijabla naziv="DomainObject.Predmet.StrankaListFormated_1">
      <item>FINANCIJSKA AGENCIJA,RC SPLIT</item>
      <item>Raiffeisenlandesbank Karnten - Rechenzentrum und Revisionsverband, red.Gen.m.b.H.,</item>
    </derivirana_varijabla>
  </DomainObject.Predmet.StrankaListFormated>
  <DomainObject.Predmet.StrankaListFormatedOIB>
    <izvorni_sadrzaj>
      <item>FINANCIJSKA AGENCIJA,RC SPLIT, OIB 85821130368</item>
      <item>Raiffeisenlandesbank Karnten - Rechenzentrum und Revisionsverband, red.Gen.m.b.H.,, OIB 46870001221</item>
    </izvorni_sadrzaj>
    <derivirana_varijabla naziv="DomainObject.Predmet.StrankaListFormatedOIB_1">
      <item>FINANCIJSKA AGENCIJA,RC SPLIT, OIB 85821130368</item>
      <item>Raiffeisenlandesbank Karnten - Rechenzentrum und Revisionsverband, red.Gen.m.b.H.,, OIB 46870001221</item>
    </derivirana_varijabla>
  </DomainObject.Predmet.StrankaListFormatedOIB>
  <DomainObject.Predmet.StrankaListFormatedWithAdress>
    <izvorni_sadrzaj>
      <item>FINANCIJSKA AGENCIJA,RC SPLIT, Mažuranićevo šetalište 24b, 21000 Split</item>
      <item>Raiffeisenlandesbank Karnten - Rechenzentrum und Revisionsverband, red.Gen.m.b.H.,, Raiffeisenplatz 1, 9020 Klagenfurt</item>
    </izvorni_sadrzaj>
    <derivirana_varijabla naziv="DomainObject.Predmet.StrankaListFormatedWithAdress_1">
      <item>FINANCIJSKA AGENCIJA,RC SPLIT, Mažuranićevo šetalište 24b, 21000 Split</item>
      <item>Raiffeisenlandesbank Karnten - Rechenzentrum und Revisionsverband, red.Gen.m.b.H.,, Raiffeisenplatz 1, 9020 Klagenfurt</item>
    </derivirana_varijabla>
  </DomainObject.Predmet.StrankaListFormatedWithAdress>
  <DomainObject.Predmet.StrankaListFormatedWithAdressOIB>
    <izvorni_sadrzaj>
      <item>FINANCIJSKA AGENCIJA,RC SPLIT, OIB 85821130368, Mažuranićevo šetalište 24b, 21000 Split</item>
      <item>Raiffeisenlandesbank Karnten - Rechenzentrum und Revisionsverband, red.Gen.m.b.H.,, OIB 46870001221, Raiffeisenplatz 1, 9020 Klagenfurt</item>
    </izvorni_sadrzaj>
    <derivirana_varijabla naziv="DomainObject.Predmet.StrankaListFormatedWithAdressOIB_1">
      <item>FINANCIJSKA AGENCIJA,RC SPLIT, OIB 85821130368, Mažuranićevo šetalište 24b, 21000 Split</item>
      <item>Raiffeisenlandesbank Karnten - Rechenzentrum und Revisionsverband, red.Gen.m.b.H.,, OIB 46870001221, Raiffeisenplatz 1, 9020 Klagenfurt</item>
    </derivirana_varijabla>
  </DomainObject.Predmet.StrankaListFormatedWithAdressOIB>
  <DomainObject.Predmet.StrankaListNazivFormated>
    <izvorni_sadrzaj>
      <item>FINANCIJSKA AGENCIJA,RC SPLIT</item>
      <item>Raiffeisenlandesbank Karnten - Rechenzentrum und Revisionsverband, red.Gen.m.b.H.,</item>
    </izvorni_sadrzaj>
    <derivirana_varijabla naziv="DomainObject.Predmet.StrankaListNazivFormated_1">
      <item>FINANCIJSKA AGENCIJA,RC SPLIT</item>
      <item>Raiffeisenlandesbank Karnten - Rechenzentrum und Revisionsverband, red.Gen.m.b.H.,</item>
    </derivirana_varijabla>
  </DomainObject.Predmet.StrankaListNazivFormated>
  <DomainObject.Predmet.StrankaListNazivFormatedOIB>
    <izvorni_sadrzaj>
      <item>FINANCIJSKA AGENCIJA,RC SPLIT, OIB 85821130368</item>
      <item>Raiffeisenlandesbank Karnten - Rechenzentrum und Revisionsverband, red.Gen.m.b.H.,, OIB 46870001221</item>
    </izvorni_sadrzaj>
    <derivirana_varijabla naziv="DomainObject.Predmet.StrankaListNazivFormatedOIB_1">
      <item>FINANCIJSKA AGENCIJA,RC SPLIT, OIB 85821130368</item>
      <item>Raiffeisenlandesbank Karnten - Rechenzentrum und Revisionsverband, red.Gen.m.b.H.,, OIB 46870001221</item>
    </derivirana_varijabla>
  </DomainObject.Predmet.StrankaListNazivFormatedOIB>
  <DomainObject.Predmet.ProtuStrankaListFormated>
    <izvorni_sadrzaj>
      <item>DIGRUM društvo s ograničenom odgovornošću za gradnju, trgovinu i usluge</item>
    </izvorni_sadrzaj>
    <derivirana_varijabla naziv="DomainObject.Predmet.ProtuStrankaListFormated_1">
      <item>DIGRUM društvo s ograničenom odgovornošću za gradnju, trgovinu i usluge</item>
    </derivirana_varijabla>
  </DomainObject.Predmet.ProtuStrankaListFormated>
  <DomainObject.Predmet.ProtuStrankaListFormatedOIB>
    <izvorni_sadrzaj>
      <item>DIGRUM društvo s ograničenom odgovornošću za gradnju, trgovinu i usluge, OIB 98898131190</item>
    </izvorni_sadrzaj>
    <derivirana_varijabla naziv="DomainObject.Predmet.ProtuStrankaListFormatedOIB_1">
      <item>DIGRUM društvo s ograničenom odgovornošću za gradnju, trgovinu i usluge, OIB 98898131190</item>
    </derivirana_varijabla>
  </DomainObject.Predmet.ProtuStrankaListFormatedOIB>
  <DomainObject.Predmet.ProtuStrankaListFormatedWithAdress>
    <izvorni_sadrzaj>
      <item>DIGRUM društvo s ograničenom odgovornošću za gradnju, trgovinu i usluge, Sv. Tekle 44, 21210 Solin</item>
    </izvorni_sadrzaj>
    <derivirana_varijabla naziv="DomainObject.Predmet.ProtuStrankaListFormatedWithAdress_1">
      <item>DIGRUM društvo s ograničenom odgovornošću za gradnju, trgovinu i usluge, Sv. Tekle 44, 21210 Solin</item>
    </derivirana_varijabla>
  </DomainObject.Predmet.ProtuStrankaListFormatedWithAdress>
  <DomainObject.Predmet.ProtuStrankaListFormatedWithAdressOIB>
    <izvorni_sadrzaj>
      <item>DIGRUM društvo s ograničenom odgovornošću za gradnju, trgovinu i usluge, OIB 98898131190, Sv. Tekle 44, 21210 Solin</item>
    </izvorni_sadrzaj>
    <derivirana_varijabla naziv="DomainObject.Predmet.ProtuStrankaListFormatedWithAdressOIB_1">
      <item>DIGRUM društvo s ograničenom odgovornošću za gradnju, trgovinu i usluge, OIB 98898131190, Sv. Tekle 44, 21210 Solin</item>
    </derivirana_varijabla>
  </DomainObject.Predmet.ProtuStrankaListFormatedWithAdressOIB>
  <DomainObject.Predmet.ProtuStrankaListNazivFormated>
    <izvorni_sadrzaj>
      <item>DIGRUM društvo s ograničenom odgovornošću za gradnju, trgovinu i usluge</item>
    </izvorni_sadrzaj>
    <derivirana_varijabla naziv="DomainObject.Predmet.ProtuStrankaListNazivFormated_1">
      <item>DIGRUM društvo s ograničenom odgovornošću za gradnju, trgovinu i usluge</item>
    </derivirana_varijabla>
  </DomainObject.Predmet.ProtuStrankaListNazivFormated>
  <DomainObject.Predmet.ProtuStrankaListNazivFormatedOIB>
    <izvorni_sadrzaj>
      <item>DIGRUM društvo s ograničenom odgovornošću za gradnju, trgovinu i usluge, OIB 98898131190</item>
    </izvorni_sadrzaj>
    <derivirana_varijabla naziv="DomainObject.Predmet.ProtuStrankaListNazivFormatedOIB_1">
      <item>DIGRUM društvo s ograničenom odgovornošću za gradnju, trgovinu i usluge, OIB 98898131190</item>
    </derivirana_varijabla>
  </DomainObject.Predmet.ProtuStrankaListNazivFormatedOIB>
  <DomainObject.Predmet.OstaliListFormated>
    <izvorni_sadrzaj>
      <item>BUTERIN&amp;POSAVEC odvjetničko društvo, društvo s ograničenom odgovornošću</item>
    </izvorni_sadrzaj>
    <derivirana_varijabla naziv="DomainObject.Predmet.OstaliListFormated_1">
      <item>BUTERIN&amp;POSAVEC odvjetničko društvo, društvo s ograničenom odgovornošću</item>
    </derivirana_varijabla>
  </DomainObject.Predmet.OstaliListFormated>
  <DomainObject.Predmet.OstaliListFormatedOIB>
    <izvorni_sadrzaj>
      <item>BUTERIN&amp;POSAVEC odvjetničko društvo, društvo s ograničenom odgovornošću, OIB 88443826619</item>
    </izvorni_sadrzaj>
    <derivirana_varijabla naziv="DomainObject.Predmet.OstaliListFormatedOIB_1">
      <item>BUTERIN&amp;POSAVEC odvjetničko društvo, društvo s ograničenom odgovornošću, OIB 88443826619</item>
    </derivirana_varijabla>
  </DomainObject.Predmet.OstaliListFormatedOIB>
  <DomainObject.Predmet.OstaliListFormatedWithAdress>
    <izvorni_sadrzaj>
      <item>BUTERIN&amp;POSAVEC odvjetničko društvo, društvo s ograničenom odgovornošću, Draškovićeva 82, 10000 Zagreb</item>
    </izvorni_sadrzaj>
    <derivirana_varijabla naziv="DomainObject.Predmet.OstaliListFormatedWithAdress_1">
      <item>BUTERIN&amp;POSAVEC odvjetničko društvo, društvo s ograničenom odgovornošću, Draškovićeva 82, 10000 Zagreb</item>
    </derivirana_varijabla>
  </DomainObject.Predmet.OstaliListFormatedWithAdress>
  <DomainObject.Predmet.OstaliListFormatedWithAdressOIB>
    <izvorni_sadrzaj>
      <item>BUTERIN&amp;POSAVEC odvjetničko društvo, društvo s ograničenom odgovornošću, OIB 88443826619, Draškovićeva 82, 10000 Zagreb</item>
    </izvorni_sadrzaj>
    <derivirana_varijabla naziv="DomainObject.Predmet.OstaliListFormatedWithAdressOIB_1">
      <item>BUTERIN&amp;POSAVEC odvjetničko društvo, društvo s ograničenom odgovornošću, OIB 88443826619, Draškovićeva 82, 10000 Zagreb</item>
    </derivirana_varijabla>
  </DomainObject.Predmet.OstaliListFormatedWithAdressOIB>
  <DomainObject.Predmet.OstaliListNazivFormated>
    <izvorni_sadrzaj>
      <item>BUTERIN&amp;POSAVEC odvjetničko društvo, društvo s ograničenom odgovornošću</item>
    </izvorni_sadrzaj>
    <derivirana_varijabla naziv="DomainObject.Predmet.OstaliListNazivFormated_1">
      <item>BUTERIN&amp;POSAVEC odvjetničko društvo, društvo s ograničenom odgovornošću</item>
    </derivirana_varijabla>
  </DomainObject.Predmet.OstaliListNazivFormated>
  <DomainObject.Predmet.OstaliListNazivFormatedOIB>
    <izvorni_sadrzaj>
      <item>BUTERIN&amp;POSAVEC odvjetničko društvo, društvo s ograničenom odgovornošću, OIB 88443826619</item>
    </izvorni_sadrzaj>
    <derivirana_varijabla naziv="DomainObject.Predmet.OstaliListNazivFormatedOIB_1">
      <item>BUTERIN&amp;POSAVEC odvjetničko društvo, društvo s ograničenom odgovornošću,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St-291/2017-27</izvorni_sadrzaj>
    <derivirana_varijabla naziv="DomainObject.PoslovniBrojDokumenta_1">St-291/2017-27</derivirana_varijabla>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DIGRUM društvo s ograničenom odgovornošću za gradnju, trgovinu i usluge</izvorni_sadrzaj>
    <derivirana_varijabla naziv="DomainObject.Predmet.ProtustrankaIDrugi_1">DIGRUM društvo s ograničenom odgovornošću za gradnju, trgovinu i usluge</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DIGRUM društvo s ograničenom odgovornošću za gradnju, trgovinu i usluge, OIB 98898131190, Sv. Tekle 44, 21210 Solin</izvorni_sadrzaj>
    <derivirana_varijabla naziv="DomainObject.Predmet.ProtustrankaIDrugiAdressOIB_1">DIGRUM društvo s ograničenom odgovornošću za gradnju, trgovinu i usluge, OIB 98898131190, Sv. Tekle 44,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DIGRUM društvo s ograničenom odgovornošću za gradnju, trgovinu i usluge</item>
      <item>FINANCIJSKA AGENCIJA,RC SPLIT</item>
      <item>Raiffeisenlandesbank Karnten - Rechenzentrum und Revisionsverband, red.Gen.m.b.H.,</item>
      <item>BUTERIN&amp;POSAVEC odvjetničko društvo, društvo s ograničenom odgovornošću</item>
    </izvorni_sadrzaj>
    <derivirana_varijabla naziv="DomainObject.Predmet.SudioniciListNaziv_1">
      <item>DIGRUM društvo s ograničenom odgovornošću za gradnju, trgovinu i usluge</item>
      <item>FINANCIJSKA AGENCIJA,RC SPLIT</item>
      <item>Raiffeisenlandesbank Karnten - Rechenzentrum und Revisionsverband, red.Gen.m.b.H.,</item>
      <item>BUTERIN&amp;POSAVEC odvjetničko društvo, društvo s ograničenom odgovornošću</item>
    </derivirana_varijabla>
  </DomainObject.Predmet.SudioniciListNaziv>
  <DomainObject.Predmet.SudioniciListAdressOIB>
    <izvorni_sadrzaj>
      <item>DIGRUM društvo s ograničenom odgovornošću za gradnju, trgovinu i usluge, OIB 98898131190, Sv. Tekle 44,21210 Solin</item>
      <item>FINANCIJSKA AGENCIJA,RC SPLIT, OIB 85821130368, Mažuranićevo šetalište 24b,21000 Split</item>
      <item>Raiffeisenlandesbank Karnten - Rechenzentrum und Revisionsverband, red.Gen.m.b.H.,, OIB 46870001221, Raiffeisenplatz 1,9020 Klagenfurt</item>
      <item>BUTERIN&amp;POSAVEC odvjetničko društvo, društvo s ograničenom odgovornošću, OIB 88443826619, Draškovićeva 82,10000 Zagreb</item>
    </izvorni_sadrzaj>
    <derivirana_varijabla naziv="DomainObject.Predmet.SudioniciListAdressOIB_1">
      <item>DIGRUM društvo s ograničenom odgovornošću za gradnju, trgovinu i usluge, OIB 98898131190, Sv. Tekle 44,21210 Solin</item>
      <item>FINANCIJSKA AGENCIJA,RC SPLIT, OIB 85821130368, Mažuranićevo šetalište 24b,21000 Split</item>
      <item>Raiffeisenlandesbank Karnten - Rechenzentrum und Revisionsverband, red.Gen.m.b.H.,, OIB 46870001221, Raiffeisenplatz 1,9020 Klagenfurt</item>
      <item>BUTERIN&amp;POSAVEC odvjetničko društvo, društvo s ograničenom odgovornošću,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D0191A-E692-4DC1-8725-5C3FAAD31B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503</properties:Words>
  <properties:Characters>2593</properties:Characters>
  <properties:Lines>88</properties:Lines>
  <properties:Paragraphs>37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2018-06-06T10:00:00Z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St-291/2017-27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