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1837" w14:paraId="6ec183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01726">
        <w:t>6</w:t>
      </w:r>
      <w:r w:rsidR="00850F73">
        <w:t>792</w:t>
      </w:r>
      <w:r w:rsidR="00F8679B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9E2CB9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401726" w:rsidRPr="00401726">
        <w:t xml:space="preserve"> </w:t>
      </w:r>
      <w:r w:rsidR="00850F73">
        <w:t>ECATERINA TRGOVINA d.o.o., Sesvete, Rebro 33, OIB: 35658308709, MBS: 080735313.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850F73">
        <w:t>73.540,29</w:t>
      </w:r>
      <w:r w:rsidR="005B0782">
        <w:t xml:space="preserve"> 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9E2CB9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0D6ED6">
      <w:t>6</w:t>
    </w:r>
    <w:r w:rsidR="00850F73">
      <w:t>792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6ED6"/>
    <w:rsid w:val="00114EAD"/>
    <w:rsid w:val="0012468D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01726"/>
    <w:rsid w:val="00413610"/>
    <w:rsid w:val="00413F4C"/>
    <w:rsid w:val="00483EEB"/>
    <w:rsid w:val="00496578"/>
    <w:rsid w:val="004B337A"/>
    <w:rsid w:val="004E0FB1"/>
    <w:rsid w:val="004F3962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B55A2"/>
    <w:rsid w:val="006C120B"/>
    <w:rsid w:val="006D0941"/>
    <w:rsid w:val="00786AE3"/>
    <w:rsid w:val="007B13A4"/>
    <w:rsid w:val="007B5AFD"/>
    <w:rsid w:val="007C7891"/>
    <w:rsid w:val="007D5A5D"/>
    <w:rsid w:val="007E717E"/>
    <w:rsid w:val="008155EE"/>
    <w:rsid w:val="00850F73"/>
    <w:rsid w:val="00860308"/>
    <w:rsid w:val="008613BD"/>
    <w:rsid w:val="00863025"/>
    <w:rsid w:val="00871F01"/>
    <w:rsid w:val="008D19B9"/>
    <w:rsid w:val="008E28F7"/>
    <w:rsid w:val="00920CA0"/>
    <w:rsid w:val="009419D8"/>
    <w:rsid w:val="00966EED"/>
    <w:rsid w:val="009E2CB9"/>
    <w:rsid w:val="009F3FBC"/>
    <w:rsid w:val="00A71431"/>
    <w:rsid w:val="00AC4528"/>
    <w:rsid w:val="00AD027A"/>
    <w:rsid w:val="00B53A01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0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F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F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F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F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0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F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F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F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F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6792</izvorni_sadrzaj>
    <derivirana_varijabla naziv="DomainObject.Predmet.Broj_1">6792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St-6792/2015</izvorni_sadrzaj>
    <derivirana_varijabla naziv="DomainObject.Predmet.OznakaBroj_1">St-6792/2015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ECATERINA TRGOVINA d.o.o. za trgovinu i usluge zastupanog po punomoćniku Ludovic Barca</izvorni_sadrzaj>
    <derivirana_varijabla naziv="DomainObject.Predmet.ProtustrankaFormated_1">  ECATERINA TRGOVINA d.o.o. za trgovinu i usluge zastupanog po punomoćniku Ludovic Barca</derivirana_varijabla>
  </DomainObject.Predmet.ProtustrankaFormated>
  <DomainObject.Predmet.ProtustrankaFormatedOIB>
    <izvorni_sadrzaj>  ECATERINA TRGOVINA d.o.o. za trgovinu i usluge, OIB 35658308709 zastupanog po punomoćniku Ludovic Barca</izvorni_sadrzaj>
    <derivirana_varijabla naziv="DomainObject.Predmet.ProtustrankaFormatedOIB_1">  ECATERINA TRGOVINA d.o.o. za trgovinu i usluge, OIB 35658308709 zastupanog po punomoćniku Ludovic Barca</derivirana_varijabla>
  </DomainObject.Predmet.ProtustrankaFormatedOIB>
  <DomainObject.Predmet.ProtustrankaFormatedWithAdress>
    <izvorni_sadrzaj> ECATERINA TRGOVINA d.o.o. za trgovinu i usluge, Rebro 33, 10000 Zagreb zastupanog po punomoćniku Ludovic Barca</izvorni_sadrzaj>
    <derivirana_varijabla naziv="DomainObject.Predmet.ProtustrankaFormatedWithAdress_1"> ECATERINA TRGOVINA d.o.o. za trgovinu i usluge, Rebro 33, 10000 Zagreb zastupanog po punomoćniku Ludovic Barca</derivirana_varijabla>
  </DomainObject.Predmet.ProtustrankaFormatedWithAdress>
  <DomainObject.Predmet.ProtustrankaFormatedWithAdressOIB>
    <izvorni_sadrzaj> ECATERINA TRGOVINA d.o.o. za trgovinu i usluge, OIB 35658308709, Rebro 33, 10000 Zagreb zastupanog po punomoćniku Ludovic Barca</izvorni_sadrzaj>
    <derivirana_varijabla naziv="DomainObject.Predmet.ProtustrankaFormatedWithAdressOIB_1"> ECATERINA TRGOVINA d.o.o. za trgovinu i usluge, OIB 35658308709, Rebro 33, 10000 Zagreb zastupanog po punomoćniku Ludovic Barca</derivirana_varijabla>
  </DomainObject.Predmet.ProtustrankaFormatedWithAdressOIB>
  <DomainObject.Predmet.ProtustrankaWithAdress>
    <izvorni_sadrzaj>ECATERINA TRGOVINA d.o.o. za trgovinu i usluge Rebro 33, 10000 Zagreb</izvorni_sadrzaj>
    <derivirana_varijabla naziv="DomainObject.Predmet.ProtustrankaWithAdress_1">ECATERINA TRGOVINA d.o.o. za trgovinu i usluge Rebro 33, 10000 Zagreb</derivirana_varijabla>
  </DomainObject.Predmet.ProtustrankaWithAdress>
  <DomainObject.Predmet.ProtustrankaWithAdressOIB>
    <izvorni_sadrzaj>ECATERINA TRGOVINA d.o.o. za trgovinu i usluge, OIB 35658308709, Rebro 33, 10000 Zagreb</izvorni_sadrzaj>
    <derivirana_varijabla naziv="DomainObject.Predmet.ProtustrankaWithAdressOIB_1">ECATERINA TRGOVINA d.o.o. za trgovinu i usluge, OIB 35658308709, Rebro 33, 10000 Zagreb</derivirana_varijabla>
  </DomainObject.Predmet.ProtustrankaWithAdressOIB>
  <DomainObject.Predmet.ProtustrankaNazivFormated>
    <izvorni_sadrzaj>ECATERINA TRGOVINA d.o.o. za trgovinu i usluge</izvorni_sadrzaj>
    <derivirana_varijabla naziv="DomainObject.Predmet.ProtustrankaNazivFormated_1">ECATERINA TRGOVINA d.o.o. za trgovinu i usluge</derivirana_varijabla>
  </DomainObject.Predmet.ProtustrankaNazivFormated>
  <DomainObject.Predmet.ProtustrankaNazivFormatedOIB>
    <izvorni_sadrzaj>ECATERINA TRGOVINA d.o.o. za trgovinu i usluge, OIB 35658308709</izvorni_sadrzaj>
    <derivirana_varijabla naziv="DomainObject.Predmet.ProtustrankaNazivFormatedOIB_1">ECATERINA TRGOVINA d.o.o. za trgovinu i usluge, OIB 35658308709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ECATERINA TRGOVINA d.o.o. za trgovinu i usluge zastupanog po punomoćniku Ludovic Barca</item>
    </izvorni_sadrzaj>
    <derivirana_varijabla naziv="DomainObject.Predmet.ProtuStrankaListFormated_1">
      <item>ECATERINA TRGOVINA d.o.o. za trgovinu i usluge zastupanog po punomoćniku Ludovic Barca</item>
    </derivirana_varijabla>
  </DomainObject.Predmet.ProtuStrankaListFormated>
  <DomainObject.Predmet.ProtuStrankaListFormatedOIB>
    <izvorni_sadrzaj>
      <item>ECATERINA TRGOVINA d.o.o. za trgovinu i usluge, OIB 35658308709 zastupanog po punomoćniku Ludovic Barca</item>
    </izvorni_sadrzaj>
    <derivirana_varijabla naziv="DomainObject.Predmet.ProtuStrankaListFormatedOIB_1">
      <item>ECATERINA TRGOVINA d.o.o. za trgovinu i usluge, OIB 35658308709 zastupanog po punomoćniku Ludovic Barca</item>
    </derivirana_varijabla>
  </DomainObject.Predmet.ProtuStrankaListFormatedOIB>
  <DomainObject.Predmet.ProtuStrankaListFormatedWithAdress>
    <izvorni_sadrzaj>
      <item>ECATERINA TRGOVINA d.o.o. za trgovinu i usluge, Rebro 33, 10000 Zagreb zastupanog po punomoćniku Ludovic Barca</item>
    </izvorni_sadrzaj>
    <derivirana_varijabla naziv="DomainObject.Predmet.ProtuStrankaListFormatedWithAdress_1">
      <item>ECATERINA TRGOVINA d.o.o. za trgovinu i usluge, Rebro 33, 10000 Zagreb zastupanog po punomoćniku Ludovic Barca</item>
    </derivirana_varijabla>
  </DomainObject.Predmet.ProtuStrankaListFormatedWithAdress>
  <DomainObject.Predmet.ProtuStrankaListFormatedWithAdressOIB>
    <izvorni_sadrzaj>
      <item>ECATERINA TRGOVINA d.o.o. za trgovinu i usluge, OIB 35658308709, Rebro 33, 10000 Zagreb zastupanog po punomoćniku Ludovic Barca</item>
    </izvorni_sadrzaj>
    <derivirana_varijabla naziv="DomainObject.Predmet.ProtuStrankaListFormatedWithAdressOIB_1">
      <item>ECATERINA TRGOVINA d.o.o. za trgovinu i usluge, OIB 35658308709, Rebro 33, 10000 Zagreb zastupanog po punomoćniku Ludovic Barca</item>
    </derivirana_varijabla>
  </DomainObject.Predmet.ProtuStrankaListFormatedWithAdressOIB>
  <DomainObject.Predmet.ProtuStrankaListNazivFormated>
    <izvorni_sadrzaj>
      <item>ECATERINA TRGOVINA d.o.o. za trgovinu i usluge</item>
    </izvorni_sadrzaj>
    <derivirana_varijabla naziv="DomainObject.Predmet.ProtuStrankaListNazivFormated_1">
      <item>ECATERINA TRGOVINA d.o.o. za trgovinu i usluge</item>
    </derivirana_varijabla>
  </DomainObject.Predmet.ProtuStrankaListNazivFormated>
  <DomainObject.Predmet.ProtuStrankaListNazivFormatedOIB>
    <izvorni_sadrzaj>
      <item>ECATERINA TRGOVINA d.o.o. za trgovinu i usluge, OIB 35658308709</item>
    </izvorni_sadrzaj>
    <derivirana_varijabla naziv="DomainObject.Predmet.ProtuStrankaListNazivFormatedOIB_1">
      <item>ECATERINA TRGOVINA d.o.o. za trgovinu i usluge, OIB 35658308709</item>
    </derivirana_varijabla>
  </DomainObject.Predmet.ProtuStrankaListNazivFormatedOIB>
  <DomainObject.Predmet.OstaliListFormated>
    <izvorni_sadrzaj>
      <item>Ludovic Barca punomoćnik sudionika u postupku ECATERINA TRGOVINA d.o.o. za trgovinu i usluge</item>
    </izvorni_sadrzaj>
    <derivirana_varijabla naziv="DomainObject.Predmet.OstaliListFormated_1">
      <item>Ludovic Barca punomoćnik sudionika u postupku ECATERINA TRGOVINA d.o.o. za trgovinu i usluge</item>
    </derivirana_varijabla>
  </DomainObject.Predmet.OstaliListFormated>
  <DomainObject.Predmet.OstaliListFormatedOIB>
    <izvorni_sadrzaj>
      <item>Ludovic Barca, OIB 61165231133 punomoćnik sudionika u postupku ECATERINA TRGOVINA d.o.o. za trgovinu i usluge</item>
    </izvorni_sadrzaj>
    <derivirana_varijabla naziv="DomainObject.Predmet.OstaliListFormatedOIB_1">
      <item>Ludovic Barca, OIB 61165231133 punomoćnik sudionika u postupku ECATERINA TRGOVINA d.o.o. za trgovinu i usluge</item>
    </derivirana_varijabla>
  </DomainObject.Predmet.OstaliListFormatedOIB>
  <DomainObject.Predmet.OstaliListFormatedWithAdress>
    <izvorni_sadrzaj>
      <item>Ludovic Barca, Frana Galovića 33a, 10360 Sesvete punomoćnik sudionika u postupku ECATERINA TRGOVINA d.o.o. za trgovinu i usluge</item>
    </izvorni_sadrzaj>
    <derivirana_varijabla naziv="DomainObject.Predmet.OstaliListFormatedWithAdress_1">
      <item>Ludovic Barca, Frana Galovića 33a, 10360 Sesvete punomoćnik sudionika u postupku ECATERINA TRGOVINA d.o.o. za trgovinu i usluge</item>
    </derivirana_varijabla>
  </DomainObject.Predmet.OstaliListFormatedWithAdress>
  <DomainObject.Predmet.OstaliListFormatedWithAdressOIB>
    <izvorni_sadrzaj>
      <item>Ludovic Barca, OIB 61165231133, Frana Galovića 33a, 10360 Sesvete punomoćnik sudionika u postupku ECATERINA TRGOVINA d.o.o. za trgovinu i usluge</item>
    </izvorni_sadrzaj>
    <derivirana_varijabla naziv="DomainObject.Predmet.OstaliListFormatedWithAdressOIB_1">
      <item>Ludovic Barca, OIB 61165231133, Frana Galovića 33a, 10360 Sesvete punomoćnik sudionika u postupku ECATERINA TRGOVINA d.o.o. za trgovinu i usluge</item>
    </derivirana_varijabla>
  </DomainObject.Predmet.OstaliListFormatedWithAdressOIB>
  <DomainObject.Predmet.OstaliListNazivFormated>
    <izvorni_sadrzaj>
      <item>Ludovic Barca</item>
    </izvorni_sadrzaj>
    <derivirana_varijabla naziv="DomainObject.Predmet.OstaliListNazivFormated_1">
      <item>Ludovic Barca</item>
    </derivirana_varijabla>
  </DomainObject.Predmet.OstaliListNazivFormated>
  <DomainObject.Predmet.OstaliListNazivFormatedOIB>
    <izvorni_sadrzaj>
      <item>Ludovic Barca, OIB 61165231133</item>
    </izvorni_sadrzaj>
    <derivirana_varijabla naziv="DomainObject.Predmet.OstaliListNazivFormatedOIB_1">
      <item>Ludovic Barca, OIB 61165231133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ECATERINA TRGOVINA d.o.o. za trgovinu i usluge</izvorni_sadrzaj>
    <derivirana_varijabla naziv="DomainObject.Predmet.ProtustrankaIDrugi_1">ECATERINA TRGOVINA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ECATERINA TRGOVINA d.o.o. za trgovinu i usluge, OIB 35658308709, Rebro 33, 10000 Zagreb</izvorni_sadrzaj>
    <derivirana_varijabla naziv="DomainObject.Predmet.ProtustrankaIDrugiAdressOIB_1">ECATERINA TRGOVINA d.o.o. za trgovinu i usluge, OIB 35658308709, Rebro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ECATERINA TRGOVINA d.o.o. za trgovinu i usluge</item>
      <item>Ludovic Barca</item>
    </izvorni_sadrzaj>
    <derivirana_varijabla naziv="DomainObject.Predmet.SudioniciListNaziv_1">
      <item>FINA Regionalni centar Zagreb</item>
      <item>ECATERINA TRGOVINA d.o.o. za trgovinu i usluge</item>
      <item>Ludovic Barca</item>
    </derivirana_varijabla>
  </DomainObject.Predmet.SudioniciListNaziv>
  <DomainObject.Predmet.SudioniciListAdressOIB>
    <izvorni_sadrzaj>
      <item>FINA Regionalni centar Zagreb, OIB 85821130368, Trg svibanjskih žrtava 1995.1,10000 Zagreb</item>
      <item>ECATERINA TRGOVINA d.o.o. za trgovinu i usluge, OIB 35658308709, Rebro 33,10000 Zagreb</item>
      <item>Ludovic Barca, OIB 61165231133, Frana Galovića 33a,10360 Sesvete</item>
    </izvorni_sadrzaj>
    <derivirana_varijabla naziv="DomainObject.Predmet.SudioniciListAdressOIB_1">
      <item>FINA Regionalni centar Zagreb, OIB 85821130368, Trg svibanjskih žrtava 1995.1,10000 Zagreb</item>
      <item>ECATERINA TRGOVINA d.o.o. za trgovinu i usluge, OIB 35658308709, Rebro 33,10000 Zagreb</item>
      <item>Ludovic Barca, OIB 61165231133, Frana Galovića 33a,10360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35658308709</item>
      <item>, OIB 61165231133</item>
    </izvorni_sadrzaj>
    <derivirana_varijabla naziv="DomainObject.Predmet.SudioniciListNazivOIB_1">
      <item>, OIB 85821130368</item>
      <item>, OIB 35658308709</item>
      <item>, OIB 61165231133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1456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2016-02-12T10:58:00Z</dcterms:created>
  <dc:creator>ilukac</dc:creator>
  <cp:lastModifiedBy>Mirela Šantek</cp:lastModifiedBy>
  <cp:lastPrinted>2016-03-14T09:18:00Z</cp:lastPrinted>
  <dcterms:modified xmlns:xsi="http://www.w3.org/2001/XMLSchema-instance" xsi:type="dcterms:W3CDTF">2016-03-16T12:49:00Z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