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dbdb" w14:paraId="44bdbdb" w:rsidRDefault="00D72CCA" w:rsidP="00D72CCA" w:rsidR="00D72CC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2CCA" w:rsidP="00D72CCA" w:rsidR="00D72CC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72CCA" w:rsidP="00D72CCA" w:rsidR="00D72CC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72CCA" w:rsidP="00D72CCA" w:rsidR="00D72CC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72CCA" w:rsidP="00D72CCA" w:rsidR="00D72CC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72CCA" w:rsidP="00D72CCA" w:rsidR="00D72CC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72CCA" w:rsidP="00D72CCA" w:rsidR="00D72CCA" w:rsidRPr="005D578C">
      <w:pPr>
        <w:jc w:val="center"/>
        <w:rPr>
          <w:rFonts w:cs="Times New Roman" w:eastAsia="Times New Roman"/>
          <w:szCs w:val="24"/>
        </w:rPr>
      </w:pPr>
    </w:p>
    <w:p w:rsidRDefault="00D72CCA" w:rsidP="00D72CCA" w:rsidR="00D72C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72CCA" w:rsidP="00D72CCA" w:rsidR="00D72CCA" w:rsidRPr="005D578C">
      <w:pPr>
        <w:rPr>
          <w:rFonts w:cs="Times New Roman" w:eastAsia="Times New Roman"/>
          <w:szCs w:val="24"/>
        </w:rPr>
      </w:pPr>
    </w:p>
    <w:p w:rsidRDefault="00D72CCA" w:rsidP="00D72CCA" w:rsidR="00D72CC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RIBAR d. o. o. Poreč, Mušalež, Mušalež 99, OIB </w:t>
      </w:r>
      <w:r w:rsidRPr="00D72CCA">
        <w:rPr>
          <w:rFonts w:cs="Times New Roman" w:eastAsia="Times New Roman"/>
        </w:rPr>
        <w:t>16693956514</w:t>
      </w:r>
      <w:r>
        <w:rPr>
          <w:rFonts w:cs="Times New Roman" w:eastAsia="Times New Roman"/>
        </w:rPr>
        <w:t xml:space="preserve">, MBS </w:t>
      </w:r>
      <w:r w:rsidRPr="00D72CCA">
        <w:rPr>
          <w:rFonts w:cs="Times New Roman" w:eastAsia="Times New Roman"/>
        </w:rPr>
        <w:t>040184465</w:t>
      </w:r>
      <w:r>
        <w:rPr>
          <w:rFonts w:cs="Times New Roman" w:eastAsia="Times New Roman"/>
          <w:szCs w:val="24"/>
        </w:rPr>
        <w:t xml:space="preserve">, </w:t>
      </w:r>
      <w:r w:rsidR="003939F1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studenog 2017.</w:t>
      </w:r>
    </w:p>
    <w:p w:rsidRDefault="00D72CCA" w:rsidP="00D72CCA" w:rsidR="00D72CCA" w:rsidRPr="005D578C">
      <w:pPr>
        <w:rPr>
          <w:rFonts w:cs="Times New Roman" w:eastAsia="Times New Roman"/>
          <w:szCs w:val="24"/>
        </w:rPr>
      </w:pPr>
    </w:p>
    <w:p w:rsidRDefault="00D72CCA" w:rsidP="00D72CCA" w:rsidR="00D72C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72CCA" w:rsidP="00D72CCA" w:rsidR="00D72CCA" w:rsidRPr="005D578C">
      <w:pPr>
        <w:rPr>
          <w:rFonts w:cs="Times New Roman" w:eastAsia="Times New Roman"/>
          <w:szCs w:val="24"/>
        </w:rPr>
      </w:pPr>
    </w:p>
    <w:p w:rsidRDefault="00D72CCA" w:rsidP="00D72CCA" w:rsidR="00D72CC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RIBAR d. o. o. Poreč, Mušalež, Mušalež 99, OIB </w:t>
      </w:r>
      <w:r w:rsidRPr="00D72CCA">
        <w:rPr>
          <w:rFonts w:cs="Times New Roman" w:eastAsia="Times New Roman"/>
        </w:rPr>
        <w:t>16693956514</w:t>
      </w:r>
      <w:r>
        <w:rPr>
          <w:rFonts w:cs="Times New Roman" w:eastAsia="Times New Roman"/>
        </w:rPr>
        <w:t xml:space="preserve">, MBS </w:t>
      </w:r>
      <w:r w:rsidRPr="00D72CCA">
        <w:rPr>
          <w:rFonts w:cs="Times New Roman" w:eastAsia="Times New Roman"/>
        </w:rPr>
        <w:t>040184465</w:t>
      </w:r>
      <w:r>
        <w:rPr>
          <w:rFonts w:cs="Times New Roman" w:eastAsia="Times New Roman"/>
          <w:szCs w:val="24"/>
        </w:rPr>
        <w:t>.</w:t>
      </w:r>
    </w:p>
    <w:p w:rsidRDefault="00D72CCA" w:rsidP="00D72CCA" w:rsidR="00D72CCA" w:rsidRPr="005D578C">
      <w:pPr>
        <w:rPr>
          <w:rFonts w:cs="Times New Roman" w:eastAsia="Times New Roman"/>
          <w:szCs w:val="24"/>
        </w:rPr>
      </w:pPr>
    </w:p>
    <w:p w:rsidRDefault="00D72CCA" w:rsidP="00D72CCA" w:rsidR="00D72CC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D72CCA" w:rsidP="00D72CCA" w:rsidR="00D72CCA">
      <w:pPr>
        <w:rPr>
          <w:rFonts w:cs="Times New Roman" w:eastAsia="Times New Roman"/>
          <w:szCs w:val="20"/>
        </w:rPr>
      </w:pPr>
    </w:p>
    <w:p w:rsidRDefault="00D72CCA" w:rsidP="00D72CCA" w:rsidR="00D72CC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RIBAR d. o. o. Poreč, Mušalež, Mušalež 99, OIB </w:t>
      </w:r>
      <w:r w:rsidRPr="00D72CCA">
        <w:rPr>
          <w:rFonts w:cs="Times New Roman" w:eastAsia="Times New Roman"/>
        </w:rPr>
        <w:t>16693956514</w:t>
      </w:r>
      <w:r>
        <w:rPr>
          <w:rFonts w:cs="Times New Roman" w:eastAsia="Times New Roman"/>
        </w:rPr>
        <w:t xml:space="preserve">, MBS </w:t>
      </w:r>
      <w:r w:rsidRPr="00D72CCA">
        <w:rPr>
          <w:rFonts w:cs="Times New Roman" w:eastAsia="Times New Roman"/>
        </w:rPr>
        <w:t>040184465</w:t>
      </w:r>
      <w:r>
        <w:rPr>
          <w:rFonts w:cs="Times New Roman" w:eastAsia="Times New Roman"/>
          <w:szCs w:val="24"/>
        </w:rPr>
        <w:t>.</w:t>
      </w:r>
    </w:p>
    <w:p w:rsidRDefault="00D72CCA" w:rsidP="00D72CCA" w:rsidR="00D72CCA">
      <w:pPr>
        <w:ind w:firstLine="709"/>
        <w:rPr>
          <w:rFonts w:cs="Times New Roman" w:eastAsia="Times New Roman"/>
          <w:szCs w:val="24"/>
        </w:rPr>
      </w:pPr>
    </w:p>
    <w:p w:rsidRDefault="00D72CCA" w:rsidP="00D72CCA" w:rsidR="00D72CCA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RIBAR d. o. o. Poreč, Mušalež, Mušalež 99, OIB </w:t>
      </w:r>
      <w:r w:rsidRPr="00D72CCA">
        <w:rPr>
          <w:rFonts w:cs="Times New Roman" w:eastAsia="Times New Roman"/>
        </w:rPr>
        <w:t>16693956514</w:t>
      </w:r>
      <w:r>
        <w:rPr>
          <w:rFonts w:cs="Times New Roman" w:eastAsia="Times New Roman"/>
        </w:rPr>
        <w:t xml:space="preserve">, MBS </w:t>
      </w:r>
      <w:r w:rsidRPr="00D72CCA">
        <w:rPr>
          <w:rFonts w:cs="Times New Roman" w:eastAsia="Times New Roman"/>
        </w:rPr>
        <w:t>040184465</w:t>
      </w:r>
      <w:r>
        <w:rPr>
          <w:rFonts w:cs="Times New Roman" w:eastAsia="Times New Roman"/>
        </w:rPr>
        <w:t>.</w:t>
      </w:r>
    </w:p>
    <w:p w:rsidRDefault="00D72CCA" w:rsidP="00D72CCA" w:rsidR="00D72CCA" w:rsidRPr="005D578C">
      <w:pPr>
        <w:ind w:firstLine="709"/>
        <w:rPr>
          <w:rFonts w:cs="Times New Roman" w:eastAsia="Times New Roman"/>
          <w:szCs w:val="24"/>
        </w:rPr>
      </w:pPr>
    </w:p>
    <w:p w:rsidRDefault="00D72CCA" w:rsidP="00D72CCA" w:rsidR="00D72CC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72CCA" w:rsidP="00D72CCA" w:rsidR="00D72CCA">
      <w:pPr>
        <w:ind w:firstLine="708"/>
        <w:rPr>
          <w:rFonts w:cs="Times New Roman" w:eastAsia="Times New Roman"/>
          <w:szCs w:val="24"/>
        </w:rPr>
      </w:pPr>
    </w:p>
    <w:p w:rsidRDefault="00D72CCA" w:rsidP="00D72CCA" w:rsidR="00D72C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RIBAR d. o. o. Poreč</w:t>
      </w:r>
      <w:r>
        <w:rPr>
          <w:rFonts w:cs="Times New Roman" w:eastAsia="Times New Roman"/>
          <w:szCs w:val="24"/>
        </w:rPr>
        <w:t>.</w:t>
      </w:r>
    </w:p>
    <w:p w:rsidRDefault="00D72CCA" w:rsidP="00D72CCA" w:rsidR="00D72CC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15. rujna 2017. imao neizvršene osnove za plaćanje u neprekinutom razdoblju od 120 dana u ukupnom iznosu 6.644,54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22.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St-526/2017-3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72CCA" w:rsidP="00D72CCA" w:rsidR="00D72C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72CCA" w:rsidP="00D72CCA" w:rsidR="00D72CC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72CCA" w:rsidP="00D72CCA" w:rsidR="00D72CCA" w:rsidRPr="005D578C">
      <w:pPr>
        <w:rPr>
          <w:rFonts w:cs="Times New Roman" w:eastAsia="Times New Roman"/>
          <w:szCs w:val="24"/>
        </w:rPr>
      </w:pPr>
    </w:p>
    <w:p w:rsidRDefault="00D72CCA" w:rsidP="00D72CCA" w:rsidR="00D72C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939F1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72CCA" w:rsidP="00D72CCA" w:rsidR="00D72CCA">
      <w:pPr>
        <w:rPr>
          <w:rFonts w:cs="Times New Roman" w:eastAsia="Times New Roman"/>
          <w:szCs w:val="24"/>
        </w:rPr>
      </w:pPr>
    </w:p>
    <w:p w:rsidRDefault="00D72CCA" w:rsidP="00D72CCA" w:rsidR="00D72CC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72CCA" w:rsidP="00D72CCA" w:rsidR="00D72CC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85079">
        <w:rPr>
          <w:rFonts w:cs="Times New Roman" w:eastAsia="Times New Roman"/>
          <w:szCs w:val="24"/>
        </w:rPr>
        <w:t xml:space="preserve">, v. r. </w:t>
      </w:r>
    </w:p>
    <w:p w:rsidRDefault="00D72CCA" w:rsidP="00D72CCA" w:rsidR="00D72CCA">
      <w:pPr>
        <w:jc w:val="left"/>
        <w:rPr>
          <w:rFonts w:cs="Times New Roman" w:eastAsia="Times New Roman"/>
          <w:szCs w:val="24"/>
        </w:rPr>
      </w:pPr>
    </w:p>
    <w:p w:rsidRDefault="00D72CCA" w:rsidP="00D72CCA" w:rsidR="00D72CCA" w:rsidRPr="005D578C">
      <w:pPr>
        <w:jc w:val="left"/>
        <w:rPr>
          <w:rFonts w:cs="Times New Roman" w:eastAsia="Times New Roman"/>
          <w:szCs w:val="24"/>
        </w:rPr>
      </w:pPr>
    </w:p>
    <w:p w:rsidRDefault="00D72CCA" w:rsidP="00D72CCA" w:rsidR="00D72CC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72CCA" w:rsidP="00D72CCA" w:rsidR="00D72CC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72CCA" w:rsidP="00D72CCA" w:rsidR="00D72C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72CCA" w:rsidP="00D72CCA" w:rsidR="00D72CCA">
      <w:pPr>
        <w:rPr>
          <w:rFonts w:cs="Times New Roman" w:eastAsia="Times New Roman"/>
          <w:szCs w:val="24"/>
        </w:rPr>
      </w:pPr>
    </w:p>
    <w:p w:rsidRDefault="00D72CCA" w:rsidP="00D72CCA" w:rsidR="00D72CCA" w:rsidRPr="005D578C">
      <w:pPr>
        <w:rPr>
          <w:rFonts w:cs="Times New Roman" w:eastAsia="Times New Roman"/>
          <w:szCs w:val="24"/>
        </w:rPr>
      </w:pPr>
    </w:p>
    <w:p w:rsidRDefault="00D72CCA" w:rsidP="00D72CCA" w:rsidR="00D72CC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72CCA" w:rsidP="00D72CCA" w:rsidR="00D72C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72CCA" w:rsidP="00D72CCA" w:rsidR="00D72C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RIBAR d. o. o. Poreč, Mušalež, Mušalež 99,</w:t>
      </w:r>
    </w:p>
    <w:p w:rsidRDefault="00D72CCA" w:rsidP="00D72CCA" w:rsidR="00D72CC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72CCA" w:rsidP="00D72CCA" w:rsidR="00D72C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72CCA" w:rsidP="00D72CCA" w:rsidR="00D72CCA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D72CCA" w:rsidP="00D72CCA" w:rsidR="00D72CC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72CCA" w:rsidP="00D72CCA" w:rsidR="00D72C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72CCA" w:rsidP="00D72CCA" w:rsidR="00D72C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72CCA" w:rsidP="00D72CCA" w:rsidR="00D72CCA"/>
    <w:p w:rsidRDefault="00D72CCA" w:rsidP="00D72CCA" w:rsidR="00D72CCA"/>
    <w:p w:rsidRDefault="00D72CCA" w:rsidP="00D72CCA" w:rsidR="00D72CCA"/>
    <w:p w:rsidRDefault="00D72CCA" w:rsidP="00D72CCA" w:rsidR="00D72CCA"/>
    <w:p w:rsidRDefault="00D72CCA" w:rsidP="00D72CCA" w:rsidR="00D72CCA"/>
    <w:p w:rsidRDefault="00D72CCA" w:rsidP="00D72CCA" w:rsidR="00D72CCA"/>
    <w:p w:rsidRDefault="00BA35E8" w:rsidR="00BA35E8"/>
    <w:sectPr w:rsidSect="00C011A6" w:rsidR="00BA35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CCA" w:rsidP="00D72CCA" w:rsidR="00D72CCA">
      <w:r>
        <w:separator/>
      </w:r>
    </w:p>
  </w:endnote>
  <w:endnote w:id="0" w:type="continuationSeparator">
    <w:p w:rsidRDefault="00D72CCA" w:rsidP="00D72CCA" w:rsidR="00D72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CCA" w:rsidP="00D72CCA" w:rsidR="00D72CCA">
      <w:r>
        <w:separator/>
      </w:r>
    </w:p>
  </w:footnote>
  <w:footnote w:id="0" w:type="continuationSeparator">
    <w:p w:rsidRDefault="00D72CCA" w:rsidP="00D72CCA" w:rsidR="00D72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CCA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8507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St-526/2017-4</w:t>
    </w:r>
  </w:p>
  <w:p w:rsidRDefault="00985079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CCA" w:rsidP="00C011A6" w:rsidR="00C011A6" w:rsidRPr="00970AE0">
    <w:pPr>
      <w:pStyle w:val="Zaglavlje"/>
      <w:jc w:val="right"/>
    </w:pPr>
    <w:r>
      <w:rPr>
        <w:szCs w:val="24"/>
      </w:rPr>
      <w:t>11 St-526/2017-4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4FC2"/>
    <w:rsid w:val="003939F1"/>
    <w:rsid w:val="006E4FC2"/>
    <w:rsid w:val="00985079"/>
    <w:rsid w:val="00BA35E8"/>
    <w:rsid w:val="00D7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CC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2CC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72CC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CC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2C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2CC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0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507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50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50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CC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2CC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72CC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CC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2C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2CC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0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507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50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50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 d.o.o. POREČ</izvorni_sadrzaj>
    <derivirana_varijabla naziv="DomainObject.Predmet.ProtustrankaFormated_1">  RIBAR d.o.o. POREČ</derivirana_varijabla>
  </DomainObject.Predmet.ProtustrankaFormated>
  <DomainObject.Predmet.ProtustrankaFormatedOIB>
    <izvorni_sadrzaj>  RIBAR d.o.o. POREČ, OIB 16693956514</izvorni_sadrzaj>
    <derivirana_varijabla naziv="DomainObject.Predmet.ProtustrankaFormatedOIB_1">  RIBAR d.o.o. POREČ, OIB 16693956514</derivirana_varijabla>
  </DomainObject.Predmet.ProtustrankaFormatedOIB>
  <DomainObject.Predmet.ProtustrankaFormatedWithAdress>
    <izvorni_sadrzaj> RIBAR d.o.o. POREČ, Mušalež, Mušalež 99, 52440 Poreč</izvorni_sadrzaj>
    <derivirana_varijabla naziv="DomainObject.Predmet.ProtustrankaFormatedWithAdress_1"> RIBAR d.o.o. POREČ, Mušalež, Mušalež 99, 52440 Poreč</derivirana_varijabla>
  </DomainObject.Predmet.ProtustrankaFormatedWithAdress>
  <DomainObject.Predmet.ProtustrankaFormatedWithAdressOIB>
    <izvorni_sadrzaj> RIBAR d.o.o. POREČ, OIB 16693956514, Mušalež, Mušalež 99, 52440 Poreč</izvorni_sadrzaj>
    <derivirana_varijabla naziv="DomainObject.Predmet.ProtustrankaFormatedWithAdressOIB_1"> RIBAR d.o.o. POREČ, OIB 16693956514, Mušalež, Mušalež 99, 52440 Poreč</derivirana_varijabla>
  </DomainObject.Predmet.ProtustrankaFormatedWithAdressOIB>
  <DomainObject.Predmet.ProtustrankaWithAdress>
    <izvorni_sadrzaj>RIBAR d.o.o. POREČ Mušalež, Mušalež 99, 52440 Poreč</izvorni_sadrzaj>
    <derivirana_varijabla naziv="DomainObject.Predmet.ProtustrankaWithAdress_1">RIBAR d.o.o. POREČ Mušalež, Mušalež 99, 52440 Poreč</derivirana_varijabla>
  </DomainObject.Predmet.ProtustrankaWithAdress>
  <DomainObject.Predmet.ProtustrankaWithAdressOIB>
    <izvorni_sadrzaj>RIBAR d.o.o. POREČ, OIB 16693956514, Mušalež, Mušalež 99, 52440 Poreč</izvorni_sadrzaj>
    <derivirana_varijabla naziv="DomainObject.Predmet.ProtustrankaWithAdressOIB_1">RIBAR d.o.o. POREČ, OIB 16693956514, Mušalež, Mušalež 99, 52440 Poreč</derivirana_varijabla>
  </DomainObject.Predmet.ProtustrankaWithAdressOIB>
  <DomainObject.Predmet.ProtustrankaNazivFormated>
    <izvorni_sadrzaj>RIBAR d.o.o. POREČ</izvorni_sadrzaj>
    <derivirana_varijabla naziv="DomainObject.Predmet.ProtustrankaNazivFormated_1">RIBAR d.o.o. POREČ</derivirana_varijabla>
  </DomainObject.Predmet.ProtustrankaNazivFormated>
  <DomainObject.Predmet.ProtustrankaNazivFormatedOIB>
    <izvorni_sadrzaj>RIBAR d.o.o. POREČ, OIB 16693956514</izvorni_sadrzaj>
    <derivirana_varijabla naziv="DomainObject.Predmet.ProtustrankaNazivFormatedOIB_1">RIBAR d.o.o. POREČ, OIB 16693956514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6644.54</izvorni_sadrzaj>
    <derivirana_varijabla naziv="DomainObject.Predmet.TrenutnaVrijednost_1">6644.54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RIBAR d.o.o. POREČ</item>
    </izvorni_sadrzaj>
    <derivirana_varijabla naziv="DomainObject.Predmet.ProtuStrankaListFormated_1">
      <item>RIBAR d.o.o. POREČ</item>
    </derivirana_varijabla>
  </DomainObject.Predmet.ProtuStrankaListFormated>
  <DomainObject.Predmet.ProtuStrankaListFormatedOIB>
    <izvorni_sadrzaj>
      <item>RIBAR d.o.o. POREČ, OIB 16693956514</item>
    </izvorni_sadrzaj>
    <derivirana_varijabla naziv="DomainObject.Predmet.ProtuStrankaListFormatedOIB_1">
      <item>RIBAR d.o.o. POREČ, OIB 16693956514</item>
    </derivirana_varijabla>
  </DomainObject.Predmet.ProtuStrankaListFormatedOIB>
  <DomainObject.Predmet.ProtuStrankaListFormatedWithAdress>
    <izvorni_sadrzaj>
      <item>RIBAR d.o.o. POREČ, Mušalež, Mušalež 99, 52440 Poreč</item>
    </izvorni_sadrzaj>
    <derivirana_varijabla naziv="DomainObject.Predmet.ProtuStrankaListFormatedWithAdress_1">
      <item>RIBAR d.o.o. POREČ, Mušalež, Mušalež 99, 52440 Poreč</item>
    </derivirana_varijabla>
  </DomainObject.Predmet.ProtuStrankaListFormatedWithAdress>
  <DomainObject.Predmet.ProtuStrankaListFormatedWithAdressOIB>
    <izvorni_sadrzaj>
      <item>RIBAR d.o.o. POREČ, OIB 16693956514, Mušalež, Mušalež 99, 52440 Poreč</item>
    </izvorni_sadrzaj>
    <derivirana_varijabla naziv="DomainObject.Predmet.ProtuStrankaListFormatedWithAdressOIB_1">
      <item>RIBAR d.o.o. POREČ, OIB 16693956514, Mušalež, Mušalež 99, 52440 Poreč</item>
    </derivirana_varijabla>
  </DomainObject.Predmet.ProtuStrankaListFormatedWithAdressOIB>
  <DomainObject.Predmet.ProtuStrankaListNazivFormated>
    <izvorni_sadrzaj>
      <item>RIBAR d.o.o. POREČ</item>
    </izvorni_sadrzaj>
    <derivirana_varijabla naziv="DomainObject.Predmet.ProtuStrankaListNazivFormated_1">
      <item>RIBAR d.o.o. POREČ</item>
    </derivirana_varijabla>
  </DomainObject.Predmet.ProtuStrankaListNazivFormated>
  <DomainObject.Predmet.ProtuStrankaListNazivFormatedOIB>
    <izvorni_sadrzaj>
      <item>RIBAR d.o.o. POREČ, OIB 16693956514</item>
    </izvorni_sadrzaj>
    <derivirana_varijabla naziv="DomainObject.Predmet.ProtuStrankaListNazivFormatedOIB_1">
      <item>RIBAR d.o.o. POREČ, OIB 16693956514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RIBAR d.o.o. POREČ</izvorni_sadrzaj>
    <derivirana_varijabla naziv="DomainObject.Predmet.ProtustrankaIDrugi_1">RIBAR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RIBAR d.o.o. POREČ, OIB 16693956514, Mušalež, Mušalež 99, 52440 Poreč</izvorni_sadrzaj>
    <derivirana_varijabla naziv="DomainObject.Predmet.ProtustrankaIDrugiAdressOIB_1">RIBAR d.o.o. POREČ, OIB 16693956514, Mušalež, Mušalež 99,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RIBAR d.o.o. POREČ</item>
    </izvorni_sadrzaj>
    <derivirana_varijabla naziv="DomainObject.Predmet.SudioniciListNaziv_1">
      <item>FINANCIJSKA AGENCIJA, RC RIJEKA, PODRUŽNICA PULA, PULA</item>
      <item>RIBAR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RIBAR d.o.o. POREČ, OIB 16693956514, Mušalež, Mušalež 99,52440 Poreč</item>
    </izvorni_sadrzaj>
    <derivirana_varijabla naziv="DomainObject.Predmet.SudioniciListAdressOIB_1">
      <item>FINANCIJSKA AGENCIJA, RC RIJEKA, PODRUŽNICA PULA, PULA, OIB 85821130368, F. Kurelca 8,51000 Rijeka</item>
      <item>RIBAR d.o.o. POREČ, OIB 16693956514, Mušalež, Mušalež 99,52440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16693956514</item>
    </izvorni_sadrzaj>
    <derivirana_varijabla naziv="DomainObject.Predmet.SudioniciListNazivOIB_1">
      <item>, OIB 85821130368</item>
      <item>, OIB 16693956514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3619</properties:Characters>
  <properties:Lines>90</properties:Lines>
  <properties:Paragraphs>31</properties:Paragraphs>
  <properties:TotalTime>6</properties:TotalTime>
  <properties:ScaleCrop>false</properties:ScaleCrop>
  <properties:LinksUpToDate>false</properties:LinksUpToDate>
  <properties:CharactersWithSpaces>4332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2017-11-22T08:56:00Z</dcterms:created>
  <dc:creator>Morena Brajuha</dc:creator>
  <dc:description/>
  <cp:keywords/>
  <cp:lastModifiedBy>Morena Brajuha</cp:lastModifiedBy>
  <cp:lastPrinted>2017-11-23T08:02:00Z</cp:lastPrinted>
  <dcterms:modified xmlns:xsi="http://www.w3.org/2001/XMLSchema-instance" xsi:type="dcterms:W3CDTF">2017-11-23T08:02:00Z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