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86d8a" w14:paraId="eb86d8a" w:rsidRDefault="00325C1E" w:rsidP="0086691F" w:rsidR="00532B71" w:rsidRPr="004F7351">
      <w:pPr>
        <w:jc w:val="center"/>
        <w15:collapsed w:val="false"/>
        <w:rPr>
          <w:rFonts w:hAnsi="Times New Roman" w:ascii="Times New Roman"/>
          <w:szCs w:val="24"/>
          <w:lang w:val="hr-HR"/>
        </w:rPr>
      </w:pPr>
      <w:bookmarkStart w:name="_GoBack" w:id="0"/>
      <w:bookmarkEnd w:id="0"/>
      <w:r w:rsidRPr="004F7351">
        <w:rPr>
          <w:rFonts w:hAnsi="Times New Roman" w:ascii="Times New Roman"/>
          <w:noProof/>
          <w:szCs w:val="24"/>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rsidRPr="004F7351">
      <w:pPr>
        <w:jc w:val="center"/>
        <w:rPr>
          <w:rFonts w:hAnsi="Times New Roman" w:ascii="Times New Roman"/>
          <w:szCs w:val="24"/>
          <w:lang w:val="hr-HR"/>
        </w:rPr>
      </w:pPr>
    </w:p>
    <w:p w:rsidRDefault="00325C1E" w:rsidP="0086691F" w:rsidR="00325C1E" w:rsidRPr="004F7351">
      <w:pPr>
        <w:jc w:val="center"/>
        <w:rPr>
          <w:rFonts w:hAnsi="Times New Roman" w:ascii="Times New Roman"/>
          <w:szCs w:val="24"/>
          <w:lang w:val="hr-HR"/>
        </w:rPr>
      </w:pPr>
    </w:p>
    <w:p w:rsidRDefault="00325C1E" w:rsidP="0086691F" w:rsidR="00325C1E" w:rsidRPr="004F7351">
      <w:pPr>
        <w:jc w:val="center"/>
        <w:rPr>
          <w:rFonts w:hAnsi="Times New Roman" w:ascii="Times New Roman"/>
          <w:szCs w:val="24"/>
          <w:lang w:val="hr-HR"/>
        </w:rPr>
      </w:pPr>
    </w:p>
    <w:p w:rsidRDefault="00836165" w:rsidP="0086691F" w:rsidR="00836165" w:rsidRPr="004F7351">
      <w:pPr>
        <w:jc w:val="center"/>
        <w:rPr>
          <w:rFonts w:hAnsi="Times New Roman" w:ascii="Times New Roman"/>
          <w:szCs w:val="24"/>
          <w:lang w:val="hr-HR"/>
        </w:rPr>
      </w:pPr>
    </w:p>
    <w:p w:rsidRDefault="00836165" w:rsidP="00836165" w:rsidR="00836165" w:rsidRPr="004F7351">
      <w:pPr>
        <w:pStyle w:val="Zaglavlje"/>
        <w:rPr>
          <w:rFonts w:hAnsi="Times New Roman" w:ascii="Times New Roman"/>
          <w:szCs w:val="24"/>
          <w:lang w:val="hr-HR"/>
        </w:rPr>
      </w:pPr>
      <w:r w:rsidRPr="004F7351">
        <w:rPr>
          <w:rFonts w:hAnsi="Times New Roman" w:ascii="Times New Roman"/>
          <w:szCs w:val="24"/>
          <w:lang w:val="hr-HR"/>
        </w:rPr>
        <w:t xml:space="preserve">REPUBLIKA HRVATSKA </w:t>
      </w:r>
    </w:p>
    <w:p w:rsidRDefault="00836165" w:rsidP="00836165" w:rsidR="00836165" w:rsidRPr="004F7351">
      <w:pPr>
        <w:pStyle w:val="Zaglavlje"/>
        <w:rPr>
          <w:rFonts w:hAnsi="Times New Roman" w:ascii="Times New Roman"/>
          <w:szCs w:val="24"/>
          <w:lang w:val="hr-HR"/>
        </w:rPr>
      </w:pPr>
      <w:r w:rsidRPr="004F7351">
        <w:rPr>
          <w:rFonts w:hAnsi="Times New Roman" w:ascii="Times New Roman"/>
          <w:szCs w:val="24"/>
          <w:lang w:val="hr-HR"/>
        </w:rPr>
        <w:t>Trgovački sud u Zagrebu</w:t>
      </w:r>
    </w:p>
    <w:p w:rsidRDefault="000D11F2" w:rsidP="00836165" w:rsidR="00836165" w:rsidRPr="004F7351">
      <w:pPr>
        <w:pStyle w:val="Zaglavlje"/>
        <w:rPr>
          <w:rFonts w:hAnsi="Times New Roman" w:ascii="Times New Roman"/>
          <w:szCs w:val="24"/>
          <w:lang w:val="hr-HR"/>
        </w:rPr>
      </w:pPr>
      <w:r w:rsidRPr="004F7351">
        <w:rPr>
          <w:rFonts w:hAnsi="Times New Roman" w:ascii="Times New Roman"/>
          <w:szCs w:val="24"/>
          <w:lang w:val="hr-HR"/>
        </w:rPr>
        <w:t>Zagreb, Amruševa 2/II</w:t>
      </w:r>
      <w:r w:rsidR="00836165" w:rsidRPr="004F7351">
        <w:rPr>
          <w:rFonts w:hAnsi="Times New Roman" w:ascii="Times New Roman"/>
          <w:szCs w:val="24"/>
          <w:lang w:val="hr-HR"/>
        </w:rPr>
        <w:t xml:space="preserve"> </w:t>
      </w:r>
    </w:p>
    <w:p w:rsidRDefault="00836165" w:rsidP="0086691F" w:rsidR="00836165" w:rsidRPr="004F7351">
      <w:pPr>
        <w:jc w:val="center"/>
        <w:rPr>
          <w:rFonts w:hAnsi="Times New Roman" w:ascii="Times New Roman"/>
          <w:szCs w:val="24"/>
          <w:lang w:val="hr-HR"/>
        </w:rPr>
      </w:pPr>
    </w:p>
    <w:p w:rsidRDefault="0005364E" w:rsidP="00E0125A" w:rsidR="00836165" w:rsidRPr="004F7351">
      <w:pPr>
        <w:jc w:val="right"/>
        <w:rPr>
          <w:rFonts w:hAnsi="Times New Roman" w:ascii="Times New Roman"/>
          <w:szCs w:val="24"/>
          <w:lang w:val="hr-HR"/>
        </w:rPr>
      </w:pPr>
      <w:r w:rsidRPr="004F7351">
        <w:rPr>
          <w:rFonts w:hAnsi="Times New Roman" w:ascii="Times New Roman"/>
          <w:szCs w:val="24"/>
          <w:lang w:val="hr-HR"/>
        </w:rPr>
        <w:t xml:space="preserve">85. </w:t>
      </w:r>
      <w:r w:rsidR="00E0125A" w:rsidRPr="004F7351">
        <w:rPr>
          <w:rFonts w:hAnsi="Times New Roman" w:ascii="Times New Roman"/>
          <w:szCs w:val="24"/>
          <w:lang w:val="hr-HR"/>
        </w:rPr>
        <w:t>St-</w:t>
      </w:r>
      <w:r w:rsidR="001F2F84" w:rsidRPr="004F7351">
        <w:rPr>
          <w:rFonts w:hAnsi="Times New Roman" w:ascii="Times New Roman"/>
          <w:szCs w:val="24"/>
          <w:lang w:val="hr-HR"/>
        </w:rPr>
        <w:t>2386</w:t>
      </w:r>
      <w:r w:rsidR="00DE437A" w:rsidRPr="004F7351">
        <w:rPr>
          <w:rFonts w:hAnsi="Times New Roman" w:ascii="Times New Roman"/>
          <w:szCs w:val="24"/>
          <w:lang w:val="hr-HR"/>
        </w:rPr>
        <w:t>/16</w:t>
      </w:r>
    </w:p>
    <w:p w:rsidRDefault="00E0125A" w:rsidP="00E0125A" w:rsidR="00E0125A" w:rsidRPr="004F7351">
      <w:pPr>
        <w:jc w:val="center"/>
        <w:rPr>
          <w:rFonts w:hAnsi="Times New Roman" w:ascii="Times New Roman"/>
          <w:szCs w:val="24"/>
          <w:lang w:val="hr-HR"/>
        </w:rPr>
      </w:pPr>
    </w:p>
    <w:p w:rsidRDefault="000D11F2" w:rsidP="00E0125A" w:rsidR="00DB4528" w:rsidRPr="004F7351">
      <w:pPr>
        <w:jc w:val="center"/>
        <w:rPr>
          <w:rFonts w:hAnsi="Times New Roman" w:ascii="Times New Roman"/>
          <w:szCs w:val="24"/>
          <w:lang w:val="hr-HR"/>
        </w:rPr>
      </w:pPr>
      <w:r w:rsidRPr="004F7351">
        <w:rPr>
          <w:rFonts w:hAnsi="Times New Roman" w:ascii="Times New Roman"/>
          <w:szCs w:val="24"/>
          <w:lang w:val="hr-HR"/>
        </w:rPr>
        <w:t>U  I M E  R E P U B L I K E   H R V A T S K E</w:t>
      </w:r>
    </w:p>
    <w:p w:rsidRDefault="00997BA9" w:rsidP="00997BA9" w:rsidR="00997BA9" w:rsidRPr="004F7351">
      <w:pPr>
        <w:jc w:val="both"/>
        <w:rPr>
          <w:rFonts w:hAnsi="Times New Roman" w:ascii="Times New Roman"/>
          <w:szCs w:val="24"/>
          <w:lang w:val="hr-HR"/>
        </w:rPr>
      </w:pPr>
    </w:p>
    <w:p w:rsidRDefault="00182088" w:rsidP="00997BA9" w:rsidR="00997BA9" w:rsidRPr="004F7351">
      <w:pPr>
        <w:jc w:val="center"/>
        <w:rPr>
          <w:rFonts w:hAnsi="Times New Roman" w:ascii="Times New Roman"/>
          <w:szCs w:val="24"/>
          <w:lang w:val="hr-HR"/>
        </w:rPr>
      </w:pPr>
      <w:r w:rsidRPr="004F7351">
        <w:rPr>
          <w:rFonts w:hAnsi="Times New Roman" w:ascii="Times New Roman"/>
          <w:szCs w:val="24"/>
          <w:lang w:val="hr-HR"/>
        </w:rPr>
        <w:t>R J E Š E N J E</w:t>
      </w:r>
    </w:p>
    <w:p w:rsidRDefault="00B03169" w:rsidP="00997BA9" w:rsidR="00B03169" w:rsidRPr="004F7351">
      <w:pPr>
        <w:jc w:val="center"/>
        <w:rPr>
          <w:rFonts w:hAnsi="Times New Roman" w:ascii="Times New Roman"/>
          <w:szCs w:val="24"/>
          <w:lang w:val="hr-HR"/>
        </w:rPr>
      </w:pPr>
    </w:p>
    <w:p w:rsidRDefault="00997BA9" w:rsidP="00464CAD" w:rsidR="00464CAD" w:rsidRPr="004F7351">
      <w:pPr>
        <w:jc w:val="both"/>
        <w:rPr>
          <w:rFonts w:eastAsia="BatangChe" w:hAnsi="Times New Roman" w:ascii="Times New Roman"/>
          <w:szCs w:val="24"/>
          <w:lang w:val="hr-HR"/>
        </w:rPr>
      </w:pPr>
      <w:r w:rsidRPr="004F7351">
        <w:rPr>
          <w:rFonts w:eastAsia="BatangChe" w:hAnsi="Times New Roman" w:ascii="Times New Roman"/>
          <w:szCs w:val="24"/>
          <w:lang w:val="hr-HR"/>
        </w:rPr>
        <w:tab/>
      </w:r>
      <w:r w:rsidR="00C6721F" w:rsidRPr="004F7351">
        <w:rPr>
          <w:rFonts w:eastAsia="BatangChe" w:hAnsi="Times New Roman" w:ascii="Times New Roman"/>
          <w:szCs w:val="24"/>
          <w:lang w:val="hr-HR"/>
        </w:rPr>
        <w:t>Trgovački sud u Zagrebu, po sucu mr.sc. Ivani Koštarić Fegeš, u stečajnom postupku u povodu prijedloga predlagatelja ZDRAVKA SOLDATA, Zagreb, Balokovićeva 27, OIB: 47072369844, za otvaranje stečajnog postupka nad dužnikom SG ZAGADRIA d.o.o., Zagreb, Strojarska 2, OIB: 82606860974</w:t>
      </w:r>
      <w:r w:rsidR="00D4254F" w:rsidRPr="004F7351">
        <w:rPr>
          <w:rFonts w:eastAsia="BatangChe" w:hAnsi="Times New Roman" w:ascii="Times New Roman"/>
          <w:szCs w:val="24"/>
          <w:lang w:val="hr-HR"/>
        </w:rPr>
        <w:t>,</w:t>
      </w:r>
      <w:r w:rsidR="00464CAD" w:rsidRPr="004F7351">
        <w:rPr>
          <w:rFonts w:eastAsia="BatangChe" w:hAnsi="Times New Roman" w:ascii="Times New Roman"/>
          <w:szCs w:val="24"/>
          <w:lang w:val="hr-HR"/>
        </w:rPr>
        <w:t xml:space="preserve"> </w:t>
      </w:r>
      <w:r w:rsidR="001F2F84" w:rsidRPr="004F7351">
        <w:rPr>
          <w:rFonts w:eastAsia="BatangChe" w:hAnsi="Times New Roman" w:ascii="Times New Roman"/>
          <w:szCs w:val="24"/>
          <w:lang w:val="hr-HR"/>
        </w:rPr>
        <w:t>20. studenoga</w:t>
      </w:r>
      <w:r w:rsidR="00464CAD" w:rsidRPr="004F7351">
        <w:rPr>
          <w:rFonts w:eastAsia="BatangChe" w:hAnsi="Times New Roman" w:ascii="Times New Roman"/>
          <w:szCs w:val="24"/>
          <w:lang w:val="hr-HR"/>
        </w:rPr>
        <w:t xml:space="preserve"> 2017.,</w:t>
      </w:r>
    </w:p>
    <w:p w:rsidRDefault="004B6C33" w:rsidP="00997BA9" w:rsidR="004B6C33" w:rsidRPr="004F7351">
      <w:pPr>
        <w:jc w:val="center"/>
        <w:rPr>
          <w:rFonts w:hAnsi="Times New Roman" w:ascii="Times New Roman"/>
          <w:szCs w:val="24"/>
          <w:lang w:val="hr-HR"/>
        </w:rPr>
      </w:pPr>
    </w:p>
    <w:p w:rsidRDefault="00182088" w:rsidP="00997BA9" w:rsidR="00997BA9" w:rsidRPr="004F7351">
      <w:pPr>
        <w:jc w:val="center"/>
        <w:rPr>
          <w:rFonts w:hAnsi="Times New Roman" w:ascii="Times New Roman"/>
          <w:szCs w:val="24"/>
          <w:lang w:val="hr-HR"/>
        </w:rPr>
      </w:pPr>
      <w:r w:rsidRPr="004F7351">
        <w:rPr>
          <w:rFonts w:hAnsi="Times New Roman" w:ascii="Times New Roman"/>
          <w:szCs w:val="24"/>
          <w:lang w:val="hr-HR"/>
        </w:rPr>
        <w:t xml:space="preserve">r i j e š </w:t>
      </w:r>
      <w:r w:rsidR="00997BA9" w:rsidRPr="004F7351">
        <w:rPr>
          <w:rFonts w:hAnsi="Times New Roman" w:ascii="Times New Roman"/>
          <w:szCs w:val="24"/>
          <w:lang w:val="hr-HR"/>
        </w:rPr>
        <w:t>i o    je</w:t>
      </w:r>
    </w:p>
    <w:p w:rsidRDefault="008D5425" w:rsidP="008D5425" w:rsidR="008D5425" w:rsidRPr="004F7351">
      <w:pPr>
        <w:pStyle w:val="BodyText21"/>
        <w:ind w:firstLine="0" w:left="0"/>
        <w:rPr>
          <w:rFonts w:hAnsi="Times New Roman" w:ascii="Times New Roman"/>
          <w:szCs w:val="24"/>
        </w:rPr>
      </w:pPr>
    </w:p>
    <w:p w:rsidRDefault="008D5425" w:rsidP="00AB30A2" w:rsidR="00AB30A2" w:rsidRPr="004F7351">
      <w:pPr>
        <w:ind w:firstLine="708"/>
        <w:jc w:val="both"/>
        <w:rPr>
          <w:rFonts w:hAnsi="Times New Roman" w:ascii="Times New Roman"/>
          <w:szCs w:val="24"/>
          <w:lang w:val="hr-HR"/>
        </w:rPr>
      </w:pPr>
      <w:r w:rsidRPr="004F7351">
        <w:rPr>
          <w:rFonts w:hAnsi="Times New Roman" w:ascii="Times New Roman"/>
          <w:szCs w:val="24"/>
          <w:lang w:val="hr-HR"/>
        </w:rPr>
        <w:t xml:space="preserve">I. </w:t>
      </w:r>
      <w:r w:rsidR="00F20BD9" w:rsidRPr="004F7351">
        <w:rPr>
          <w:rFonts w:hAnsi="Times New Roman" w:ascii="Times New Roman"/>
          <w:szCs w:val="24"/>
          <w:lang w:val="hr-HR"/>
        </w:rPr>
        <w:t>Otvara</w:t>
      </w:r>
      <w:r w:rsidR="00EE69E5" w:rsidRPr="004F7351">
        <w:rPr>
          <w:rFonts w:hAnsi="Times New Roman" w:ascii="Times New Roman"/>
          <w:szCs w:val="24"/>
          <w:lang w:val="hr-HR"/>
        </w:rPr>
        <w:t xml:space="preserve"> se stečajni postupak nad dužnikom</w:t>
      </w:r>
      <w:r w:rsidRPr="004F7351">
        <w:rPr>
          <w:rFonts w:hAnsi="Times New Roman" w:ascii="Times New Roman"/>
          <w:szCs w:val="24"/>
          <w:lang w:val="hr-HR"/>
        </w:rPr>
        <w:t xml:space="preserve"> </w:t>
      </w:r>
      <w:r w:rsidR="00370E2A" w:rsidRPr="004F7351">
        <w:rPr>
          <w:rFonts w:eastAsia="BatangChe" w:hAnsi="Times New Roman" w:ascii="Times New Roman"/>
          <w:szCs w:val="24"/>
          <w:lang w:val="hr-HR"/>
        </w:rPr>
        <w:t>SG ZAGADRIA d.o.o., Zagreb, Strojarska 2, OIB: 82606860974</w:t>
      </w:r>
      <w:r w:rsidR="00F25613" w:rsidRPr="004F7351">
        <w:rPr>
          <w:rFonts w:hAnsi="Times New Roman" w:ascii="Times New Roman"/>
          <w:szCs w:val="24"/>
          <w:lang w:val="hr-HR"/>
        </w:rPr>
        <w:t xml:space="preserve">. </w:t>
      </w:r>
      <w:r w:rsidR="00AB30A2" w:rsidRPr="004F7351">
        <w:rPr>
          <w:rFonts w:hAnsi="Times New Roman" w:ascii="Times New Roman"/>
          <w:szCs w:val="24"/>
          <w:lang w:val="hr-HR"/>
        </w:rPr>
        <w:t xml:space="preserve">Rješenje o otvaranju stečajnog postupka nad dužnikom </w:t>
      </w:r>
      <w:r w:rsidR="00074E79" w:rsidRPr="004F7351">
        <w:rPr>
          <w:rFonts w:hAnsi="Times New Roman" w:ascii="Times New Roman"/>
          <w:szCs w:val="24"/>
          <w:lang w:val="hr-HR"/>
        </w:rPr>
        <w:t>objavljeno</w:t>
      </w:r>
      <w:r w:rsidR="00AB30A2" w:rsidRPr="004F7351">
        <w:rPr>
          <w:rFonts w:hAnsi="Times New Roman" w:ascii="Times New Roman"/>
          <w:szCs w:val="24"/>
          <w:lang w:val="hr-HR"/>
        </w:rPr>
        <w:t xml:space="preserve"> je na mrežnoj stranici e-oglasn</w:t>
      </w:r>
      <w:r w:rsidR="00074E79" w:rsidRPr="004F7351">
        <w:rPr>
          <w:rFonts w:hAnsi="Times New Roman" w:ascii="Times New Roman"/>
          <w:szCs w:val="24"/>
          <w:lang w:val="hr-HR"/>
        </w:rPr>
        <w:t>a</w:t>
      </w:r>
      <w:r w:rsidR="009B13CE" w:rsidRPr="004F7351">
        <w:rPr>
          <w:rFonts w:hAnsi="Times New Roman" w:ascii="Times New Roman"/>
          <w:szCs w:val="24"/>
          <w:lang w:val="hr-HR"/>
        </w:rPr>
        <w:t xml:space="preserve"> </w:t>
      </w:r>
      <w:r w:rsidR="00AB30A2" w:rsidRPr="004F7351">
        <w:rPr>
          <w:rFonts w:hAnsi="Times New Roman" w:ascii="Times New Roman"/>
          <w:szCs w:val="24"/>
          <w:lang w:val="hr-HR"/>
        </w:rPr>
        <w:t>ploč</w:t>
      </w:r>
      <w:r w:rsidR="00074E79" w:rsidRPr="004F7351">
        <w:rPr>
          <w:rFonts w:hAnsi="Times New Roman" w:ascii="Times New Roman"/>
          <w:szCs w:val="24"/>
          <w:lang w:val="hr-HR"/>
        </w:rPr>
        <w:t>a</w:t>
      </w:r>
      <w:r w:rsidR="00AB30A2" w:rsidRPr="004F7351">
        <w:rPr>
          <w:rFonts w:hAnsi="Times New Roman" w:ascii="Times New Roman"/>
          <w:szCs w:val="24"/>
          <w:lang w:val="hr-HR"/>
        </w:rPr>
        <w:t xml:space="preserve"> Trgovačkog suda u Zagrebu </w:t>
      </w:r>
      <w:r w:rsidR="006D2E4E" w:rsidRPr="004F7351">
        <w:rPr>
          <w:rFonts w:hAnsi="Times New Roman" w:ascii="Times New Roman"/>
          <w:szCs w:val="24"/>
          <w:lang w:val="hr-HR"/>
        </w:rPr>
        <w:t xml:space="preserve">20. studenoga </w:t>
      </w:r>
      <w:r w:rsidR="008C3BC6" w:rsidRPr="004F7351">
        <w:rPr>
          <w:rFonts w:hAnsi="Times New Roman" w:ascii="Times New Roman"/>
          <w:szCs w:val="24"/>
          <w:lang w:val="hr-HR"/>
        </w:rPr>
        <w:t xml:space="preserve">2017. u </w:t>
      </w:r>
      <w:r w:rsidR="00316419" w:rsidRPr="004F7351">
        <w:rPr>
          <w:rFonts w:hAnsi="Times New Roman" w:ascii="Times New Roman"/>
          <w:szCs w:val="24"/>
          <w:lang w:val="hr-HR"/>
        </w:rPr>
        <w:t>14</w:t>
      </w:r>
      <w:r w:rsidR="008C3BC6" w:rsidRPr="004F7351">
        <w:rPr>
          <w:rFonts w:hAnsi="Times New Roman" w:ascii="Times New Roman"/>
          <w:szCs w:val="24"/>
          <w:lang w:val="hr-HR"/>
        </w:rPr>
        <w:t>,00 sati</w:t>
      </w:r>
      <w:r w:rsidR="00AB30A2" w:rsidRPr="004F7351">
        <w:rPr>
          <w:rFonts w:hAnsi="Times New Roman" w:ascii="Times New Roman"/>
          <w:szCs w:val="24"/>
          <w:lang w:val="hr-HR"/>
        </w:rPr>
        <w:t>.</w:t>
      </w:r>
    </w:p>
    <w:p w:rsidRDefault="00836165" w:rsidP="00EB1310" w:rsidR="00836165" w:rsidRPr="004F7351">
      <w:pPr>
        <w:pStyle w:val="BodyText21"/>
        <w:rPr>
          <w:rFonts w:hAnsi="Times New Roman" w:ascii="Times New Roman"/>
          <w:szCs w:val="24"/>
        </w:rPr>
      </w:pPr>
    </w:p>
    <w:p w:rsidRDefault="00EB1310" w:rsidP="00C53181" w:rsidR="00C53181" w:rsidRPr="004F7351">
      <w:pPr>
        <w:ind w:firstLine="708"/>
        <w:jc w:val="both"/>
        <w:rPr>
          <w:rFonts w:hAnsi="Times New Roman" w:ascii="Times New Roman"/>
          <w:szCs w:val="24"/>
          <w:lang w:val="hr-HR"/>
        </w:rPr>
      </w:pPr>
      <w:r w:rsidRPr="004F7351">
        <w:rPr>
          <w:rFonts w:hAnsi="Times New Roman" w:ascii="Times New Roman"/>
          <w:szCs w:val="24"/>
          <w:lang w:val="hr-HR"/>
        </w:rPr>
        <w:t xml:space="preserve">II. </w:t>
      </w:r>
      <w:r w:rsidR="00EE69E5" w:rsidRPr="004F7351">
        <w:rPr>
          <w:rFonts w:hAnsi="Times New Roman" w:ascii="Times New Roman"/>
          <w:szCs w:val="24"/>
          <w:lang w:val="hr-HR"/>
        </w:rPr>
        <w:t>Za stečajnog upravitelja imenuje se</w:t>
      </w:r>
      <w:r w:rsidR="00C53181" w:rsidRPr="004F7351">
        <w:rPr>
          <w:rFonts w:hAnsi="Times New Roman" w:ascii="Times New Roman"/>
          <w:szCs w:val="24"/>
          <w:lang w:val="hr-HR"/>
        </w:rPr>
        <w:t xml:space="preserve"> Damir Mikić, Zagreb, Trnjanska cesta 23, OIB: 41347934153.</w:t>
      </w:r>
    </w:p>
    <w:p w:rsidRDefault="006F4D9C" w:rsidP="00C53181" w:rsidR="00EE69E5" w:rsidRPr="004F7351">
      <w:pPr>
        <w:pStyle w:val="BodyText21"/>
        <w:ind w:firstLine="720" w:left="0"/>
        <w:rPr>
          <w:rFonts w:hAnsi="Times New Roman" w:ascii="Times New Roman"/>
          <w:szCs w:val="24"/>
        </w:rPr>
      </w:pPr>
      <w:r w:rsidRPr="004F7351">
        <w:rPr>
          <w:rFonts w:hAnsi="Times New Roman" w:ascii="Times New Roman"/>
          <w:szCs w:val="24"/>
        </w:rPr>
        <w:t xml:space="preserve"> </w:t>
      </w:r>
    </w:p>
    <w:p w:rsidRDefault="00EB1310" w:rsidP="005F79FE" w:rsidR="00EE69E5" w:rsidRPr="004F7351">
      <w:pPr>
        <w:ind w:firstLine="720"/>
        <w:jc w:val="both"/>
        <w:rPr>
          <w:rFonts w:hAnsi="Times New Roman" w:ascii="Times New Roman"/>
          <w:szCs w:val="24"/>
          <w:lang w:val="hr-HR"/>
        </w:rPr>
      </w:pPr>
      <w:r w:rsidRPr="004F7351">
        <w:rPr>
          <w:rFonts w:hAnsi="Times New Roman" w:ascii="Times New Roman"/>
          <w:szCs w:val="24"/>
          <w:lang w:val="hr-HR"/>
        </w:rPr>
        <w:t xml:space="preserve">III. </w:t>
      </w:r>
      <w:r w:rsidR="00EE69E5" w:rsidRPr="004F7351">
        <w:rPr>
          <w:rFonts w:hAnsi="Times New Roman" w:ascii="Times New Roman"/>
          <w:szCs w:val="24"/>
          <w:lang w:val="hr-HR"/>
        </w:rPr>
        <w:t>Zaključuje se stečajni postupak nad</w:t>
      </w:r>
      <w:r w:rsidR="00411055" w:rsidRPr="004F7351">
        <w:rPr>
          <w:rFonts w:hAnsi="Times New Roman" w:ascii="Times New Roman"/>
          <w:szCs w:val="24"/>
          <w:lang w:val="hr-HR"/>
        </w:rPr>
        <w:t xml:space="preserve"> dužnikom</w:t>
      </w:r>
      <w:r w:rsidR="00EE69E5" w:rsidRPr="004F7351">
        <w:rPr>
          <w:rFonts w:hAnsi="Times New Roman" w:ascii="Times New Roman"/>
          <w:szCs w:val="24"/>
          <w:lang w:val="hr-HR"/>
        </w:rPr>
        <w:t xml:space="preserve"> </w:t>
      </w:r>
      <w:r w:rsidR="00C24B26" w:rsidRPr="004F7351">
        <w:rPr>
          <w:rFonts w:eastAsia="BatangChe" w:hAnsi="Times New Roman" w:ascii="Times New Roman"/>
          <w:szCs w:val="24"/>
          <w:lang w:val="hr-HR"/>
        </w:rPr>
        <w:t>SG ZAGADRIA d.o.o., Zagreb, Strojarska 2, OIB: 82606860974</w:t>
      </w:r>
      <w:r w:rsidRPr="004F7351">
        <w:rPr>
          <w:rFonts w:hAnsi="Times New Roman" w:ascii="Times New Roman"/>
          <w:szCs w:val="24"/>
          <w:lang w:val="hr-HR"/>
        </w:rPr>
        <w:t>.</w:t>
      </w:r>
    </w:p>
    <w:p w:rsidRDefault="00500D3E" w:rsidP="00500D3E" w:rsidR="00500D3E" w:rsidRPr="004F7351">
      <w:pPr>
        <w:ind w:firstLine="708"/>
        <w:jc w:val="both"/>
        <w:rPr>
          <w:rFonts w:hAnsi="Times New Roman" w:ascii="Times New Roman"/>
          <w:szCs w:val="24"/>
          <w:lang w:val="hr-HR"/>
        </w:rPr>
      </w:pPr>
    </w:p>
    <w:p w:rsidRDefault="00500D3E" w:rsidP="00500D3E" w:rsidR="00500D3E" w:rsidRPr="004F7351">
      <w:pPr>
        <w:ind w:firstLine="708"/>
        <w:jc w:val="both"/>
        <w:rPr>
          <w:rFonts w:hAnsi="Times New Roman" w:ascii="Times New Roman"/>
          <w:szCs w:val="24"/>
          <w:lang w:val="hr-HR"/>
        </w:rPr>
      </w:pPr>
      <w:r w:rsidRPr="004F7351">
        <w:rPr>
          <w:rFonts w:hAnsi="Times New Roman" w:ascii="Times New Roman"/>
          <w:szCs w:val="24"/>
          <w:lang w:val="hr-HR"/>
        </w:rPr>
        <w:t xml:space="preserve">IV. Nastali troškovi </w:t>
      </w:r>
      <w:r w:rsidR="000E236D" w:rsidRPr="004F7351">
        <w:rPr>
          <w:rFonts w:hAnsi="Times New Roman" w:ascii="Times New Roman"/>
          <w:szCs w:val="24"/>
          <w:lang w:val="hr-HR"/>
        </w:rPr>
        <w:t xml:space="preserve">koji se ne mogu namiriti iz imovine dužnika </w:t>
      </w:r>
      <w:r w:rsidRPr="004F7351">
        <w:rPr>
          <w:rFonts w:hAnsi="Times New Roman" w:ascii="Times New Roman"/>
          <w:szCs w:val="24"/>
          <w:lang w:val="hr-HR"/>
        </w:rPr>
        <w:t xml:space="preserve">podmirit će se iz Fonda za </w:t>
      </w:r>
      <w:r w:rsidR="00576B23" w:rsidRPr="004F7351">
        <w:rPr>
          <w:rFonts w:hAnsi="Times New Roman" w:ascii="Times New Roman"/>
          <w:szCs w:val="24"/>
          <w:lang w:val="hr-HR"/>
        </w:rPr>
        <w:t>namirenje</w:t>
      </w:r>
      <w:r w:rsidRPr="004F7351">
        <w:rPr>
          <w:rFonts w:hAnsi="Times New Roman" w:ascii="Times New Roman"/>
          <w:szCs w:val="24"/>
          <w:lang w:val="hr-HR"/>
        </w:rPr>
        <w:t xml:space="preserve"> troškova stečajnog postupka.</w:t>
      </w:r>
    </w:p>
    <w:p w:rsidRDefault="00500D3E" w:rsidP="00500D3E" w:rsidR="00500D3E" w:rsidRPr="004F7351">
      <w:pPr>
        <w:ind w:firstLine="708"/>
        <w:jc w:val="both"/>
        <w:rPr>
          <w:rFonts w:hAnsi="Times New Roman" w:ascii="Times New Roman"/>
          <w:szCs w:val="24"/>
          <w:lang w:val="hr-HR"/>
        </w:rPr>
      </w:pPr>
    </w:p>
    <w:p w:rsidRDefault="00500D3E" w:rsidP="00500D3E" w:rsidR="00500D3E" w:rsidRPr="004F7351">
      <w:pPr>
        <w:ind w:firstLine="708"/>
        <w:jc w:val="both"/>
        <w:rPr>
          <w:rFonts w:hAnsi="Times New Roman" w:ascii="Times New Roman"/>
          <w:szCs w:val="24"/>
          <w:lang w:val="hr-HR"/>
        </w:rPr>
      </w:pPr>
      <w:r w:rsidRPr="004F7351">
        <w:rPr>
          <w:rFonts w:hAnsi="Times New Roman" w:ascii="Times New Roman"/>
          <w:szCs w:val="24"/>
          <w:lang w:val="hr-HR"/>
        </w:rPr>
        <w:t xml:space="preserve">V. Ovo rješenje objavljuje se na mrežnoj stranici e-oglasna ploča Trgovačkog suda u Zagrebu i dostavlja sudskom registru ovog suda radi brisanja dužnika iz </w:t>
      </w:r>
      <w:r w:rsidR="004C0DF2" w:rsidRPr="004F7351">
        <w:rPr>
          <w:rFonts w:hAnsi="Times New Roman" w:ascii="Times New Roman"/>
          <w:szCs w:val="24"/>
          <w:lang w:val="hr-HR"/>
        </w:rPr>
        <w:t xml:space="preserve">sudskog </w:t>
      </w:r>
      <w:r w:rsidRPr="004F7351">
        <w:rPr>
          <w:rFonts w:hAnsi="Times New Roman" w:ascii="Times New Roman"/>
          <w:szCs w:val="24"/>
          <w:lang w:val="hr-HR"/>
        </w:rPr>
        <w:t>registra.</w:t>
      </w:r>
    </w:p>
    <w:p w:rsidRDefault="00500D3E" w:rsidP="005F79FE" w:rsidR="00500D3E" w:rsidRPr="004F7351">
      <w:pPr>
        <w:ind w:firstLine="720"/>
        <w:jc w:val="both"/>
        <w:rPr>
          <w:rFonts w:hAnsi="Times New Roman" w:ascii="Times New Roman"/>
          <w:szCs w:val="24"/>
          <w:lang w:val="hr-HR"/>
        </w:rPr>
      </w:pPr>
    </w:p>
    <w:p w:rsidRDefault="00AB7883" w:rsidP="00B03169" w:rsidR="00AB7883" w:rsidRPr="004F7351">
      <w:pPr>
        <w:ind w:left="360"/>
        <w:jc w:val="center"/>
        <w:rPr>
          <w:rFonts w:hAnsi="Times New Roman" w:ascii="Times New Roman"/>
          <w:szCs w:val="24"/>
          <w:lang w:val="hr-HR"/>
        </w:rPr>
      </w:pPr>
      <w:r w:rsidRPr="004F7351">
        <w:rPr>
          <w:rFonts w:hAnsi="Times New Roman" w:ascii="Times New Roman"/>
          <w:szCs w:val="24"/>
          <w:lang w:val="hr-HR"/>
        </w:rPr>
        <w:t>Obrazloženje</w:t>
      </w:r>
    </w:p>
    <w:p w:rsidRDefault="00AB7883" w:rsidR="00AB7883" w:rsidRPr="004F7351">
      <w:pPr>
        <w:jc w:val="both"/>
        <w:rPr>
          <w:rFonts w:hAnsi="Times New Roman" w:ascii="Times New Roman"/>
          <w:szCs w:val="24"/>
          <w:lang w:val="hr-HR"/>
        </w:rPr>
      </w:pPr>
    </w:p>
    <w:p w:rsidRDefault="006B75DC" w:rsidP="006B75DC" w:rsidR="006B75DC" w:rsidRPr="004F7351">
      <w:pPr>
        <w:ind w:firstLine="709"/>
        <w:jc w:val="both"/>
        <w:rPr>
          <w:rFonts w:hAnsi="Times New Roman" w:ascii="Times New Roman"/>
          <w:szCs w:val="24"/>
          <w:lang w:val="hr-HR"/>
        </w:rPr>
      </w:pPr>
      <w:r w:rsidRPr="004F7351">
        <w:rPr>
          <w:rFonts w:hAnsi="Times New Roman" w:ascii="Times New Roman"/>
          <w:szCs w:val="24"/>
          <w:lang w:val="hr-HR"/>
        </w:rPr>
        <w:t>Predlagatelj ZDRAVKO SOLDAT, Zagreb, Balokovićeva 27, OIB: 47072369844, je kao dužnikov radnik, podnio prijedlog za otvaranje stečajnog postupka nad dužnikom SG ZAGADRIA d.o.o., Zagreb, Strojarska 2, OIB: 82606860974. U prijedlogu se u bitnome navodi kako predlagatelj ima novčanu tražbinu prema dužniku po osnovi neiplaćene plaće na temelju pravomoćne presude Općinskog radnog suda u Zagrebu poslovni broj Pr-5314/11 od 29. siječnja 2015., te da je navedena osnova za plaćanje vraćena iz razloga što je dužnikov račun ugašen. Uz prijedlog je dostavljena presuda Općinskog radnog suda u Zagrebu poslovni broj Pr-5314/11 od 29. siječnja 2015. (list 3. – 7. spisa) i obavijest Financijske agencije o vraćanju osnove za plaćanje od 12. studenoga 2015. (list 2. spisa).</w:t>
      </w:r>
    </w:p>
    <w:p w:rsidRDefault="006B75DC" w:rsidP="006B75DC" w:rsidR="006B75DC" w:rsidRPr="004F7351">
      <w:pPr>
        <w:pStyle w:val="Default"/>
        <w:ind w:firstLine="709"/>
        <w:jc w:val="both"/>
      </w:pPr>
      <w:r w:rsidRPr="004F7351">
        <w:lastRenderedPageBreak/>
        <w:t xml:space="preserve">Odredbom čl. 109. st. 1. Stečajnog zakona („Narodne novine“ broj 71/15, dalje: SZ) propisano je da je prijedlog za otvaranje stečajnoga postupka ovlašten podnijeti vjerovnik ili dužnik, ako zakonom nije drukčije određeno. Odredbom čl. 109. st. 2. SZ-a propisano je kako je vjerovnik ovlašten podnijeti prijedlog za otvaranje stečajnoga postupka ako učini vjerojatnim postojanje svoje tražbine i stečajnoga razloga, s time da će se smatrati da je vjerovnik učinio vjerojatnim postojanje svoje tražbine ako njezino postojanje temelji na ovršnoj ispravi ili nepravomoćnoj sudskoj odluci ili upravnoj odluci.  </w:t>
      </w:r>
    </w:p>
    <w:p w:rsidRDefault="006B75DC" w:rsidP="006B75DC" w:rsidR="006B75DC" w:rsidRPr="004F7351">
      <w:pPr>
        <w:ind w:firstLine="709"/>
        <w:jc w:val="both"/>
        <w:rPr>
          <w:rFonts w:hAnsi="Times New Roman" w:ascii="Times New Roman"/>
          <w:szCs w:val="24"/>
          <w:lang w:val="hr-HR"/>
        </w:rPr>
      </w:pPr>
    </w:p>
    <w:p w:rsidRDefault="006B75DC" w:rsidP="006B75DC" w:rsidR="006B75DC" w:rsidRPr="004F7351">
      <w:pPr>
        <w:ind w:firstLine="709"/>
        <w:jc w:val="both"/>
        <w:rPr>
          <w:rFonts w:hAnsi="Times New Roman" w:ascii="Times New Roman"/>
          <w:szCs w:val="24"/>
          <w:lang w:val="hr-HR"/>
        </w:rPr>
      </w:pPr>
      <w:r w:rsidRPr="004F7351">
        <w:rPr>
          <w:rFonts w:hAnsi="Times New Roman" w:ascii="Times New Roman"/>
          <w:szCs w:val="24"/>
          <w:lang w:val="hr-HR"/>
        </w:rPr>
        <w:t>Uvidom u presudu Općinskog radnog suda u Zagrebu poslovni broj Pr-5314/11 od 29. siječnja 2015. (list 3. – 7. spisa) utvrđeno je da je tuženiku (ovdje dužniku) naloženo platiti tužitelju (ovdje predlagatelju) iznos od 120.905,50 kn po osnovi neisplaćenih bruto plaća za razdoblje od 1. travnja 2009. do 12. prosinca 2010. zajedno s pripadajućom zakonskom zateznom kamatom koja na pojedinačne iznose teče počevši od 16. svibnja 2009. do 16. studenoga 2010. Na taj je način predlagatelj kao vjerovnik učinio vjerojatnim postojanje svoje tražbine prema dužniku.</w:t>
      </w:r>
    </w:p>
    <w:p w:rsidRDefault="006B75DC" w:rsidP="006B75DC" w:rsidR="006B75DC" w:rsidRPr="004F7351">
      <w:pPr>
        <w:ind w:firstLine="709"/>
        <w:jc w:val="both"/>
        <w:rPr>
          <w:rFonts w:hAnsi="Times New Roman" w:ascii="Times New Roman"/>
          <w:szCs w:val="24"/>
          <w:lang w:val="hr-HR"/>
        </w:rPr>
      </w:pPr>
    </w:p>
    <w:p w:rsidRDefault="006B75DC" w:rsidP="006B75DC" w:rsidR="006B75DC" w:rsidRPr="004F7351">
      <w:pPr>
        <w:ind w:firstLine="709"/>
        <w:jc w:val="both"/>
        <w:rPr>
          <w:rFonts w:hAnsi="Times New Roman" w:ascii="Times New Roman"/>
          <w:szCs w:val="24"/>
          <w:lang w:val="hr-HR"/>
        </w:rPr>
      </w:pPr>
      <w:r w:rsidRPr="004F7351">
        <w:rPr>
          <w:rFonts w:hAnsi="Times New Roman" w:ascii="Times New Roman"/>
          <w:szCs w:val="24"/>
          <w:lang w:val="hr-HR"/>
        </w:rPr>
        <w:t>Nadalje, uvidom u obavijest Financijske agencije o vraćanju osnove za plaćanje od 12. studenoga 2015. (list 2. spisa) utvrđeno je da je navedena presuda kao osnova za plaćanje vraćena jer je dužnikov račun ugašen. Budući da je navedenom presudom naloženo tuženiku (ovdje dužniku) platiti tužitelju (ovdje predlagatelju) iznos od 120.905,50 kn po osnovi neisplaćenih bruto plaća za razdoblje od 1. travnja 2009. do 12. prosinca 2010. i da je navedena presuda kao osnova za plaćanje vraćena, to proizlazi kako u konkretnom slučaju dužnik nije isplatio predlagatelju i više od tri uzastopne plaće koje radniku pripadaju prema ugovoru o radu (čl. 6. st. 2. podstavak 2. SZ). Osim toga, uvidom u potvrdu Financijske agencije o neizvršenim osnovama za plaćanje (list 17. spisa) utvrđeno je da na dan 23. veljače 2017. dužnik nema otvorenih računa niti oročenih novčanih sredstava, ali da u Očevidniku redoslijeda osnova za plaćanje ima evidentirane neizvršene osnove za plaćanje u neprekinutom razdoblju od 2695 dana. Budući da dužnik u očevidniku o redoslijedu plaćanja ima evidentirane neizvršene osnove za plaćanje u razdoblju dužem od 60 dana, to se, u skladu s odredbom čl. 6. st. 2. podstavak 1. SZ-a, smatra da je nesposoban za plaćanje. Uzevši u obzir navedeno, sud je utvrdio kako je predlagatelj kao vjerovnik učinio vjerojatnim i postojanje stečajnog razloga nesposobnosti za plaćanje u smislu odredaba čl. 6. SZ-a.</w:t>
      </w:r>
    </w:p>
    <w:p w:rsidRDefault="006B75DC" w:rsidP="006B75DC" w:rsidR="006B75DC" w:rsidRPr="004F7351">
      <w:pPr>
        <w:ind w:firstLine="709"/>
        <w:jc w:val="both"/>
        <w:rPr>
          <w:rFonts w:hAnsi="Times New Roman" w:ascii="Times New Roman"/>
          <w:szCs w:val="24"/>
          <w:lang w:val="hr-HR"/>
        </w:rPr>
      </w:pPr>
    </w:p>
    <w:p w:rsidRDefault="006B75DC" w:rsidP="006B75DC" w:rsidR="006B75DC" w:rsidRPr="004F7351">
      <w:pPr>
        <w:ind w:firstLine="709"/>
        <w:jc w:val="both"/>
        <w:rPr>
          <w:rFonts w:hAnsi="Times New Roman" w:ascii="Times New Roman"/>
          <w:szCs w:val="24"/>
          <w:lang w:val="hr-HR"/>
        </w:rPr>
      </w:pPr>
      <w:r w:rsidRPr="004F7351">
        <w:rPr>
          <w:rFonts w:hAnsi="Times New Roman" w:ascii="Times New Roman"/>
          <w:szCs w:val="24"/>
          <w:lang w:val="hr-HR"/>
        </w:rPr>
        <w:t xml:space="preserve">Slijedom navedenog utvrđeno je da je predlagatelj u smislu odredaba čl. 109. SZ-a ovlašten podnijeti prijedlog za otvaranje stečajnoga postupka nad dužnikom. </w:t>
      </w:r>
    </w:p>
    <w:p w:rsidRDefault="006B75DC" w:rsidP="006B75DC" w:rsidR="006B75DC" w:rsidRPr="004F7351">
      <w:pPr>
        <w:ind w:firstLine="709"/>
        <w:jc w:val="both"/>
        <w:rPr>
          <w:rFonts w:hAnsi="Times New Roman" w:ascii="Times New Roman"/>
          <w:szCs w:val="24"/>
          <w:lang w:val="hr-HR"/>
        </w:rPr>
      </w:pPr>
    </w:p>
    <w:p w:rsidRDefault="006B75DC" w:rsidP="006B75DC" w:rsidR="006B75DC" w:rsidRPr="004F7351">
      <w:pPr>
        <w:ind w:firstLine="709"/>
        <w:jc w:val="both"/>
        <w:rPr>
          <w:rFonts w:hAnsi="Times New Roman" w:ascii="Times New Roman"/>
          <w:szCs w:val="24"/>
          <w:lang w:val="hr-HR"/>
        </w:rPr>
      </w:pPr>
      <w:r w:rsidRPr="004F7351">
        <w:rPr>
          <w:rFonts w:hAnsi="Times New Roman" w:ascii="Times New Roman"/>
          <w:szCs w:val="24"/>
          <w:lang w:val="hr-HR"/>
        </w:rPr>
        <w:t>Rješenjem ovoga suda od 6. travnja 2017. pokrenut je prethodni postupak nad dužnikom u skladu s odredbom čl. 115. st. 1. SZ-a, dok je 10. svibnja 2017. održano ročište radi očitovanja o prijedlogu za otvaranje stečajnoga postupka, a 5. rujna 2017. i 19. listopada 2017. ročište radi rasprave o pretpostavkama za otvaranje stečajnoga postupka. Pravomoćnim rješenjem ovoga suda od 2. lipnja 2017. imenovan je privremeni stečajni upravitelj dužnika.</w:t>
      </w:r>
    </w:p>
    <w:p w:rsidRDefault="000D18BE" w:rsidP="00FD6236" w:rsidR="000D18BE" w:rsidRPr="004F7351">
      <w:pPr>
        <w:ind w:firstLine="709"/>
        <w:jc w:val="both"/>
        <w:rPr>
          <w:rFonts w:hAnsi="Times New Roman" w:ascii="Times New Roman"/>
          <w:szCs w:val="24"/>
          <w:lang w:val="hr-HR"/>
        </w:rPr>
      </w:pPr>
    </w:p>
    <w:p w:rsidRDefault="000D18BE" w:rsidP="000D18BE" w:rsidR="000D18BE" w:rsidRPr="004F7351">
      <w:pPr>
        <w:ind w:firstLine="708"/>
        <w:jc w:val="both"/>
        <w:rPr>
          <w:rFonts w:hAnsi="Times New Roman" w:ascii="Times New Roman"/>
          <w:szCs w:val="24"/>
          <w:lang w:val="hr-HR"/>
        </w:rPr>
      </w:pPr>
      <w:r w:rsidRPr="004F7351">
        <w:rPr>
          <w:rFonts w:hAnsi="Times New Roman" w:ascii="Times New Roman"/>
          <w:szCs w:val="24"/>
          <w:lang w:val="hr-HR"/>
        </w:rPr>
        <w:t>Odredbom čl. 132. st. 1.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rsidRPr="004F7351">
      <w:pPr>
        <w:ind w:firstLine="708"/>
        <w:jc w:val="both"/>
        <w:rPr>
          <w:rFonts w:hAnsi="Times New Roman" w:ascii="Times New Roman"/>
          <w:szCs w:val="24"/>
          <w:lang w:val="hr-HR"/>
        </w:rPr>
      </w:pPr>
    </w:p>
    <w:p w:rsidRDefault="005B37E1" w:rsidP="005B37E1" w:rsidR="005B37E1" w:rsidRPr="004F7351">
      <w:pPr>
        <w:ind w:firstLine="709"/>
        <w:jc w:val="both"/>
        <w:rPr>
          <w:rFonts w:hAnsi="Times New Roman" w:ascii="Times New Roman"/>
          <w:szCs w:val="24"/>
          <w:lang w:val="hr-HR"/>
        </w:rPr>
      </w:pPr>
      <w:r w:rsidRPr="004F7351">
        <w:rPr>
          <w:rFonts w:hAnsi="Times New Roman" w:ascii="Times New Roman"/>
          <w:szCs w:val="24"/>
          <w:lang w:val="hr-HR"/>
        </w:rPr>
        <w:lastRenderedPageBreak/>
        <w:t>Iz podneska Financijske agencije, koja vodi Očevidnik o redoslijedu osnova za plaćanje (list 34. spisa) od 13. travnja 2017. proizlazi kako je na dan 11. travnja 2017. dužnik u Očevidniku redoslijeda osnova za plaćanje imao evidentirane neizvršene osnove za plaćanje u neprekinutom razdoblju od 2742 dana u iznosu od 694.267,59 kn.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5B37E1" w:rsidP="005B37E1" w:rsidR="005B37E1" w:rsidRPr="004F7351">
      <w:pPr>
        <w:ind w:firstLine="709"/>
        <w:jc w:val="both"/>
        <w:rPr>
          <w:rFonts w:hAnsi="Times New Roman" w:ascii="Times New Roman"/>
          <w:szCs w:val="24"/>
          <w:lang w:val="hr-HR"/>
        </w:rPr>
      </w:pPr>
    </w:p>
    <w:p w:rsidRDefault="005B37E1" w:rsidP="005B37E1" w:rsidR="005B37E1" w:rsidRPr="004F7351">
      <w:pPr>
        <w:pStyle w:val="Bezproreda"/>
        <w:ind w:firstLine="708"/>
        <w:jc w:val="both"/>
        <w:rPr>
          <w:rFonts w:hAnsi="Times New Roman" w:ascii="Times New Roman"/>
          <w:sz w:val="24"/>
          <w:szCs w:val="24"/>
        </w:rPr>
      </w:pPr>
      <w:r w:rsidRPr="004F7351">
        <w:rPr>
          <w:rFonts w:hAnsi="Times New Roman" w:ascii="Times New Roman"/>
          <w:sz w:val="24"/>
          <w:szCs w:val="24"/>
        </w:rPr>
        <w:t>U pisanom izvješću i na ročištu održanom 19. listopada 2017. privremeni stečajni upravitelj je u bitnome naveo kako je u odnosu na dužnika ostvaren stečajni razlog nesposobnosti za plaćanje i prezaduženosti. Nadalje je naveo kako dužnik nema nikakve imovine. Zbog toga je predložio pozvati osobe koje imaju pravni interes za provedbom stečajnog postupka nad dužnikom da predujme iznos od 40.000,00 kn, a ukoliko zainteresirane osobe ne uplate zatraženi predujam, da se na temelju odredbe čl. 132. SZ-a donese rješenje o otvaranju i istovremenom zaključenju stečajnog postupka nad dužnikom. Privremeni stečajni upravitelj je u pisanom izvješću naveo kako troškovi prethodnog postupka i predvidivi troškovi stečajnog postupka za razdoblje od šest mjeseci iznose minimalno 40.000,00 kn, a sastoje se od: nagrade stečajnom upravitelju u bruto iznosu od 20.000,00 kn, troškova vođenja knjigovodstva s PDV-om u iznosu od 12.500,00 kn i ostalih materijalnih troškova u iznosu od 7.500,00 kn.</w:t>
      </w:r>
    </w:p>
    <w:p w:rsidRDefault="00AE4367" w:rsidP="00343D78" w:rsidR="00AE4367" w:rsidRPr="004F7351">
      <w:pPr>
        <w:pStyle w:val="Bezproreda"/>
        <w:ind w:firstLine="708"/>
        <w:jc w:val="both"/>
        <w:rPr>
          <w:rFonts w:hAnsi="Times New Roman" w:ascii="Times New Roman"/>
          <w:sz w:val="24"/>
          <w:szCs w:val="24"/>
        </w:rPr>
      </w:pPr>
    </w:p>
    <w:p w:rsidRDefault="00343D78" w:rsidP="00C66436" w:rsidR="000D18BE" w:rsidRPr="004F7351">
      <w:pPr>
        <w:ind w:firstLine="709"/>
        <w:jc w:val="both"/>
        <w:rPr>
          <w:rFonts w:hAnsi="Times New Roman" w:ascii="Times New Roman"/>
          <w:szCs w:val="24"/>
          <w:lang w:val="hr-HR"/>
        </w:rPr>
      </w:pPr>
      <w:r w:rsidRPr="004F7351">
        <w:rPr>
          <w:rFonts w:hAnsi="Times New Roman" w:ascii="Times New Roman"/>
          <w:b/>
          <w:szCs w:val="24"/>
          <w:lang w:val="hr-HR"/>
        </w:rPr>
        <w:tab/>
      </w:r>
      <w:r w:rsidRPr="004F7351">
        <w:rPr>
          <w:rFonts w:hAnsi="Times New Roman" w:ascii="Times New Roman"/>
          <w:szCs w:val="24"/>
          <w:lang w:val="hr-HR"/>
        </w:rPr>
        <w:t>Imajući u vidu izvješće privremenog stečajnog upravitelja prema kojem dužnik nema nikakve imovine, pa, dakle, imovina dužnika koja bi ušla u stečajnu masu nije dovoljna ni za namirenje troškova stečajnoga postupka, to su, uzevši u obzir navedeno,</w:t>
      </w:r>
      <w:r w:rsidR="00C66436" w:rsidRPr="004F7351">
        <w:rPr>
          <w:rFonts w:hAnsi="Times New Roman" w:ascii="Times New Roman"/>
          <w:szCs w:val="24"/>
          <w:lang w:val="hr-HR"/>
        </w:rPr>
        <w:t xml:space="preserve"> </w:t>
      </w:r>
      <w:r w:rsidR="0020659A" w:rsidRPr="004F7351">
        <w:rPr>
          <w:rFonts w:hAnsi="Times New Roman" w:ascii="Times New Roman"/>
          <w:szCs w:val="24"/>
          <w:lang w:val="hr-HR"/>
        </w:rPr>
        <w:t xml:space="preserve">u skladu s odredbom čl. 132. st. 1. SZ-a, </w:t>
      </w:r>
      <w:r w:rsidR="00735268" w:rsidRPr="004F7351">
        <w:rPr>
          <w:rFonts w:hAnsi="Times New Roman" w:ascii="Times New Roman"/>
          <w:szCs w:val="24"/>
          <w:lang w:val="hr-HR"/>
        </w:rPr>
        <w:t xml:space="preserve">(pravomoćnim) </w:t>
      </w:r>
      <w:r w:rsidR="000D18BE" w:rsidRPr="004F7351">
        <w:rPr>
          <w:rFonts w:hAnsi="Times New Roman" w:ascii="Times New Roman"/>
          <w:szCs w:val="24"/>
          <w:lang w:val="hr-HR"/>
        </w:rPr>
        <w:t xml:space="preserve">rješenjem ovoga suda od </w:t>
      </w:r>
      <w:r w:rsidR="00AF4B98" w:rsidRPr="004F7351">
        <w:rPr>
          <w:rFonts w:hAnsi="Times New Roman" w:ascii="Times New Roman"/>
          <w:szCs w:val="24"/>
          <w:lang w:val="hr-HR"/>
        </w:rPr>
        <w:t>19. listopada</w:t>
      </w:r>
      <w:r w:rsidR="000D18BE" w:rsidRPr="004F7351">
        <w:rPr>
          <w:rFonts w:hAnsi="Times New Roman" w:ascii="Times New Roman"/>
          <w:szCs w:val="24"/>
          <w:lang w:val="hr-HR"/>
        </w:rPr>
        <w:t xml:space="preserve"> 2017. pozvane osobe koje imaju pravni interes za provedbom stečajnoga postupka nad dužnikom u roku 15 dana predujmiti iznos od </w:t>
      </w:r>
      <w:r w:rsidR="00C73534" w:rsidRPr="004F7351">
        <w:rPr>
          <w:rFonts w:hAnsi="Times New Roman" w:ascii="Times New Roman"/>
          <w:szCs w:val="24"/>
          <w:lang w:val="hr-HR"/>
        </w:rPr>
        <w:t xml:space="preserve">40.000,00 </w:t>
      </w:r>
      <w:r w:rsidR="0029447C" w:rsidRPr="004F7351">
        <w:rPr>
          <w:rFonts w:hAnsi="Times New Roman" w:ascii="Times New Roman"/>
          <w:szCs w:val="24"/>
          <w:lang w:val="hr-HR"/>
        </w:rPr>
        <w:t xml:space="preserve">kn </w:t>
      </w:r>
      <w:r w:rsidR="000D18BE" w:rsidRPr="004F7351">
        <w:rPr>
          <w:rFonts w:hAnsi="Times New Roman" w:ascii="Times New Roman"/>
          <w:szCs w:val="24"/>
          <w:lang w:val="hr-HR"/>
        </w:rPr>
        <w:t>za pokriće troškova prethodnoga i otvorenoga stečajnog postupka</w:t>
      </w:r>
      <w:r w:rsidR="0020659A" w:rsidRPr="004F7351">
        <w:rPr>
          <w:rFonts w:hAnsi="Times New Roman" w:ascii="Times New Roman"/>
          <w:szCs w:val="24"/>
          <w:lang w:val="hr-HR"/>
        </w:rPr>
        <w:t xml:space="preserve">, </w:t>
      </w:r>
      <w:r w:rsidR="000D18BE" w:rsidRPr="004F7351">
        <w:rPr>
          <w:rFonts w:hAnsi="Times New Roman" w:ascii="Times New Roman"/>
          <w:szCs w:val="24"/>
          <w:lang w:val="hr-HR"/>
        </w:rPr>
        <w:t xml:space="preserve">uz upozorenje na pravne posljedice ne postupanja po pozivu suda u određenom roku </w:t>
      </w:r>
      <w:r w:rsidR="008F6BD1" w:rsidRPr="004F7351">
        <w:rPr>
          <w:rFonts w:hAnsi="Times New Roman" w:ascii="Times New Roman"/>
          <w:szCs w:val="24"/>
          <w:lang w:val="hr-HR"/>
        </w:rPr>
        <w:t>iz</w:t>
      </w:r>
      <w:r w:rsidR="000D18BE" w:rsidRPr="004F7351">
        <w:rPr>
          <w:rFonts w:hAnsi="Times New Roman" w:ascii="Times New Roman"/>
          <w:szCs w:val="24"/>
          <w:lang w:val="hr-HR"/>
        </w:rPr>
        <w:t xml:space="preserve"> čl. 132.</w:t>
      </w:r>
      <w:r w:rsidR="008F6BD1" w:rsidRPr="004F7351">
        <w:rPr>
          <w:rFonts w:hAnsi="Times New Roman" w:ascii="Times New Roman"/>
          <w:szCs w:val="24"/>
          <w:lang w:val="hr-HR"/>
        </w:rPr>
        <w:t xml:space="preserve"> st. 2. SZ-a, odnosno da će sud doni</w:t>
      </w:r>
      <w:r w:rsidR="0083323B" w:rsidRPr="004F7351">
        <w:rPr>
          <w:rFonts w:hAnsi="Times New Roman" w:ascii="Times New Roman"/>
          <w:szCs w:val="24"/>
          <w:lang w:val="hr-HR"/>
        </w:rPr>
        <w:t>j</w:t>
      </w:r>
      <w:r w:rsidR="008F6BD1" w:rsidRPr="004F7351">
        <w:rPr>
          <w:rFonts w:hAnsi="Times New Roman" w:ascii="Times New Roman"/>
          <w:szCs w:val="24"/>
          <w:lang w:val="hr-HR"/>
        </w:rPr>
        <w:t>eti rješenje o otvaranju i zaključenju stečajnog postupka</w:t>
      </w:r>
      <w:r w:rsidR="00AA2516" w:rsidRPr="004F7351">
        <w:rPr>
          <w:rFonts w:hAnsi="Times New Roman" w:ascii="Times New Roman"/>
          <w:szCs w:val="24"/>
          <w:lang w:val="hr-HR"/>
        </w:rPr>
        <w:t>.</w:t>
      </w:r>
      <w:r w:rsidR="000D18BE" w:rsidRPr="004F7351">
        <w:rPr>
          <w:rFonts w:hAnsi="Times New Roman" w:ascii="Times New Roman"/>
          <w:szCs w:val="24"/>
          <w:lang w:val="hr-HR"/>
        </w:rPr>
        <w:t xml:space="preserve"> </w:t>
      </w:r>
      <w:r w:rsidR="0020659A" w:rsidRPr="004F7351">
        <w:rPr>
          <w:rFonts w:hAnsi="Times New Roman" w:ascii="Times New Roman"/>
          <w:szCs w:val="24"/>
          <w:lang w:val="hr-HR"/>
        </w:rPr>
        <w:t>Navedeno rješenje ob</w:t>
      </w:r>
      <w:r w:rsidR="00F841C9" w:rsidRPr="004F7351">
        <w:rPr>
          <w:rFonts w:hAnsi="Times New Roman" w:ascii="Times New Roman"/>
          <w:szCs w:val="24"/>
          <w:lang w:val="hr-HR"/>
        </w:rPr>
        <w:t>javljeno je na mrežnoj stranici</w:t>
      </w:r>
      <w:r w:rsidR="00B868FC" w:rsidRPr="004F7351">
        <w:rPr>
          <w:rFonts w:hAnsi="Times New Roman" w:ascii="Times New Roman"/>
          <w:szCs w:val="24"/>
          <w:lang w:val="hr-HR"/>
        </w:rPr>
        <w:t xml:space="preserve"> </w:t>
      </w:r>
      <w:r w:rsidR="00497CBF" w:rsidRPr="004F7351">
        <w:rPr>
          <w:rFonts w:hAnsi="Times New Roman" w:ascii="Times New Roman"/>
          <w:szCs w:val="24"/>
          <w:lang w:val="hr-HR"/>
        </w:rPr>
        <w:t xml:space="preserve">             </w:t>
      </w:r>
      <w:r w:rsidR="0020659A" w:rsidRPr="004F7351">
        <w:rPr>
          <w:rFonts w:hAnsi="Times New Roman" w:ascii="Times New Roman"/>
          <w:szCs w:val="24"/>
          <w:lang w:val="hr-HR"/>
        </w:rPr>
        <w:t xml:space="preserve">e-oglasna ploča ovoga suda </w:t>
      </w:r>
      <w:r w:rsidR="00497CBF" w:rsidRPr="004F7351">
        <w:rPr>
          <w:rFonts w:hAnsi="Times New Roman" w:ascii="Times New Roman"/>
          <w:szCs w:val="24"/>
          <w:lang w:val="hr-HR"/>
        </w:rPr>
        <w:t>19. listopada</w:t>
      </w:r>
      <w:r w:rsidR="0020659A" w:rsidRPr="004F7351">
        <w:rPr>
          <w:rFonts w:hAnsi="Times New Roman" w:ascii="Times New Roman"/>
          <w:szCs w:val="24"/>
          <w:lang w:val="hr-HR"/>
        </w:rPr>
        <w:t xml:space="preserve"> 2017.</w:t>
      </w:r>
      <w:r w:rsidR="00FE69AE" w:rsidRPr="004F7351">
        <w:rPr>
          <w:rFonts w:hAnsi="Times New Roman" w:ascii="Times New Roman"/>
          <w:szCs w:val="24"/>
          <w:lang w:val="hr-HR"/>
        </w:rPr>
        <w:t xml:space="preserve"> Međutim, </w:t>
      </w:r>
      <w:r w:rsidR="007F4F73" w:rsidRPr="004F7351">
        <w:rPr>
          <w:rFonts w:hAnsi="Times New Roman" w:ascii="Times New Roman"/>
          <w:szCs w:val="24"/>
          <w:lang w:val="hr-HR"/>
        </w:rPr>
        <w:t xml:space="preserve">osobe koje imaju pravni interes za provedbom stečajnoga postupka nad dužnikom nisu u određenom roku predujmile iznos od </w:t>
      </w:r>
      <w:r w:rsidR="00D55DCD" w:rsidRPr="004F7351">
        <w:rPr>
          <w:rFonts w:hAnsi="Times New Roman" w:ascii="Times New Roman"/>
          <w:szCs w:val="24"/>
          <w:lang w:val="hr-HR"/>
        </w:rPr>
        <w:t xml:space="preserve">40.000,00 </w:t>
      </w:r>
      <w:r w:rsidR="007F4F73" w:rsidRPr="004F7351">
        <w:rPr>
          <w:rFonts w:hAnsi="Times New Roman" w:ascii="Times New Roman"/>
          <w:szCs w:val="24"/>
          <w:lang w:val="hr-HR"/>
        </w:rPr>
        <w:t>kn za pokriće troškova prethodnoga i otvorenoga stečajnog postupka u skladu s navedenim rješenjem.</w:t>
      </w:r>
    </w:p>
    <w:p w:rsidRDefault="00D55DCD" w:rsidP="00C841FF" w:rsidR="00D55DCD" w:rsidRPr="004F7351">
      <w:pPr>
        <w:ind w:firstLine="708"/>
        <w:jc w:val="both"/>
        <w:rPr>
          <w:rFonts w:hAnsi="Times New Roman" w:ascii="Times New Roman"/>
          <w:szCs w:val="24"/>
          <w:lang w:val="hr-HR"/>
        </w:rPr>
      </w:pPr>
    </w:p>
    <w:p w:rsidRDefault="00FD35C3" w:rsidP="00C841FF" w:rsidR="00FD35C3" w:rsidRPr="004F7351">
      <w:pPr>
        <w:ind w:firstLine="708"/>
        <w:jc w:val="both"/>
        <w:rPr>
          <w:rFonts w:hAnsi="Times New Roman" w:ascii="Times New Roman"/>
          <w:szCs w:val="24"/>
          <w:lang w:val="hr-HR"/>
        </w:rPr>
      </w:pPr>
      <w:r w:rsidRPr="004F7351">
        <w:rPr>
          <w:rFonts w:hAnsi="Times New Roman" w:ascii="Times New Roman"/>
          <w:szCs w:val="24"/>
          <w:lang w:val="hr-HR"/>
        </w:rPr>
        <w:t>S obzirom na to da kod dužnika postoji stečajni razlog nesposobnosti za plaćanje</w:t>
      </w:r>
      <w:r w:rsidR="00B13DE9" w:rsidRPr="004F7351">
        <w:rPr>
          <w:rFonts w:hAnsi="Times New Roman" w:ascii="Times New Roman"/>
          <w:szCs w:val="24"/>
          <w:lang w:val="hr-HR"/>
        </w:rPr>
        <w:t xml:space="preserve"> i da dužnik nema imovine pa dakle, imovina dužnika koja bi ušla u stečajnu masu u konkretnom slučaju nije dovoljna ni za namirenje troškova </w:t>
      </w:r>
      <w:r w:rsidR="00D55DCD" w:rsidRPr="004F7351">
        <w:rPr>
          <w:rFonts w:hAnsi="Times New Roman" w:ascii="Times New Roman"/>
          <w:szCs w:val="24"/>
          <w:lang w:val="hr-HR"/>
        </w:rPr>
        <w:t>stečajnoga</w:t>
      </w:r>
      <w:r w:rsidR="00B13DE9" w:rsidRPr="004F7351">
        <w:rPr>
          <w:rFonts w:hAnsi="Times New Roman" w:ascii="Times New Roman"/>
          <w:szCs w:val="24"/>
          <w:lang w:val="hr-HR"/>
        </w:rPr>
        <w:t xml:space="preserve"> postupka, </w:t>
      </w:r>
      <w:r w:rsidR="00E51ACC" w:rsidRPr="004F7351">
        <w:rPr>
          <w:rFonts w:hAnsi="Times New Roman" w:ascii="Times New Roman"/>
          <w:szCs w:val="24"/>
          <w:lang w:val="hr-HR"/>
        </w:rPr>
        <w:t xml:space="preserve">te da </w:t>
      </w:r>
      <w:r w:rsidR="00095C65" w:rsidRPr="004F7351">
        <w:rPr>
          <w:rFonts w:hAnsi="Times New Roman" w:ascii="Times New Roman"/>
          <w:szCs w:val="24"/>
          <w:lang w:val="hr-HR"/>
        </w:rPr>
        <w:t>osobe koje imaju pravni interes za provedbom stečajnoga postupka nad dužnikom nisu u određenom roku predujmile određeni iznos za pokriće troškova prethodnoga i otvorenoga stečajnog postupka, to je, uzevši u obzir navedeno, na temelju odredbe čl. 132. st. 1. SZ-a, sud donio rješenje o otvaranju i zaključenju stečajnog postupka nad dužnikom.</w:t>
      </w:r>
    </w:p>
    <w:p w:rsidRDefault="00095C65" w:rsidP="00C841FF" w:rsidR="00095C65" w:rsidRPr="004F7351">
      <w:pPr>
        <w:ind w:firstLine="708"/>
        <w:jc w:val="both"/>
        <w:rPr>
          <w:rFonts w:hAnsi="Times New Roman" w:ascii="Times New Roman"/>
          <w:szCs w:val="24"/>
          <w:lang w:val="hr-HR"/>
        </w:rPr>
      </w:pPr>
    </w:p>
    <w:p w:rsidRDefault="00DF5758" w:rsidP="0029447C" w:rsidR="0029447C" w:rsidRPr="004F7351">
      <w:pPr>
        <w:ind w:firstLine="708"/>
        <w:jc w:val="both"/>
        <w:rPr>
          <w:rFonts w:hAnsi="Times New Roman" w:ascii="Times New Roman"/>
          <w:szCs w:val="24"/>
          <w:lang w:val="hr-HR"/>
        </w:rPr>
      </w:pPr>
      <w:r w:rsidRPr="004F7351">
        <w:rPr>
          <w:rFonts w:hAnsi="Times New Roman" w:ascii="Times New Roman"/>
          <w:szCs w:val="24"/>
          <w:lang w:val="hr-HR"/>
        </w:rPr>
        <w:t xml:space="preserve">Budući da </w:t>
      </w:r>
      <w:r w:rsidR="0029447C" w:rsidRPr="004F7351">
        <w:rPr>
          <w:rFonts w:hAnsi="Times New Roman" w:ascii="Times New Roman"/>
          <w:szCs w:val="24"/>
          <w:lang w:val="hr-HR"/>
        </w:rPr>
        <w:t>je u ovom stečajnom postupku imenovan privremeni stečajni upravitelj, to je, na temelju odredbe čl. 85.st.2. SZ-a</w:t>
      </w:r>
      <w:r w:rsidRPr="004F7351">
        <w:rPr>
          <w:rFonts w:hAnsi="Times New Roman" w:ascii="Times New Roman"/>
          <w:szCs w:val="24"/>
          <w:lang w:val="hr-HR"/>
        </w:rPr>
        <w:t>,</w:t>
      </w:r>
      <w:r w:rsidR="0029447C" w:rsidRPr="004F7351">
        <w:rPr>
          <w:rFonts w:hAnsi="Times New Roman" w:ascii="Times New Roman"/>
          <w:szCs w:val="24"/>
          <w:lang w:val="hr-HR"/>
        </w:rPr>
        <w:t xml:space="preserve"> sud privremenog stečajnog upravitelja imenovao stečajnim upraviteljem. </w:t>
      </w:r>
    </w:p>
    <w:p w:rsidRDefault="00095C65" w:rsidP="00D73897" w:rsidR="00095C65" w:rsidRPr="004F7351">
      <w:pPr>
        <w:ind w:firstLine="720"/>
        <w:jc w:val="both"/>
        <w:rPr>
          <w:rFonts w:hAnsi="Times New Roman" w:ascii="Times New Roman"/>
          <w:szCs w:val="24"/>
          <w:lang w:val="hr-HR"/>
        </w:rPr>
      </w:pPr>
    </w:p>
    <w:p w:rsidRDefault="00095C65" w:rsidP="00D73897" w:rsidR="00095C65" w:rsidRPr="004F7351">
      <w:pPr>
        <w:ind w:firstLine="720"/>
        <w:jc w:val="both"/>
        <w:rPr>
          <w:rFonts w:hAnsi="Times New Roman" w:ascii="Times New Roman"/>
          <w:szCs w:val="24"/>
          <w:lang w:val="hr-HR"/>
        </w:rPr>
      </w:pPr>
      <w:r w:rsidRPr="004F7351">
        <w:rPr>
          <w:rFonts w:hAnsi="Times New Roman" w:ascii="Times New Roman"/>
          <w:szCs w:val="24"/>
          <w:lang w:val="hr-HR"/>
        </w:rPr>
        <w:lastRenderedPageBreak/>
        <w:t>Uzevši u obzir na navedeno odlučeno je kao u točkama I. – III. izreke ovog rješenja.</w:t>
      </w:r>
    </w:p>
    <w:p w:rsidRDefault="00074E79" w:rsidP="00095C65" w:rsidR="00095C65" w:rsidRPr="004F7351">
      <w:pPr>
        <w:spacing w:afterAutospacing="true" w:after="100" w:beforeAutospacing="true" w:before="100"/>
        <w:ind w:firstLine="720"/>
        <w:jc w:val="both"/>
        <w:rPr>
          <w:rFonts w:hAnsi="Times New Roman" w:ascii="Times New Roman"/>
          <w:color w:val="000000"/>
          <w:szCs w:val="24"/>
          <w:lang w:val="hr-HR"/>
        </w:rPr>
      </w:pPr>
      <w:r w:rsidRPr="004F7351">
        <w:rPr>
          <w:rFonts w:hAnsi="Times New Roman" w:ascii="Times New Roman"/>
          <w:color w:val="000000"/>
          <w:szCs w:val="24"/>
          <w:lang w:val="hr-HR"/>
        </w:rPr>
        <w:t>Odredbom čl. 132. st. 5. SZ-a propis</w:t>
      </w:r>
      <w:r w:rsidR="000263C9" w:rsidRPr="004F7351">
        <w:rPr>
          <w:rFonts w:hAnsi="Times New Roman" w:ascii="Times New Roman"/>
          <w:color w:val="000000"/>
          <w:szCs w:val="24"/>
          <w:lang w:val="hr-HR"/>
        </w:rPr>
        <w:t>a</w:t>
      </w:r>
      <w:r w:rsidRPr="004F7351">
        <w:rPr>
          <w:rFonts w:hAnsi="Times New Roman" w:ascii="Times New Roman"/>
          <w:color w:val="000000"/>
          <w:szCs w:val="24"/>
          <w:lang w:val="hr-HR"/>
        </w:rPr>
        <w:t xml:space="preserve">no je da ako </w:t>
      </w:r>
      <w:r w:rsidR="00095C65" w:rsidRPr="004F7351">
        <w:rPr>
          <w:rFonts w:hAnsi="Times New Roman" w:ascii="Times New Roman"/>
          <w:color w:val="000000"/>
          <w:szCs w:val="24"/>
          <w:lang w:val="hr-HR"/>
        </w:rPr>
        <w:t xml:space="preserve">sud zaključi stečajni postupak u skladu s odredbom </w:t>
      </w:r>
      <w:r w:rsidRPr="004F7351">
        <w:rPr>
          <w:rFonts w:hAnsi="Times New Roman" w:ascii="Times New Roman"/>
          <w:color w:val="000000"/>
          <w:szCs w:val="24"/>
          <w:lang w:val="hr-HR"/>
        </w:rPr>
        <w:t xml:space="preserve">čl. 132. st. 2. SZ-a, </w:t>
      </w:r>
      <w:r w:rsidR="00095C65" w:rsidRPr="004F7351">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sidRPr="004F7351">
        <w:rPr>
          <w:rFonts w:hAnsi="Times New Roman" w:ascii="Times New Roman"/>
          <w:color w:val="000000"/>
          <w:szCs w:val="24"/>
          <w:lang w:val="hr-HR"/>
        </w:rPr>
        <w:t xml:space="preserve"> Zbog toga je odlučeno kao u točki IV. izreke ovog rješenja.</w:t>
      </w:r>
    </w:p>
    <w:p w:rsidRDefault="004B0D46" w:rsidP="00095C65" w:rsidR="004B0D46" w:rsidRPr="004F7351">
      <w:pPr>
        <w:spacing w:afterAutospacing="true" w:after="100" w:beforeAutospacing="true" w:before="100"/>
        <w:ind w:firstLine="720"/>
        <w:jc w:val="both"/>
        <w:rPr>
          <w:rFonts w:hAnsi="Times New Roman" w:ascii="Times New Roman"/>
          <w:color w:val="000000"/>
          <w:szCs w:val="24"/>
          <w:lang w:val="hr-HR"/>
        </w:rPr>
      </w:pPr>
      <w:r w:rsidRPr="004F7351">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sidRPr="004F7351">
        <w:rPr>
          <w:rFonts w:hAnsi="Times New Roman" w:ascii="Times New Roman"/>
          <w:color w:val="000000"/>
          <w:szCs w:val="24"/>
          <w:lang w:val="hr-HR"/>
        </w:rPr>
        <w:t xml:space="preserve">st. 3. SZ-a, </w:t>
      </w:r>
      <w:r w:rsidRPr="004F7351">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4F7351">
      <w:pPr>
        <w:jc w:val="center"/>
        <w:rPr>
          <w:rFonts w:hAnsi="Times New Roman" w:ascii="Times New Roman"/>
          <w:szCs w:val="24"/>
          <w:lang w:val="hr-HR"/>
        </w:rPr>
      </w:pPr>
      <w:r w:rsidRPr="004F7351">
        <w:rPr>
          <w:rFonts w:hAnsi="Times New Roman" w:ascii="Times New Roman"/>
          <w:szCs w:val="24"/>
          <w:lang w:val="hr-HR"/>
        </w:rPr>
        <w:t>U Zagrebu</w:t>
      </w:r>
      <w:r w:rsidR="004F50FD" w:rsidRPr="004F7351">
        <w:rPr>
          <w:rFonts w:hAnsi="Times New Roman" w:ascii="Times New Roman"/>
          <w:szCs w:val="24"/>
          <w:lang w:val="hr-HR"/>
        </w:rPr>
        <w:t xml:space="preserve"> </w:t>
      </w:r>
      <w:r w:rsidR="005C7EC6" w:rsidRPr="004F7351">
        <w:rPr>
          <w:rFonts w:hAnsi="Times New Roman" w:ascii="Times New Roman"/>
          <w:szCs w:val="24"/>
          <w:lang w:val="hr-HR"/>
        </w:rPr>
        <w:t xml:space="preserve">20. studenoga </w:t>
      </w:r>
      <w:r w:rsidR="00754231" w:rsidRPr="004F7351">
        <w:rPr>
          <w:rFonts w:hAnsi="Times New Roman" w:ascii="Times New Roman"/>
          <w:szCs w:val="24"/>
          <w:lang w:val="hr-HR"/>
        </w:rPr>
        <w:t>201</w:t>
      </w:r>
      <w:r w:rsidR="00B576D2" w:rsidRPr="004F7351">
        <w:rPr>
          <w:rFonts w:hAnsi="Times New Roman" w:ascii="Times New Roman"/>
          <w:szCs w:val="24"/>
          <w:lang w:val="hr-HR"/>
        </w:rPr>
        <w:t>7</w:t>
      </w:r>
      <w:r w:rsidR="00295EEF" w:rsidRPr="004F7351">
        <w:rPr>
          <w:rFonts w:hAnsi="Times New Roman" w:ascii="Times New Roman"/>
          <w:szCs w:val="24"/>
          <w:lang w:val="hr-HR"/>
        </w:rPr>
        <w:t>.</w:t>
      </w:r>
    </w:p>
    <w:p w:rsidRDefault="00B576D2" w:rsidP="00B576D2" w:rsidR="00D44D4F" w:rsidRPr="004F7351">
      <w:pPr>
        <w:ind w:firstLine="720" w:left="5040"/>
        <w:jc w:val="center"/>
        <w:rPr>
          <w:rFonts w:hAnsi="Times New Roman" w:ascii="Times New Roman"/>
          <w:szCs w:val="24"/>
          <w:lang w:val="hr-HR"/>
        </w:rPr>
      </w:pPr>
      <w:r w:rsidRPr="004F7351">
        <w:rPr>
          <w:rFonts w:hAnsi="Times New Roman" w:ascii="Times New Roman"/>
          <w:szCs w:val="24"/>
          <w:lang w:val="hr-HR"/>
        </w:rPr>
        <w:t>SUDAC</w:t>
      </w:r>
    </w:p>
    <w:p w:rsidRDefault="00B576D2" w:rsidP="00D44D4F" w:rsidR="00D44D4F" w:rsidRPr="004F7351">
      <w:pPr>
        <w:jc w:val="right"/>
        <w:rPr>
          <w:rFonts w:hAnsi="Times New Roman" w:ascii="Times New Roman"/>
          <w:szCs w:val="24"/>
          <w:lang w:val="hr-HR"/>
        </w:rPr>
      </w:pPr>
      <w:r w:rsidRPr="004F7351">
        <w:rPr>
          <w:rFonts w:hAnsi="Times New Roman" w:ascii="Times New Roman"/>
          <w:szCs w:val="24"/>
          <w:lang w:val="hr-HR"/>
        </w:rPr>
        <w:t>mr.sc. Ivana Koštarić Fegeš</w:t>
      </w:r>
      <w:r w:rsidR="00F809D4">
        <w:rPr>
          <w:rFonts w:hAnsi="Times New Roman" w:ascii="Times New Roman"/>
          <w:szCs w:val="24"/>
          <w:lang w:val="hr-HR"/>
        </w:rPr>
        <w:t>, v.r.</w:t>
      </w:r>
    </w:p>
    <w:p w:rsidRDefault="00A063B5" w:rsidP="00B576D2" w:rsidR="00A063B5" w:rsidRPr="004F7351">
      <w:pPr>
        <w:overflowPunct w:val="false"/>
        <w:autoSpaceDE w:val="false"/>
        <w:autoSpaceDN w:val="false"/>
        <w:adjustRightInd w:val="false"/>
        <w:textAlignment w:val="baseline"/>
        <w:rPr>
          <w:rFonts w:hAnsi="Times New Roman" w:ascii="Times New Roman"/>
          <w:b/>
          <w:szCs w:val="24"/>
          <w:lang w:val="hr-HR"/>
        </w:rPr>
      </w:pPr>
    </w:p>
    <w:p w:rsidRDefault="00B576D2" w:rsidP="00B576D2" w:rsidR="00B576D2" w:rsidRPr="004F7351">
      <w:pPr>
        <w:overflowPunct w:val="false"/>
        <w:autoSpaceDE w:val="false"/>
        <w:autoSpaceDN w:val="false"/>
        <w:adjustRightInd w:val="false"/>
        <w:textAlignment w:val="baseline"/>
        <w:rPr>
          <w:rFonts w:hAnsi="Times New Roman" w:ascii="Times New Roman"/>
          <w:b/>
          <w:szCs w:val="24"/>
          <w:lang w:val="hr-HR"/>
        </w:rPr>
      </w:pPr>
      <w:r w:rsidRPr="004F7351">
        <w:rPr>
          <w:rFonts w:hAnsi="Times New Roman" w:ascii="Times New Roman"/>
          <w:szCs w:val="24"/>
          <w:lang w:val="hr-HR"/>
        </w:rPr>
        <w:t>UPUTA O PRAVNOM LIJEKU</w:t>
      </w:r>
    </w:p>
    <w:p w:rsidRDefault="00B576D2" w:rsidP="00B576D2" w:rsidR="00B576D2" w:rsidRPr="004F7351">
      <w:pPr>
        <w:overflowPunct w:val="false"/>
        <w:autoSpaceDE w:val="false"/>
        <w:autoSpaceDN w:val="false"/>
        <w:adjustRightInd w:val="false"/>
        <w:jc w:val="both"/>
        <w:textAlignment w:val="baseline"/>
        <w:rPr>
          <w:rFonts w:hAnsi="Times New Roman" w:ascii="Times New Roman"/>
          <w:szCs w:val="24"/>
          <w:lang w:val="hr-HR"/>
        </w:rPr>
      </w:pPr>
      <w:r w:rsidRPr="004F7351">
        <w:rPr>
          <w:rFonts w:hAnsi="Times New Roman" w:ascii="Times New Roman"/>
          <w:szCs w:val="24"/>
          <w:lang w:val="hr-HR"/>
        </w:rPr>
        <w:t xml:space="preserve">Protiv ovog rješenja, nezadovoljna stranka može uložiti žalbu Visokom trgovačkom sudu Republike Hrvatske u roku od 8 dana </w:t>
      </w:r>
      <w:r w:rsidR="00151FC8" w:rsidRPr="004F7351">
        <w:rPr>
          <w:rFonts w:hAnsi="Times New Roman" w:ascii="Times New Roman"/>
          <w:szCs w:val="24"/>
          <w:lang w:val="hr-HR"/>
        </w:rPr>
        <w:t>od dostave</w:t>
      </w:r>
      <w:r w:rsidRPr="004F7351">
        <w:rPr>
          <w:rFonts w:hAnsi="Times New Roman" w:ascii="Times New Roman"/>
          <w:szCs w:val="24"/>
          <w:lang w:val="hr-HR"/>
        </w:rPr>
        <w:t xml:space="preserve"> rješenja, a ulaže se putem ovog suda u 2 primjerka za sud i po 1 za svaku protivnu stranku. </w:t>
      </w:r>
    </w:p>
    <w:p w:rsidRDefault="00D44D4F" w:rsidR="00D44D4F">
      <w:pPr>
        <w:jc w:val="both"/>
        <w:rPr>
          <w:rFonts w:hAnsi="Times New Roman" w:ascii="Times New Roman"/>
          <w:i/>
          <w:szCs w:val="24"/>
          <w:lang w:val="hr-HR"/>
        </w:rPr>
      </w:pPr>
    </w:p>
    <w:p w:rsidRDefault="00F809D4" w:rsidR="00F809D4" w:rsidRPr="004F7351">
      <w:pPr>
        <w:jc w:val="both"/>
        <w:rPr>
          <w:rFonts w:hAnsi="Times New Roman" w:ascii="Times New Roman"/>
          <w:i/>
          <w:szCs w:val="24"/>
          <w:lang w:val="hr-HR"/>
        </w:rPr>
      </w:pPr>
    </w:p>
    <w:p w:rsidRDefault="00F809D4" w:rsidP="00F809D4" w:rsidR="00F809D4">
      <w:pPr>
        <w:autoSpaceDE w:val="false"/>
        <w:autoSpaceDN w:val="false"/>
        <w:adjustRightInd w:val="false"/>
        <w:jc w:val="both"/>
        <w:rPr>
          <w:rFonts w:hAnsi="Times New Roman" w:ascii="Times New Roman"/>
          <w:szCs w:val="24"/>
          <w:lang w:val="hr-HR"/>
        </w:rPr>
      </w:pPr>
      <w:r>
        <w:rPr>
          <w:rFonts w:hAnsi="Times New Roman" w:ascii="Times New Roman"/>
          <w:szCs w:val="24"/>
          <w:lang w:val="hr-HR"/>
        </w:rPr>
        <w:t>Za točnost otpravka - ovlašteni službenik</w:t>
      </w:r>
    </w:p>
    <w:p w:rsidRDefault="00F809D4" w:rsidP="00F809D4" w:rsidR="00B803C4" w:rsidRPr="004F7351">
      <w:pPr>
        <w:jc w:val="both"/>
        <w:rPr>
          <w:rFonts w:hAnsi="Times New Roman" w:ascii="Times New Roman"/>
          <w:szCs w:val="24"/>
          <w:lang w:val="hr-HR"/>
        </w:rPr>
      </w:pPr>
      <w:r>
        <w:rPr>
          <w:rFonts w:hAnsi="Times New Roman" w:ascii="Times New Roman"/>
          <w:szCs w:val="24"/>
          <w:lang w:val="hr-HR"/>
        </w:rPr>
        <w:t>Katarina Drndelić</w:t>
      </w:r>
    </w:p>
    <w:sectPr w:rsidSect="00840E3D" w:rsidR="00B803C4" w:rsidRPr="004F7351">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BatangChe">
    <w:panose1 w:val="02030609000101010101"/>
    <w:charset w:val="81"/>
    <w:family w:val="modern"/>
    <w:pitch w:val="fixed"/>
    <w:sig w:csb1="00000000" w:csb0="0008009F" w:usb3="00000000" w:usb2="00000030" w:usb1="69D77CFB" w:usb0="B00002A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F809D4" w:rsidRPr="00F809D4">
          <w:rPr>
            <w:rFonts w:hAnsi="Times New Roman" w:ascii="Times New Roman"/>
            <w:noProof/>
            <w:lang w:val="hr-HR"/>
          </w:rPr>
          <w:t>4</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1F2F84">
          <w:rPr>
            <w:rFonts w:hAnsi="Times New Roman" w:ascii="Times New Roman"/>
          </w:rPr>
          <w:t>2386</w:t>
        </w:r>
        <w:r w:rsidR="00E0125A">
          <w:rPr>
            <w:rFonts w:hAnsi="Times New Roman" w:ascii="Times New Roman"/>
          </w:rPr>
          <w:t>/1</w:t>
        </w:r>
        <w:r w:rsidR="00197A15">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16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3C9"/>
    <w:rsid w:val="00026F81"/>
    <w:rsid w:val="000410B8"/>
    <w:rsid w:val="00046071"/>
    <w:rsid w:val="0005364E"/>
    <w:rsid w:val="00053F52"/>
    <w:rsid w:val="000568FF"/>
    <w:rsid w:val="00074E79"/>
    <w:rsid w:val="00082CF7"/>
    <w:rsid w:val="00095C65"/>
    <w:rsid w:val="000A23B5"/>
    <w:rsid w:val="000A4F52"/>
    <w:rsid w:val="000A5EFF"/>
    <w:rsid w:val="000B1ABC"/>
    <w:rsid w:val="000B609B"/>
    <w:rsid w:val="000B60E6"/>
    <w:rsid w:val="000B70BA"/>
    <w:rsid w:val="000B784F"/>
    <w:rsid w:val="000C47B3"/>
    <w:rsid w:val="000D11F2"/>
    <w:rsid w:val="000D18BE"/>
    <w:rsid w:val="000D7F28"/>
    <w:rsid w:val="000E236D"/>
    <w:rsid w:val="000E29DE"/>
    <w:rsid w:val="000E5A17"/>
    <w:rsid w:val="000F5459"/>
    <w:rsid w:val="00101756"/>
    <w:rsid w:val="001062F3"/>
    <w:rsid w:val="00112B50"/>
    <w:rsid w:val="00122ECB"/>
    <w:rsid w:val="00130868"/>
    <w:rsid w:val="00135BF3"/>
    <w:rsid w:val="00137338"/>
    <w:rsid w:val="00147562"/>
    <w:rsid w:val="00151FC8"/>
    <w:rsid w:val="0015560F"/>
    <w:rsid w:val="00182088"/>
    <w:rsid w:val="001849EC"/>
    <w:rsid w:val="001930AB"/>
    <w:rsid w:val="00197A15"/>
    <w:rsid w:val="001A0ADD"/>
    <w:rsid w:val="001B3811"/>
    <w:rsid w:val="001D13FF"/>
    <w:rsid w:val="001D40DE"/>
    <w:rsid w:val="001E14AE"/>
    <w:rsid w:val="001E6252"/>
    <w:rsid w:val="001E6FA6"/>
    <w:rsid w:val="001F0873"/>
    <w:rsid w:val="001F2F84"/>
    <w:rsid w:val="001F7BED"/>
    <w:rsid w:val="0020659A"/>
    <w:rsid w:val="002108B7"/>
    <w:rsid w:val="0021481D"/>
    <w:rsid w:val="00236AF3"/>
    <w:rsid w:val="002552B7"/>
    <w:rsid w:val="00257C05"/>
    <w:rsid w:val="002712ED"/>
    <w:rsid w:val="00280A5F"/>
    <w:rsid w:val="0029447C"/>
    <w:rsid w:val="00295EEF"/>
    <w:rsid w:val="002A2C23"/>
    <w:rsid w:val="002A530D"/>
    <w:rsid w:val="002B3892"/>
    <w:rsid w:val="002D3C0F"/>
    <w:rsid w:val="002E1310"/>
    <w:rsid w:val="002F2EAA"/>
    <w:rsid w:val="002F696D"/>
    <w:rsid w:val="00314802"/>
    <w:rsid w:val="00316419"/>
    <w:rsid w:val="00325193"/>
    <w:rsid w:val="00325C1E"/>
    <w:rsid w:val="0032654D"/>
    <w:rsid w:val="00330283"/>
    <w:rsid w:val="003340DB"/>
    <w:rsid w:val="0034238D"/>
    <w:rsid w:val="00343D78"/>
    <w:rsid w:val="00361624"/>
    <w:rsid w:val="0036343F"/>
    <w:rsid w:val="00366203"/>
    <w:rsid w:val="00370E2A"/>
    <w:rsid w:val="00390896"/>
    <w:rsid w:val="003B0BD8"/>
    <w:rsid w:val="003B2493"/>
    <w:rsid w:val="003C6061"/>
    <w:rsid w:val="003D7189"/>
    <w:rsid w:val="003E29B0"/>
    <w:rsid w:val="00411055"/>
    <w:rsid w:val="00416C5D"/>
    <w:rsid w:val="0042162E"/>
    <w:rsid w:val="004310D4"/>
    <w:rsid w:val="00433292"/>
    <w:rsid w:val="004567D4"/>
    <w:rsid w:val="00464CAD"/>
    <w:rsid w:val="00465511"/>
    <w:rsid w:val="00480E62"/>
    <w:rsid w:val="00490466"/>
    <w:rsid w:val="00490F29"/>
    <w:rsid w:val="00497CBF"/>
    <w:rsid w:val="004B0D46"/>
    <w:rsid w:val="004B6C33"/>
    <w:rsid w:val="004B7D8E"/>
    <w:rsid w:val="004C0DF2"/>
    <w:rsid w:val="004C47F4"/>
    <w:rsid w:val="004C4AD3"/>
    <w:rsid w:val="004D4CD1"/>
    <w:rsid w:val="004E0939"/>
    <w:rsid w:val="004F0ED3"/>
    <w:rsid w:val="004F1753"/>
    <w:rsid w:val="004F50FD"/>
    <w:rsid w:val="004F7351"/>
    <w:rsid w:val="00500D3E"/>
    <w:rsid w:val="00503CF1"/>
    <w:rsid w:val="00504BAF"/>
    <w:rsid w:val="0052568D"/>
    <w:rsid w:val="0052713E"/>
    <w:rsid w:val="00532B71"/>
    <w:rsid w:val="00533789"/>
    <w:rsid w:val="00535D85"/>
    <w:rsid w:val="00537BDA"/>
    <w:rsid w:val="00557CD9"/>
    <w:rsid w:val="00560B25"/>
    <w:rsid w:val="005662D7"/>
    <w:rsid w:val="00575D08"/>
    <w:rsid w:val="00576B23"/>
    <w:rsid w:val="00591C1A"/>
    <w:rsid w:val="005940E9"/>
    <w:rsid w:val="005A2E21"/>
    <w:rsid w:val="005B1B7B"/>
    <w:rsid w:val="005B37E1"/>
    <w:rsid w:val="005C7EC6"/>
    <w:rsid w:val="005F79FE"/>
    <w:rsid w:val="00614A16"/>
    <w:rsid w:val="006356C5"/>
    <w:rsid w:val="00655203"/>
    <w:rsid w:val="00694FA9"/>
    <w:rsid w:val="006B13DB"/>
    <w:rsid w:val="006B75DC"/>
    <w:rsid w:val="006C1E76"/>
    <w:rsid w:val="006C67F1"/>
    <w:rsid w:val="006D1D1A"/>
    <w:rsid w:val="006D2E4E"/>
    <w:rsid w:val="006E4B7B"/>
    <w:rsid w:val="006F2512"/>
    <w:rsid w:val="006F4D9C"/>
    <w:rsid w:val="0070323E"/>
    <w:rsid w:val="007037F9"/>
    <w:rsid w:val="00707BE1"/>
    <w:rsid w:val="00713853"/>
    <w:rsid w:val="00722C2D"/>
    <w:rsid w:val="00723318"/>
    <w:rsid w:val="0072396A"/>
    <w:rsid w:val="00730EAB"/>
    <w:rsid w:val="00732FFF"/>
    <w:rsid w:val="00735268"/>
    <w:rsid w:val="00736542"/>
    <w:rsid w:val="00751C7E"/>
    <w:rsid w:val="00754231"/>
    <w:rsid w:val="00754878"/>
    <w:rsid w:val="00760DE6"/>
    <w:rsid w:val="0077099C"/>
    <w:rsid w:val="00775884"/>
    <w:rsid w:val="00784FF8"/>
    <w:rsid w:val="007A29F9"/>
    <w:rsid w:val="007C2B5D"/>
    <w:rsid w:val="007C53C7"/>
    <w:rsid w:val="007D775A"/>
    <w:rsid w:val="007E0E87"/>
    <w:rsid w:val="007F4F73"/>
    <w:rsid w:val="008019CD"/>
    <w:rsid w:val="008158C9"/>
    <w:rsid w:val="00817217"/>
    <w:rsid w:val="00825EB5"/>
    <w:rsid w:val="0083146F"/>
    <w:rsid w:val="00831D26"/>
    <w:rsid w:val="0083323B"/>
    <w:rsid w:val="00836165"/>
    <w:rsid w:val="00840E3D"/>
    <w:rsid w:val="008557E7"/>
    <w:rsid w:val="008658FB"/>
    <w:rsid w:val="00867F16"/>
    <w:rsid w:val="008800F8"/>
    <w:rsid w:val="00893F57"/>
    <w:rsid w:val="008A5CDE"/>
    <w:rsid w:val="008B30D1"/>
    <w:rsid w:val="008C3BC6"/>
    <w:rsid w:val="008D5425"/>
    <w:rsid w:val="008E7119"/>
    <w:rsid w:val="008F4C87"/>
    <w:rsid w:val="008F6BD1"/>
    <w:rsid w:val="009302EB"/>
    <w:rsid w:val="00935487"/>
    <w:rsid w:val="00943F0B"/>
    <w:rsid w:val="00955E9E"/>
    <w:rsid w:val="00974C2D"/>
    <w:rsid w:val="00974E50"/>
    <w:rsid w:val="0097566B"/>
    <w:rsid w:val="00987982"/>
    <w:rsid w:val="00992F21"/>
    <w:rsid w:val="0099623A"/>
    <w:rsid w:val="00997BA9"/>
    <w:rsid w:val="009B13CE"/>
    <w:rsid w:val="009C1D6B"/>
    <w:rsid w:val="009E3985"/>
    <w:rsid w:val="009E3F2F"/>
    <w:rsid w:val="009F0609"/>
    <w:rsid w:val="009F503C"/>
    <w:rsid w:val="009F5765"/>
    <w:rsid w:val="00A011C1"/>
    <w:rsid w:val="00A0636A"/>
    <w:rsid w:val="00A063B5"/>
    <w:rsid w:val="00A15412"/>
    <w:rsid w:val="00A15620"/>
    <w:rsid w:val="00A21251"/>
    <w:rsid w:val="00A30172"/>
    <w:rsid w:val="00A3532D"/>
    <w:rsid w:val="00A44B37"/>
    <w:rsid w:val="00A6140A"/>
    <w:rsid w:val="00A61FDD"/>
    <w:rsid w:val="00A7532D"/>
    <w:rsid w:val="00A77A6F"/>
    <w:rsid w:val="00A92B4F"/>
    <w:rsid w:val="00A95334"/>
    <w:rsid w:val="00A97DF9"/>
    <w:rsid w:val="00AA1645"/>
    <w:rsid w:val="00AA2516"/>
    <w:rsid w:val="00AB30A2"/>
    <w:rsid w:val="00AB687F"/>
    <w:rsid w:val="00AB7883"/>
    <w:rsid w:val="00AC74C9"/>
    <w:rsid w:val="00AE2B9E"/>
    <w:rsid w:val="00AE4367"/>
    <w:rsid w:val="00AF40B4"/>
    <w:rsid w:val="00AF4B98"/>
    <w:rsid w:val="00B03169"/>
    <w:rsid w:val="00B07B03"/>
    <w:rsid w:val="00B13DE9"/>
    <w:rsid w:val="00B2463B"/>
    <w:rsid w:val="00B25B09"/>
    <w:rsid w:val="00B27509"/>
    <w:rsid w:val="00B358E7"/>
    <w:rsid w:val="00B576D2"/>
    <w:rsid w:val="00B71FF5"/>
    <w:rsid w:val="00B803C4"/>
    <w:rsid w:val="00B868FC"/>
    <w:rsid w:val="00BA25F3"/>
    <w:rsid w:val="00BB2D96"/>
    <w:rsid w:val="00BF3B37"/>
    <w:rsid w:val="00C06C05"/>
    <w:rsid w:val="00C202D8"/>
    <w:rsid w:val="00C21419"/>
    <w:rsid w:val="00C24B26"/>
    <w:rsid w:val="00C4021E"/>
    <w:rsid w:val="00C4374F"/>
    <w:rsid w:val="00C53181"/>
    <w:rsid w:val="00C56D4F"/>
    <w:rsid w:val="00C57CAF"/>
    <w:rsid w:val="00C65237"/>
    <w:rsid w:val="00C66436"/>
    <w:rsid w:val="00C6721F"/>
    <w:rsid w:val="00C73534"/>
    <w:rsid w:val="00C735DF"/>
    <w:rsid w:val="00C76B1B"/>
    <w:rsid w:val="00C826FA"/>
    <w:rsid w:val="00C841FF"/>
    <w:rsid w:val="00C9521E"/>
    <w:rsid w:val="00CA2376"/>
    <w:rsid w:val="00CA52A3"/>
    <w:rsid w:val="00CA71B0"/>
    <w:rsid w:val="00CB3343"/>
    <w:rsid w:val="00CD1153"/>
    <w:rsid w:val="00CD2670"/>
    <w:rsid w:val="00CD691F"/>
    <w:rsid w:val="00CD704E"/>
    <w:rsid w:val="00CF21A3"/>
    <w:rsid w:val="00CF2939"/>
    <w:rsid w:val="00CF2B7C"/>
    <w:rsid w:val="00D26A08"/>
    <w:rsid w:val="00D34558"/>
    <w:rsid w:val="00D4254F"/>
    <w:rsid w:val="00D44D4F"/>
    <w:rsid w:val="00D55DCD"/>
    <w:rsid w:val="00D57488"/>
    <w:rsid w:val="00D73897"/>
    <w:rsid w:val="00D746D9"/>
    <w:rsid w:val="00D80E26"/>
    <w:rsid w:val="00D8773A"/>
    <w:rsid w:val="00D90A44"/>
    <w:rsid w:val="00D932D1"/>
    <w:rsid w:val="00D955F3"/>
    <w:rsid w:val="00DA2CDC"/>
    <w:rsid w:val="00DA563D"/>
    <w:rsid w:val="00DB29D2"/>
    <w:rsid w:val="00DB4528"/>
    <w:rsid w:val="00DC7FA5"/>
    <w:rsid w:val="00DD3838"/>
    <w:rsid w:val="00DD79AC"/>
    <w:rsid w:val="00DD7C95"/>
    <w:rsid w:val="00DE437A"/>
    <w:rsid w:val="00DF16F2"/>
    <w:rsid w:val="00DF190F"/>
    <w:rsid w:val="00DF5758"/>
    <w:rsid w:val="00DF5968"/>
    <w:rsid w:val="00DF5C12"/>
    <w:rsid w:val="00E0125A"/>
    <w:rsid w:val="00E15EF7"/>
    <w:rsid w:val="00E21DBB"/>
    <w:rsid w:val="00E37677"/>
    <w:rsid w:val="00E43D20"/>
    <w:rsid w:val="00E51ACC"/>
    <w:rsid w:val="00E55BDB"/>
    <w:rsid w:val="00E578A4"/>
    <w:rsid w:val="00E67A3E"/>
    <w:rsid w:val="00E8598F"/>
    <w:rsid w:val="00EA23EA"/>
    <w:rsid w:val="00EB1310"/>
    <w:rsid w:val="00EB57CC"/>
    <w:rsid w:val="00EB5CBB"/>
    <w:rsid w:val="00EC0993"/>
    <w:rsid w:val="00EE5750"/>
    <w:rsid w:val="00EE69E5"/>
    <w:rsid w:val="00F01628"/>
    <w:rsid w:val="00F13F75"/>
    <w:rsid w:val="00F1400B"/>
    <w:rsid w:val="00F16B54"/>
    <w:rsid w:val="00F20BD9"/>
    <w:rsid w:val="00F23A19"/>
    <w:rsid w:val="00F25613"/>
    <w:rsid w:val="00F32BA3"/>
    <w:rsid w:val="00F32F0D"/>
    <w:rsid w:val="00F360FE"/>
    <w:rsid w:val="00F36C0F"/>
    <w:rsid w:val="00F60F97"/>
    <w:rsid w:val="00F62A72"/>
    <w:rsid w:val="00F667BC"/>
    <w:rsid w:val="00F7711F"/>
    <w:rsid w:val="00F8030D"/>
    <w:rsid w:val="00F809D4"/>
    <w:rsid w:val="00F829E2"/>
    <w:rsid w:val="00F841C9"/>
    <w:rsid w:val="00F86E6E"/>
    <w:rsid w:val="00F91491"/>
    <w:rsid w:val="00F93A8C"/>
    <w:rsid w:val="00F95B23"/>
    <w:rsid w:val="00F97FC5"/>
    <w:rsid w:val="00FC7393"/>
    <w:rsid w:val="00FD35C3"/>
    <w:rsid w:val="00FD5A31"/>
    <w:rsid w:val="00FD6236"/>
    <w:rsid w:val="00FE0A25"/>
    <w:rsid w:val="00FE69AE"/>
    <w:rsid w:val="00FF29D4"/>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16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99"/>
    <w:qFormat/>
    <w:rsid w:val="00343D78"/>
    <w:pPr>
      <w:suppressAutoHyphens/>
    </w:pPr>
    <w:rPr>
      <w:rFonts w:eastAsia="Calibri" w:hAnsi="Calibri" w:ascii="Calibri"/>
      <w:color w:val="00000A"/>
      <w:sz w:val="22"/>
      <w:szCs w:val="22"/>
      <w:lang w:eastAsia="en-US"/>
    </w:rPr>
  </w:style>
  <w:style w:customStyle="true" w:styleId="Default" w:type="paragraph">
    <w:name w:val="Default"/>
    <w:rsid w:val="006B75DC"/>
    <w:pPr>
      <w:autoSpaceDE w:val="false"/>
      <w:autoSpaceDN w:val="false"/>
      <w:adjustRightInd w:val="false"/>
    </w:pPr>
    <w:rPr>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99"/>
    <w:qFormat/>
    <w:rsid w:val="00343D78"/>
    <w:pPr>
      <w:suppressAutoHyphens/>
    </w:pPr>
    <w:rPr>
      <w:rFonts w:ascii="Calibri" w:eastAsia="Calibri" w:hAnsi="Calibri"/>
      <w:color w:val="00000A"/>
      <w:sz w:val="22"/>
      <w:szCs w:val="22"/>
      <w:lang w:eastAsia="en-US"/>
    </w:rPr>
  </w:style>
  <w:style w:customStyle="1" w:styleId="Default" w:type="paragraph">
    <w:name w:val="Default"/>
    <w:rsid w:val="006B75DC"/>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St-2386/2016-37</izvorni_sadrzaj>
    <derivirana_varijabla naziv="DomainObject.Oznaka_1">St-2386/2016-37</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2386</izvorni_sadrzaj>
    <derivirana_varijabla naziv="DomainObject.Predmet.Broj_1">2386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20. studenog 2017.</izvorni_sadrzaj>
    <derivirana_varijabla naziv="DomainObject.Predmet.DatumRjesavanja_1">20. studenog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St-2386/2016</izvorni_sadrzaj>
    <derivirana_varijabla naziv="DomainObject.Predmet.OznakaBroj_1">St-2386/2016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SG ZAGADRIA d.o.o.</izvorni_sadrzaj>
    <derivirana_varijabla naziv="DomainObject.Predmet.ProtustrankaFormated_1">  SG ZAGADRIA d.o.o.</derivirana_varijabla>
  </DomainObject.Predmet.ProtustrankaFormated>
  <DomainObject.Predmet.ProtustrankaFormatedOIB>
    <izvorni_sadrzaj>  SG ZAGADRIA d.o.o., OIB 82606860974</izvorni_sadrzaj>
    <derivirana_varijabla naziv="DomainObject.Predmet.ProtustrankaFormatedOIB_1">  SG ZAGADRIA d.o.o., OIB 82606860974</derivirana_varijabla>
  </DomainObject.Predmet.ProtustrankaFormatedOIB>
  <DomainObject.Predmet.ProtustrankaFormatedWithAdress>
    <izvorni_sadrzaj> SG ZAGADRIA d.o.o., Strojarska 2, 10000 Zagreb</izvorni_sadrzaj>
    <derivirana_varijabla naziv="DomainObject.Predmet.ProtustrankaFormatedWithAdress_1"> SG ZAGADRIA d.o.o., Strojarska 2, 10000 Zagreb</derivirana_varijabla>
  </DomainObject.Predmet.ProtustrankaFormatedWithAdress>
  <DomainObject.Predmet.ProtustrankaFormatedWithAdressOIB>
    <izvorni_sadrzaj> SG ZAGADRIA d.o.o., OIB 82606860974, Strojarska 2, 10000 Zagreb</izvorni_sadrzaj>
    <derivirana_varijabla naziv="DomainObject.Predmet.ProtustrankaFormatedWithAdressOIB_1"> SG ZAGADRIA d.o.o., OIB 82606860974, Strojarska 2, 10000 Zagreb</derivirana_varijabla>
  </DomainObject.Predmet.ProtustrankaFormatedWithAdressOIB>
  <DomainObject.Predmet.ProtustrankaWithAdress>
    <izvorni_sadrzaj>SG ZAGADRIA d.o.o. Strojarska 2, 10000 Zagreb</izvorni_sadrzaj>
    <derivirana_varijabla naziv="DomainObject.Predmet.ProtustrankaWithAdress_1">SG ZAGADRIA d.o.o. Strojarska 2, 10000 Zagreb</derivirana_varijabla>
  </DomainObject.Predmet.ProtustrankaWithAdress>
  <DomainObject.Predmet.ProtustrankaWithAdressOIB>
    <izvorni_sadrzaj>SG ZAGADRIA d.o.o., OIB 82606860974, Strojarska 2, 10000 Zagreb</izvorni_sadrzaj>
    <derivirana_varijabla naziv="DomainObject.Predmet.ProtustrankaWithAdressOIB_1">SG ZAGADRIA d.o.o., OIB 82606860974, Strojarska 2, 10000 Zagreb</derivirana_varijabla>
  </DomainObject.Predmet.ProtustrankaWithAdressOIB>
  <DomainObject.Predmet.ProtustrankaNazivFormated>
    <izvorni_sadrzaj>SG ZAGADRIA d.o.o.</izvorni_sadrzaj>
    <derivirana_varijabla naziv="DomainObject.Predmet.ProtustrankaNazivFormated_1">SG ZAGADRIA d.o.o.</derivirana_varijabla>
  </DomainObject.Predmet.ProtustrankaNazivFormated>
  <DomainObject.Predmet.ProtustrankaNazivFormatedOIB>
    <izvorni_sadrzaj>SG ZAGADRIA d.o.o., OIB 82606860974</izvorni_sadrzaj>
    <derivirana_varijabla naziv="DomainObject.Predmet.ProtustrankaNazivFormatedOIB_1">SG ZAGADRIA d.o.o., OIB 82606860974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Zdravko Soldat; Matija Kos</izvorni_sadrzaj>
    <derivirana_varijabla naziv="DomainObject.Predmet.StrankaFormated_1">  Zdravko Soldat; Matija Kos</derivirana_varijabla>
  </DomainObject.Predmet.StrankaFormated>
  <DomainObject.Predmet.StrankaFormatedOIB>
    <izvorni_sadrzaj>  Zdravko Soldat, OIB 47072369844; Matija Kos, OIB 67108110423</izvorni_sadrzaj>
    <derivirana_varijabla naziv="DomainObject.Predmet.StrankaFormatedOIB_1">  Zdravko Soldat, OIB 47072369844; Matija Kos, OIB 67108110423</derivirana_varijabla>
  </DomainObject.Predmet.StrankaFormatedOIB>
  <DomainObject.Predmet.StrankaFormatedWithAdress>
    <izvorni_sadrzaj> Zdravko Soldat, Balokovićeva 27, 10000 Zagreb; Matija Kos, Fučeki 13, 10360 Sesvete</izvorni_sadrzaj>
    <derivirana_varijabla naziv="DomainObject.Predmet.StrankaFormatedWithAdress_1"> Zdravko Soldat, Balokovićeva 27, 10000 Zagreb; Matija Kos, Fučeki 13, 10360 Sesvete</derivirana_varijabla>
  </DomainObject.Predmet.StrankaFormatedWithAdress>
  <DomainObject.Predmet.StrankaFormatedWithAdressOIB>
    <izvorni_sadrzaj> Zdravko Soldat, OIB 47072369844, Balokovićeva 27, 10000 Zagreb; Matija Kos, OIB 67108110423, Fučeki 13, 10360 Sesvete</izvorni_sadrzaj>
    <derivirana_varijabla naziv="DomainObject.Predmet.StrankaFormatedWithAdressOIB_1"> Zdravko Soldat, OIB 47072369844, Balokovićeva 27, 10000 Zagreb; Matija Kos, OIB 67108110423, Fučeki 13, 10360 Sesvete</derivirana_varijabla>
  </DomainObject.Predmet.StrankaFormatedWithAdressOIB>
  <DomainObject.Predmet.StrankaWithAdress>
    <izvorni_sadrzaj>Zdravko Soldat Balokovićeva 27,10000 Zagreb,Matija Kos Fučeki 13,10360 Sesvete</izvorni_sadrzaj>
    <derivirana_varijabla naziv="DomainObject.Predmet.StrankaWithAdress_1">Zdravko Soldat Balokovićeva 27,10000 Zagreb,Matija Kos Fučeki 13,10360 Sesvete</derivirana_varijabla>
  </DomainObject.Predmet.StrankaWithAdress>
  <DomainObject.Predmet.StrankaWithAdressOIB>
    <izvorni_sadrzaj>Zdravko Soldat, OIB 47072369844, Balokovićeva 27,10000 Zagreb,Matija Kos, OIB 67108110423, Fučeki 13,10360 Sesvete</izvorni_sadrzaj>
    <derivirana_varijabla naziv="DomainObject.Predmet.StrankaWithAdressOIB_1">Zdravko Soldat, OIB 47072369844, Balokovićeva 27,10000 Zagreb,Matija Kos, OIB 67108110423, Fučeki 13,10360 Sesvete</derivirana_varijabla>
  </DomainObject.Predmet.StrankaWithAdressOIB>
  <DomainObject.Predmet.StrankaNazivFormated>
    <izvorni_sadrzaj>Zdravko Soldat,Matija Kos</izvorni_sadrzaj>
    <derivirana_varijabla naziv="DomainObject.Predmet.StrankaNazivFormated_1">Zdravko Soldat,Matija Kos</derivirana_varijabla>
  </DomainObject.Predmet.StrankaNazivFormated>
  <DomainObject.Predmet.StrankaNazivFormatedOIB>
    <izvorni_sadrzaj>Zdravko Soldat, OIB 47072369844,Matija Kos, OIB 67108110423</izvorni_sadrzaj>
    <derivirana_varijabla naziv="DomainObject.Predmet.StrankaNazivFormatedOIB_1">Zdravko Soldat, OIB 47072369844,Matija Kos, OIB 67108110423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Zdravko Soldat</item>
      <item>Matija Kos</item>
    </izvorni_sadrzaj>
    <derivirana_varijabla naziv="DomainObject.Predmet.StrankaListFormated_1">
      <item>Zdravko Soldat</item>
      <item>Matija Kos</item>
    </derivirana_varijabla>
  </DomainObject.Predmet.StrankaListFormated>
  <DomainObject.Predmet.StrankaListFormatedOIB>
    <izvorni_sadrzaj>
      <item>Zdravko Soldat, OIB 47072369844</item>
      <item>Matija Kos, OIB 67108110423</item>
    </izvorni_sadrzaj>
    <derivirana_varijabla naziv="DomainObject.Predmet.StrankaListFormatedOIB_1">
      <item>Zdravko Soldat, OIB 47072369844</item>
      <item>Matija Kos, OIB 67108110423</item>
    </derivirana_varijabla>
  </DomainObject.Predmet.StrankaListFormatedOIB>
  <DomainObject.Predmet.StrankaListFormatedWithAdress>
    <izvorni_sadrzaj>
      <item>Zdravko Soldat, Balokovićeva 27, 10000 Zagreb</item>
      <item>Matija Kos, Fučeki 13, 10360 Sesvete</item>
    </izvorni_sadrzaj>
    <derivirana_varijabla naziv="DomainObject.Predmet.StrankaListFormatedWithAdress_1">
      <item>Zdravko Soldat, Balokovićeva 27, 10000 Zagreb</item>
      <item>Matija Kos, Fučeki 13, 10360 Sesvete</item>
    </derivirana_varijabla>
  </DomainObject.Predmet.StrankaListFormatedWithAdress>
  <DomainObject.Predmet.StrankaListFormatedWithAdressOIB>
    <izvorni_sadrzaj>
      <item>Zdravko Soldat, OIB 47072369844, Balokovićeva 27, 10000 Zagreb</item>
      <item>Matija Kos, OIB 67108110423, Fučeki 13, 10360 Sesvete</item>
    </izvorni_sadrzaj>
    <derivirana_varijabla naziv="DomainObject.Predmet.StrankaListFormatedWithAdressOIB_1">
      <item>Zdravko Soldat, OIB 47072369844, Balokovićeva 27, 10000 Zagreb</item>
      <item>Matija Kos, OIB 67108110423, Fučeki 13, 10360 Sesvete</item>
    </derivirana_varijabla>
  </DomainObject.Predmet.StrankaListFormatedWithAdressOIB>
  <DomainObject.Predmet.StrankaListNazivFormated>
    <izvorni_sadrzaj>
      <item>Zdravko Soldat</item>
      <item>Matija Kos</item>
    </izvorni_sadrzaj>
    <derivirana_varijabla naziv="DomainObject.Predmet.StrankaListNazivFormated_1">
      <item>Zdravko Soldat</item>
      <item>Matija Kos</item>
    </derivirana_varijabla>
  </DomainObject.Predmet.StrankaListNazivFormated>
  <DomainObject.Predmet.StrankaListNazivFormatedOIB>
    <izvorni_sadrzaj>
      <item>Zdravko Soldat, OIB 47072369844</item>
      <item>Matija Kos, OIB 67108110423</item>
    </izvorni_sadrzaj>
    <derivirana_varijabla naziv="DomainObject.Predmet.StrankaListNazivFormatedOIB_1">
      <item>Zdravko Soldat, OIB 47072369844</item>
      <item>Matija Kos, OIB 67108110423</item>
    </derivirana_varijabla>
  </DomainObject.Predmet.StrankaListNazivFormatedOIB>
  <DomainObject.Predmet.ProtuStrankaListFormated>
    <izvorni_sadrzaj>
      <item>SG ZAGADRIA d.o.o.</item>
    </izvorni_sadrzaj>
    <derivirana_varijabla naziv="DomainObject.Predmet.ProtuStrankaListFormated_1">
      <item>SG ZAGADRIA d.o.o.</item>
    </derivirana_varijabla>
  </DomainObject.Predmet.ProtuStrankaListFormated>
  <DomainObject.Predmet.ProtuStrankaListFormatedOIB>
    <izvorni_sadrzaj>
      <item>SG ZAGADRIA d.o.o., OIB 82606860974</item>
    </izvorni_sadrzaj>
    <derivirana_varijabla naziv="DomainObject.Predmet.ProtuStrankaListFormatedOIB_1">
      <item>SG ZAGADRIA d.o.o., OIB 82606860974</item>
    </derivirana_varijabla>
  </DomainObject.Predmet.ProtuStrankaListFormatedOIB>
  <DomainObject.Predmet.ProtuStrankaListFormatedWithAdress>
    <izvorni_sadrzaj>
      <item>SG ZAGADRIA d.o.o., Strojarska 2, 10000 Zagreb</item>
    </izvorni_sadrzaj>
    <derivirana_varijabla naziv="DomainObject.Predmet.ProtuStrankaListFormatedWithAdress_1">
      <item>SG ZAGADRIA d.o.o., Strojarska 2, 10000 Zagreb</item>
    </derivirana_varijabla>
  </DomainObject.Predmet.ProtuStrankaListFormatedWithAdress>
  <DomainObject.Predmet.ProtuStrankaListFormatedWithAdressOIB>
    <izvorni_sadrzaj>
      <item>SG ZAGADRIA d.o.o., OIB 82606860974, Strojarska 2, 10000 Zagreb</item>
    </izvorni_sadrzaj>
    <derivirana_varijabla naziv="DomainObject.Predmet.ProtuStrankaListFormatedWithAdressOIB_1">
      <item>SG ZAGADRIA d.o.o., OIB 82606860974, Strojarska 2, 10000 Zagreb</item>
    </derivirana_varijabla>
  </DomainObject.Predmet.ProtuStrankaListFormatedWithAdressOIB>
  <DomainObject.Predmet.ProtuStrankaListNazivFormated>
    <izvorni_sadrzaj>
      <item>SG ZAGADRIA d.o.o.</item>
    </izvorni_sadrzaj>
    <derivirana_varijabla naziv="DomainObject.Predmet.ProtuStrankaListNazivFormated_1">
      <item>SG ZAGADRIA d.o.o.</item>
    </derivirana_varijabla>
  </DomainObject.Predmet.ProtuStrankaListNazivFormated>
  <DomainObject.Predmet.ProtuStrankaListNazivFormatedOIB>
    <izvorni_sadrzaj>
      <item>SG ZAGADRIA d.o.o., OIB 82606860974</item>
    </izvorni_sadrzaj>
    <derivirana_varijabla naziv="DomainObject.Predmet.ProtuStrankaListNazivFormatedOIB_1">
      <item>SG ZAGADRIA d.o.o., OIB 82606860974</item>
    </derivirana_varijabla>
  </DomainObject.Predmet.ProtuStrankaListNazivFormatedOIB>
  <DomainObject.Predmet.OstaliListFormated>
    <izvorni_sadrzaj>
      <item>Matija Kos</item>
    </izvorni_sadrzaj>
    <derivirana_varijabla naziv="DomainObject.Predmet.OstaliListFormated_1">
      <item>Matija Kos</item>
    </derivirana_varijabla>
  </DomainObject.Predmet.OstaliListFormated>
  <DomainObject.Predmet.OstaliListFormatedOIB>
    <izvorni_sadrzaj>
      <item>Matija Kos, OIB 67108110423</item>
    </izvorni_sadrzaj>
    <derivirana_varijabla naziv="DomainObject.Predmet.OstaliListFormatedOIB_1">
      <item>Matija Kos, OIB 67108110423</item>
    </derivirana_varijabla>
  </DomainObject.Predmet.OstaliListFormatedOIB>
  <DomainObject.Predmet.OstaliListFormatedWithAdress>
    <izvorni_sadrzaj>
      <item>Matija Kos, Fučeki 13, 10360 Sesvete</item>
    </izvorni_sadrzaj>
    <derivirana_varijabla naziv="DomainObject.Predmet.OstaliListFormatedWithAdress_1">
      <item>Matija Kos, Fučeki 13, 10360 Sesvete</item>
    </derivirana_varijabla>
  </DomainObject.Predmet.OstaliListFormatedWithAdress>
  <DomainObject.Predmet.OstaliListFormatedWithAdressOIB>
    <izvorni_sadrzaj>
      <item>Matija Kos, OIB 67108110423, Fučeki 13, 10360 Sesvete</item>
    </izvorni_sadrzaj>
    <derivirana_varijabla naziv="DomainObject.Predmet.OstaliListFormatedWithAdressOIB_1">
      <item>Matija Kos, OIB 67108110423, Fučeki 13, 10360 Sesvete</item>
    </derivirana_varijabla>
  </DomainObject.Predmet.OstaliListFormatedWithAdressOIB>
  <DomainObject.Predmet.OstaliListNazivFormated>
    <izvorni_sadrzaj>
      <item>Matija Kos</item>
    </izvorni_sadrzaj>
    <derivirana_varijabla naziv="DomainObject.Predmet.OstaliListNazivFormated_1">
      <item>Matija Kos</item>
    </derivirana_varijabla>
  </DomainObject.Predmet.OstaliListNazivFormated>
  <DomainObject.Predmet.OstaliListNazivFormatedOIB>
    <izvorni_sadrzaj>
      <item>Matija Kos, OIB 67108110423</item>
    </izvorni_sadrzaj>
    <derivirana_varijabla naziv="DomainObject.Predmet.OstaliListNazivFormatedOIB_1">
      <item>Matija Kos, OIB 67108110423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St-2386/2016-37</izvorni_sadrzaj>
    <derivirana_varijabla naziv="DomainObject.PoslovniBrojDokumenta_1">St-2386/2016-37</derivirana_varijabla>
  </DomainObject.PoslovniBrojDokumenta>
  <DomainObject.Predmet.StrankaIDrugi>
    <izvorni_sadrzaj>Zdravko Soldat i dr.</izvorni_sadrzaj>
    <derivirana_varijabla naziv="DomainObject.Predmet.StrankaIDrugi_1">Zdravko Soldat i dr.</derivirana_varijabla>
  </DomainObject.Predmet.StrankaIDrugi>
  <DomainObject.Predmet.ProtustrankaIDrugi>
    <izvorni_sadrzaj>SG ZAGADRIA d.o.o.</izvorni_sadrzaj>
    <derivirana_varijabla naziv="DomainObject.Predmet.ProtustrankaIDrugi_1">SG ZAGADRIA d.o.o.</derivirana_varijabla>
  </DomainObject.Predmet.ProtustrankaIDrugi>
  <DomainObject.Predmet.StrankaIDrugiAdressOIB>
    <izvorni_sadrzaj>Zdravko Soldat, OIB 47072369844, Balokovićeva 27, 10000 Zagreb i dr.</izvorni_sadrzaj>
    <derivirana_varijabla naziv="DomainObject.Predmet.StrankaIDrugiAdressOIB_1">Zdravko Soldat, OIB 47072369844, Balokovićeva 27, 10000 Zagreb i dr.</derivirana_varijabla>
  </DomainObject.Predmet.StrankaIDrugiAdressOIB>
  <DomainObject.Predmet.ProtustrankaIDrugiAdressOIB>
    <izvorni_sadrzaj>SG ZAGADRIA d.o.o., OIB 82606860974, Strojarska 2, 10000 Zagreb</izvorni_sadrzaj>
    <derivirana_varijabla naziv="DomainObject.Predmet.ProtustrankaIDrugiAdressOIB_1">SG ZAGADRIA d.o.o., OIB 82606860974, Strojarska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20. studenog 2017.</izvorni_sadrzaj>
    <derivirana_varijabla naziv="DomainObject.Predmet.OdlukaRjesenje.DatumDonosenjaOdluke_1">20. studenog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St-2386/2016-37</izvorni_sadrzaj>
    <derivirana_varijabla naziv="DomainObject.Predmet.OdlukaRjesenje.Oznaka_1">St-2386/2016-37</derivirana_varijabla>
  </DomainObject.Predmet.OdlukaRjesenje.Oznaka>
  <DomainObject.Predmet.SudioniciListNaziv>
    <izvorni_sadrzaj>
      <item>Zdravko Soldat</item>
      <item>SG ZAGADRIA d.o.o.</item>
      <item>Matija Kos</item>
      <item>Matija Kos</item>
    </izvorni_sadrzaj>
    <derivirana_varijabla naziv="DomainObject.Predmet.SudioniciListNaziv_1">
      <item>Zdravko Soldat</item>
      <item>SG ZAGADRIA d.o.o.</item>
      <item>Matija Kos</item>
      <item>Matija Kos</item>
    </derivirana_varijabla>
  </DomainObject.Predmet.SudioniciListNaziv>
  <DomainObject.Predmet.SudioniciListAdressOIB>
    <izvorni_sadrzaj>
      <item>Zdravko Soldat, OIB 47072369844, Balokovićeva 27,10000 Zagreb</item>
      <item>SG ZAGADRIA d.o.o., OIB 82606860974, Strojarska 2,10000 Zagreb</item>
      <item>Matija Kos, OIB 67108110423, Fučeki 13,10360 Sesvete</item>
      <item>Matija Kos, OIB 67108110423, Fučeki 13,10360 Sesvete</item>
    </izvorni_sadrzaj>
    <derivirana_varijabla naziv="DomainObject.Predmet.SudioniciListAdressOIB_1">
      <item>Zdravko Soldat, OIB 47072369844, Balokovićeva 27,10000 Zagreb</item>
      <item>SG ZAGADRIA d.o.o., OIB 82606860974, Strojarska 2,10000 Zagreb</item>
      <item>Matija Kos, OIB 67108110423, Fučeki 13,10360 Sesvete</item>
      <item>Matija Kos, OIB 67108110423, Fučeki 13,10360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47072369844</item>
      <item>, OIB 82606860974</item>
      <item>, OIB 67108110423</item>
      <item>, OIB 67108110423</item>
    </izvorni_sadrzaj>
    <derivirana_varijabla naziv="DomainObject.Predmet.SudioniciListNazivOIB_1">
      <item>, OIB 47072369844</item>
      <item>, OIB 82606860974</item>
      <item>, OIB 67108110423</item>
      <item>, OIB 67108110423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9EE869-ECEE-4586-9A16-D429D89193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4</properties:Pages>
  <properties:Words>1644</properties:Words>
  <properties:Characters>8952</properties:Characters>
  <properties:Lines>172</properties:Lines>
  <properties:Paragraphs>36</properties:Paragraphs>
  <properties:TotalTime>291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10593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Katarina Drndelić</cp:lastModifiedBy>
  <cp:lastPrinted>2017-11-20T12:36:00Z</cp:lastPrinted>
  <dcterms:modified xmlns:xsi="http://www.w3.org/2001/XMLSchema-instance" xsi:type="dcterms:W3CDTF">2017-11-20T12:36:00Z</dcterms:modified>
  <cp:revision>249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St-2386/2016-37 / Odluka - Rješenje - otvaranje i zaključenje stečajnog postupka (čl. 132)</vt:lpwstr>
  </prop:property>
  <prop:property name="CC_coloring" pid="4" fmtid="{D5CDD505-2E9C-101B-9397-08002B2CF9AE}">
    <vt:bool>false</vt:bool>
  </prop:property>
  <prop:property name="BrojStranica" pid="5" fmtid="{D5CDD505-2E9C-101B-9397-08002B2CF9AE}">
    <vt:i4>4</vt:i4>
  </prop:property>
</prop:Properties>
</file>