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b1f1" w14:paraId="bb5b1f1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092E54">
        <w:t>GUMA-MONT j.d.o.o., OIB 53596301425, Sveti Ivan Žabno, Zagrebačka ulica 38</w:t>
      </w:r>
      <w:r w:rsidR="00824366">
        <w:t xml:space="preserve">, dana </w:t>
      </w:r>
      <w:r w:rsidR="005437C9">
        <w:t>21. travnja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5437C9">
        <w:t>GUMA-MONT j.d.o.o., OIB 53596301425, Sveti Ivan Žabno, Zagrebačka ulica 38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5437C9">
        <w:rPr>
          <w:szCs w:val="24"/>
        </w:rPr>
        <w:t>21. travnja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5437C9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5437C9">
        <w:t>GUMA-MONT j.d.o.o., OIB 53596301425, Sveti Ivan Žabno, Zagrebačka ulica 38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5437C9">
        <w:t>Sven Pirker, OIB 17175634417, iz Varaždina, Trg kralja Tomislava 2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5437C9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5437C9">
        <w:t>GUMA-MONT j.d.o.o., OIB 53596301425, Sveti Ivan Žabno, Zagrebačka ulica 38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5437C9">
        <w:rPr>
          <w:szCs w:val="24"/>
        </w:rPr>
        <w:t>sudskog registra.</w:t>
      </w:r>
    </w:p>
    <w:p w:rsidRDefault="007A75CE" w:rsidP="00964C7D" w:rsidR="007A75CE" w:rsidRPr="005437C9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5437C9">
        <w:rPr>
          <w:szCs w:val="24"/>
        </w:rPr>
        <w:t>5. veljače 2016.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prokazni popis </w:t>
      </w:r>
      <w:r w:rsidR="00DF4B3F" w:rsidRPr="000571E3">
        <w:rPr>
          <w:szCs w:val="24"/>
        </w:rPr>
        <w:lastRenderedPageBreak/>
        <w:t>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5437C9">
        <w:rPr>
          <w:szCs w:val="24"/>
        </w:rPr>
        <w:t>21. travnja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5437C9">
        <w:rPr>
          <w:szCs w:val="24"/>
        </w:rPr>
        <w:t>, v. r.</w:t>
      </w:r>
    </w:p>
    <w:p w:rsidRDefault="00ED4453" w:rsidP="00964C7D" w:rsidR="00ED4453">
      <w:pPr>
        <w:rPr>
          <w:szCs w:val="24"/>
        </w:rPr>
      </w:pPr>
    </w:p>
    <w:p w:rsidRDefault="005437C9" w:rsidP="005437C9" w:rsidR="005437C9">
      <w:pPr>
        <w:jc w:val="right"/>
        <w:rPr>
          <w:szCs w:val="24"/>
        </w:rPr>
      </w:pPr>
    </w:p>
    <w:p w:rsidRDefault="005437C9" w:rsidP="005437C9" w:rsidR="005437C9">
      <w:pPr>
        <w:jc w:val="right"/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5437C9">
        <w:rPr>
          <w:szCs w:val="24"/>
        </w:rPr>
        <w:t>GUMA-MONT j.d.o.o., Sveti Ivan Žabno, Zagrebačka ulica 38</w:t>
      </w:r>
    </w:p>
    <w:p w:rsidRDefault="00324A9A" w:rsidP="00964C7D" w:rsidR="00824366" w:rsidRPr="00824366">
      <w:pPr>
        <w:numPr>
          <w:ilvl w:val="0"/>
          <w:numId w:val="1"/>
        </w:numPr>
        <w:rPr>
          <w:szCs w:val="24"/>
        </w:rPr>
      </w:pPr>
      <w:r w:rsidRPr="005437C9">
        <w:t>Direktor dužnika</w:t>
      </w:r>
      <w:r>
        <w:t>,</w:t>
      </w:r>
      <w:r w:rsidR="005437C9">
        <w:t xml:space="preserve"> Darko Gajšek, Sveti Ivan Žabno, Zagrebačka ulica 38</w:t>
      </w:r>
    </w:p>
    <w:p w:rsidRDefault="00324A9A" w:rsidP="00DF4B3F" w:rsidR="00B375FC">
      <w:pPr>
        <w:numPr>
          <w:ilvl w:val="0"/>
          <w:numId w:val="1"/>
        </w:numPr>
        <w:rPr>
          <w:szCs w:val="24"/>
        </w:rPr>
      </w:pPr>
      <w:r w:rsidRPr="005437C9">
        <w:rPr>
          <w:szCs w:val="24"/>
        </w:rPr>
        <w:t>Sudski registar ovog suda</w:t>
      </w:r>
      <w:r w:rsidR="00733B53" w:rsidRPr="005437C9">
        <w:rPr>
          <w:szCs w:val="24"/>
        </w:rPr>
        <w:t xml:space="preserve">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5437C9">
        <w:rPr>
          <w:szCs w:val="24"/>
        </w:rPr>
        <w:t>Koprivnica, Hrvatske državnosti 7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5437C9">
        <w:rPr>
          <w:szCs w:val="24"/>
        </w:rPr>
        <w:t>Sven Pirker, Varaždin, Trg kralja Tomislava 2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p w:rsidRDefault="009E6198" w:rsidP="005437C9" w:rsidR="009E6198" w:rsidRPr="00ED4453">
      <w:pPr>
        <w:ind w:left="360"/>
        <w:rPr>
          <w:szCs w:val="24"/>
        </w:rPr>
      </w:pPr>
    </w:p>
    <w:sectPr w:rsidSect="009E6198" w:rsidR="009E6198" w:rsidRPr="00ED4453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EB0" w:rsidP="007A75CE" w:rsidR="00564EB0">
      <w:r>
        <w:separator/>
      </w:r>
    </w:p>
  </w:endnote>
  <w:endnote w:id="0" w:type="continuationSeparator">
    <w:p w:rsidRDefault="00564EB0" w:rsidP="007A75CE" w:rsidR="00564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EB0" w:rsidP="007A75CE" w:rsidR="00564EB0">
      <w:r>
        <w:separator/>
      </w:r>
    </w:p>
  </w:footnote>
  <w:footnote w:id="0" w:type="continuationSeparator">
    <w:p w:rsidRDefault="00564EB0" w:rsidP="007A75CE" w:rsidR="00564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37C9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092E54">
      <w:rPr>
        <w:szCs w:val="24"/>
      </w:rPr>
      <w:t>182/16-5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092E54">
      <w:rPr>
        <w:szCs w:val="24"/>
      </w:rPr>
      <w:t>182/16-5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92E5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437C9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92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E5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2E5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2E5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2E5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92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E5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2E5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2E5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2E5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GUMA-MONT jednostavno društvo s ograničenom odgovornošću za trgovinu, usluge i prijevoz</izvorni_sadrzaj>
    <derivirana_varijabla naziv="DomainObject.Predmet.ProtustrankaFormated_1">  GUMA-MONT jednostavno društvo s ograničenom odgovornošću za trgovinu, usluge i prijevoz</derivirana_varijabla>
  </DomainObject.Predmet.ProtustrankaFormated>
  <DomainObject.Predmet.ProtustrankaFormatedOIB>
    <izvorni_sadrzaj>  GUMA-MONT jednostavno društvo s ograničenom odgovornošću za trgovinu, usluge i prijevoz, OIB 53596301425</izvorni_sadrzaj>
    <derivirana_varijabla naziv="DomainObject.Predmet.ProtustrankaFormatedOIB_1">  GUMA-MONT jednostavno društvo s ograničenom odgovornošću za trgovinu, usluge i prijevoz, OIB 53596301425</derivirana_varijabla>
  </DomainObject.Predmet.ProtustrankaFormatedOIB>
  <DomainObject.Predmet.ProtustrankaFormatedWithAdress>
    <izvorni_sadrzaj> GUMA-MONT jednostavno društvo s ograničenom odgovornošću za trgovinu, usluge i prijevoz, Zagrebačka ulica 38, 48214 Sveti Ivan Žabno</izvorni_sadrzaj>
    <derivirana_varijabla naziv="DomainObject.Predmet.ProtustrankaFormatedWithAdress_1"> GUMA-MONT jednostavno društvo s ograničenom odgovornošću za trgovinu, usluge i prijevoz, Zagrebačka ulica 38, 48214 Sveti Ivan Žabno</derivirana_varijabla>
  </DomainObject.Predmet.ProtustrankaFormatedWithAdress>
  <DomainObject.Predmet.ProtustrankaFormatedWithAdressOIB>
    <izvorni_sadrzaj> GUMA-MONT jednostavno društvo s ograničenom odgovornošću za trgovinu, usluge i prijevoz, OIB 53596301425, Zagrebačka ulica 38, 48214 Sveti Ivan Žabno</izvorni_sadrzaj>
    <derivirana_varijabla naziv="DomainObject.Predmet.ProtustrankaFormatedWithAdressOIB_1"> GUMA-MONT jednostavno društvo s ograničenom odgovornošću za trgovinu, usluge i prijevoz, OIB 53596301425, Zagrebačka ulica 38, 48214 Sveti Ivan Žabno</derivirana_varijabla>
  </DomainObject.Predmet.ProtustrankaFormatedWithAdressOIB>
  <DomainObject.Predmet.ProtustrankaWithAdress>
    <izvorni_sadrzaj>GUMA-MONT jednostavno društvo s ograničenom odgovornošću za trgovinu, usluge i prijevoz Zagrebačka ulica 38, 48214 Sveti Ivan Žabno</izvorni_sadrzaj>
    <derivirana_varijabla naziv="DomainObject.Predmet.ProtustrankaWithAdress_1">GUMA-MONT jednostavno društvo s ograničenom odgovornošću za trgovinu, usluge i prijevoz Zagrebačka ulica 38, 48214 Sveti Ivan Žabno</derivirana_varijabla>
  </DomainObject.Predmet.ProtustrankaWithAdress>
  <DomainObject.Predmet.ProtustrankaWithAdressOIB>
    <izvorni_sadrzaj>GUMA-MONT jednostavno društvo s ograničenom odgovornošću za trgovinu, usluge i prijevoz, OIB 53596301425, Zagrebačka ulica 38, 48214 Sveti Ivan Žabno</izvorni_sadrzaj>
    <derivirana_varijabla naziv="DomainObject.Predmet.ProtustrankaWithAdressOIB_1">GUMA-MONT jednostavno društvo s ograničenom odgovornošću za trgovinu, usluge i prijevoz, OIB 53596301425, Zagrebačka ulica 38, 48214 Sveti Ivan Žabno</derivirana_varijabla>
  </DomainObject.Predmet.ProtustrankaWithAdressOIB>
  <DomainObject.Predmet.ProtustrankaNazivFormated>
    <izvorni_sadrzaj>GUMA-MONT jednostavno društvo s ograničenom odgovornošću za trgovinu, usluge i prijevoz</izvorni_sadrzaj>
    <derivirana_varijabla naziv="DomainObject.Predmet.ProtustrankaNazivFormated_1">GUMA-MONT jednostavno društvo s ograničenom odgovornošću za trgovinu, usluge i prijevoz</derivirana_varijabla>
  </DomainObject.Predmet.ProtustrankaNazivFormated>
  <DomainObject.Predmet.ProtustrankaNazivFormatedOIB>
    <izvorni_sadrzaj>GUMA-MONT jednostavno društvo s ograničenom odgovornošću za trgovinu, usluge i prijevoz, OIB 53596301425</izvorni_sadrzaj>
    <derivirana_varijabla naziv="DomainObject.Predmet.ProtustrankaNazivFormatedOIB_1">GUMA-MONT jednostavno društvo s ograničenom odgovornošću za trgovinu, usluge i prijevoz, OIB 53596301425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5528.42</izvorni_sadrzaj>
    <derivirana_varijabla naziv="DomainObject.Predmet.TrenutnaVrijednost_1">5528.42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GUMA-MONT jednostavno društvo s ograničenom odgovornošću za trgovinu, usluge i prijevoz</item>
    </izvorni_sadrzaj>
    <derivirana_varijabla naziv="DomainObject.Predmet.ProtuStrankaListFormated_1">
      <item>GUMA-MONT jednostavno društvo s ograničenom odgovornošću za trgovinu, usluge i prijevoz</item>
    </derivirana_varijabla>
  </DomainObject.Predmet.ProtuStrankaListFormated>
  <DomainObject.Predmet.ProtuStrankaListFormatedOIB>
    <izvorni_sadrzaj>
      <item>GUMA-MONT jednostavno društvo s ograničenom odgovornošću za trgovinu, usluge i prijevoz, OIB 53596301425</item>
    </izvorni_sadrzaj>
    <derivirana_varijabla naziv="DomainObject.Predmet.ProtuStrankaListFormatedOIB_1">
      <item>GUMA-MONT jednostavno društvo s ograničenom odgovornošću za trgovinu, usluge i prijevoz, OIB 53596301425</item>
    </derivirana_varijabla>
  </DomainObject.Predmet.ProtuStrankaListFormatedOIB>
  <DomainObject.Predmet.ProtuStrankaListFormatedWithAdress>
    <izvorni_sadrzaj>
      <item>GUMA-MONT jednostavno društvo s ograničenom odgovornošću za trgovinu, usluge i prijevoz, Zagrebačka ulica 38, 48214 Sveti Ivan Žabno</item>
    </izvorni_sadrzaj>
    <derivirana_varijabla naziv="DomainObject.Predmet.ProtuStrankaListFormatedWithAdress_1">
      <item>GUMA-MONT jednostavno društvo s ograničenom odgovornošću za trgovinu, usluge i prijevoz, Zagrebačka ulica 38, 48214 Sveti Ivan Žabno</item>
    </derivirana_varijabla>
  </DomainObject.Predmet.ProtuStrankaListFormatedWithAdress>
  <DomainObject.Predmet.ProtuStrankaListFormatedWithAdressOIB>
    <izvorni_sadrzaj>
      <item>GUMA-MONT jednostavno društvo s ograničenom odgovornošću za trgovinu, usluge i prijevoz, OIB 53596301425, Zagrebačka ulica 38, 48214 Sveti Ivan Žabno</item>
    </izvorni_sadrzaj>
    <derivirana_varijabla naziv="DomainObject.Predmet.ProtuStrankaListFormatedWithAdressOIB_1">
      <item>GUMA-MONT jednostavno društvo s ograničenom odgovornošću za trgovinu, usluge i prijevoz, OIB 53596301425, Zagrebačka ulica 38, 48214 Sveti Ivan Žabno</item>
    </derivirana_varijabla>
  </DomainObject.Predmet.ProtuStrankaListFormatedWithAdressOIB>
  <DomainObject.Predmet.ProtuStrankaListNazivFormated>
    <izvorni_sadrzaj>
      <item>GUMA-MONT jednostavno društvo s ograničenom odgovornošću za trgovinu, usluge i prijevoz</item>
    </izvorni_sadrzaj>
    <derivirana_varijabla naziv="DomainObject.Predmet.ProtuStrankaListNazivFormated_1">
      <item>GUMA-MONT jednostavno društvo s ograničenom odgovornošću za trgovinu, usluge i prijevoz</item>
    </derivirana_varijabla>
  </DomainObject.Predmet.ProtuStrankaListNazivFormated>
  <DomainObject.Predmet.ProtuStrankaListNazivFormatedOIB>
    <izvorni_sadrzaj>
      <item>GUMA-MONT jednostavno društvo s ograničenom odgovornošću za trgovinu, usluge i prijevoz, OIB 53596301425</item>
    </izvorni_sadrzaj>
    <derivirana_varijabla naziv="DomainObject.Predmet.ProtuStrankaListNazivFormatedOIB_1">
      <item>GUMA-MONT jednostavno društvo s ograničenom odgovornošću za trgovinu, usluge i prijevoz, OIB 53596301425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GUMA-MONT jednostavno društvo s ograničenom odgovornošću za trgovinu, usluge i prijevoz</izvorni_sadrzaj>
    <derivirana_varijabla naziv="DomainObject.Predmet.ProtustrankaIDrugi_1">GUMA-MONT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GUMA-MONT jednostavno društvo s ograničenom odgovornošću za trgovinu, usluge i prijevoz, OIB 53596301425, Zagrebačka ulica 38, 48214 Sveti Ivan Žabno</izvorni_sadrzaj>
    <derivirana_varijabla naziv="DomainObject.Predmet.ProtustrankaIDrugiAdressOIB_1">GUMA-MONT jednostavno društvo s ograničenom odgovornošću za trgovinu, usluge i prijevoz, OIB 53596301425, Zagrebačka ulica 38,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GUMA-MONT jednostavno društvo s ograničenom odgovornošću za trgovinu, usluge i prijevoz</item>
      <item>E-oglasna ploča</item>
      <item>Sudski registar, Trgovački sud u Varaždinu</item>
    </izvorni_sadrzaj>
    <derivirana_varijabla naziv="DomainObject.Predmet.SudioniciListNaziv_1">
      <item>Financijska agencija</item>
      <item>GUMA-MONT jednostavno društvo s ograničenom odgovornošću za trgovinu, usluge i prijevoz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GUMA-MONT jednostavno društvo s ograničenom odgovornošću za trgovinu, usluge i prijevoz, OIB 53596301425, Zagrebačka ulica 38,48214 Sveti Ivan Žabno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GUMA-MONT jednostavno društvo s ograničenom odgovornošću za trgovinu, usluge i prijevoz, OIB 53596301425, Zagrebačka ulica 38,48214 Sveti Ivan Žabno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53596301425</item>
      <item>, OIB null</item>
      <item>, OIB null</item>
    </izvorni_sadrzaj>
    <derivirana_varijabla naziv="DomainObject.Predmet.SudioniciListNazivOIB_1">
      <item>, OIB 85821130368</item>
      <item>, OIB 53596301425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2887</properties:Characters>
  <properties:Lines>83</properties:Lines>
  <properties:Paragraphs>30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2016-04-21T06:36:00Z</dcterms:created>
  <dc:creator>Ljubica Makovec</dc:creator>
  <cp:lastModifiedBy>Ljubica Makovec</cp:lastModifiedBy>
  <cp:lastPrinted>2016-04-21T08:27:00Z</cp:lastPrinted>
  <dcterms:modified xmlns:xsi="http://www.w3.org/2001/XMLSchema-instance" xsi:type="dcterms:W3CDTF">2016-04-21T08:28:00Z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