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d2ad" w14:paraId="582d2ad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</w:t>
      </w:r>
      <w:proofErr w:type="spellStart"/>
      <w:r w:rsidR="004E76BA" w:rsidRPr="004E76BA">
        <w:rPr>
          <w:sz w:val="24"/>
          <w:szCs w:val="24"/>
        </w:rPr>
        <w:t>Amruševa</w:t>
      </w:r>
      <w:proofErr w:type="spellEnd"/>
      <w:r w:rsidR="004E76BA" w:rsidRPr="004E76BA">
        <w:rPr>
          <w:sz w:val="24"/>
          <w:szCs w:val="24"/>
        </w:rPr>
        <w:t xml:space="preserve">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</w:t>
      </w:r>
      <w:r w:rsidR="00536660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 xml:space="preserve"> St-</w:t>
      </w:r>
      <w:r w:rsidR="00350994">
        <w:rPr>
          <w:sz w:val="24"/>
          <w:szCs w:val="24"/>
        </w:rPr>
        <w:t>242</w:t>
      </w:r>
      <w:r w:rsidR="004E76BA" w:rsidRPr="004E76BA">
        <w:rPr>
          <w:sz w:val="24"/>
          <w:szCs w:val="24"/>
        </w:rPr>
        <w:t>/</w:t>
      </w:r>
      <w:r w:rsidR="00350994">
        <w:rPr>
          <w:sz w:val="24"/>
          <w:szCs w:val="24"/>
        </w:rPr>
        <w:t>06</w:t>
      </w:r>
      <w:r w:rsidR="004E76BA" w:rsidRPr="004E76BA">
        <w:rPr>
          <w:sz w:val="24"/>
          <w:szCs w:val="24"/>
        </w:rPr>
        <w:t xml:space="preserve">   </w:t>
      </w:r>
    </w:p>
    <w:p w:rsidRDefault="00350994" w:rsidP="00B36ECB" w:rsidR="0035099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57416F" w:rsidR="004E76BA" w:rsidRP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  <w:r w:rsidRPr="00B36ECB">
        <w:rPr>
          <w:sz w:val="24"/>
          <w:szCs w:val="24"/>
        </w:rPr>
        <w:t>R J E Š E N J E</w:t>
      </w:r>
    </w:p>
    <w:p w:rsidRDefault="00BD5BFE" w:rsidP="004E76BA" w:rsidR="00BD5BFE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proofErr w:type="spellStart"/>
      <w:r w:rsidR="00350994" w:rsidRPr="00350994">
        <w:rPr>
          <w:sz w:val="24"/>
          <w:szCs w:val="24"/>
        </w:rPr>
        <w:t>MIGRA</w:t>
      </w:r>
      <w:proofErr w:type="spellEnd"/>
      <w:r w:rsidR="00350994" w:rsidRPr="00350994">
        <w:rPr>
          <w:sz w:val="24"/>
          <w:szCs w:val="24"/>
        </w:rPr>
        <w:t xml:space="preserve"> d.d. u stečaju, Zagreb, Tomićeva 3, </w:t>
      </w:r>
      <w:proofErr w:type="spellStart"/>
      <w:r w:rsidR="00350994" w:rsidRPr="00350994">
        <w:rPr>
          <w:sz w:val="24"/>
          <w:szCs w:val="24"/>
        </w:rPr>
        <w:t>MBS</w:t>
      </w:r>
      <w:proofErr w:type="spellEnd"/>
      <w:r w:rsidR="00350994" w:rsidRPr="00350994">
        <w:rPr>
          <w:sz w:val="24"/>
          <w:szCs w:val="24"/>
        </w:rPr>
        <w:t xml:space="preserve">:080300429, </w:t>
      </w:r>
      <w:proofErr w:type="spellStart"/>
      <w:r w:rsidR="00350994" w:rsidRPr="00350994">
        <w:rPr>
          <w:sz w:val="24"/>
          <w:szCs w:val="24"/>
        </w:rPr>
        <w:t>OIB</w:t>
      </w:r>
      <w:proofErr w:type="spellEnd"/>
      <w:r w:rsidR="00350994" w:rsidRPr="00350994">
        <w:rPr>
          <w:sz w:val="24"/>
          <w:szCs w:val="24"/>
        </w:rPr>
        <w:t>:54122040092</w:t>
      </w:r>
      <w:r w:rsidRPr="006F6164">
        <w:rPr>
          <w:sz w:val="24"/>
          <w:szCs w:val="24"/>
        </w:rPr>
        <w:t xml:space="preserve">, </w:t>
      </w:r>
      <w:r w:rsidR="00887FE1">
        <w:rPr>
          <w:sz w:val="24"/>
          <w:szCs w:val="24"/>
        </w:rPr>
        <w:t>6</w:t>
      </w:r>
      <w:r w:rsidRPr="006F6164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887FE1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D5BFE" w:rsidP="00DF5DAC" w:rsidR="00BD5BFE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proofErr w:type="spellStart"/>
      <w:r w:rsidR="00350994" w:rsidRPr="00350994">
        <w:rPr>
          <w:sz w:val="24"/>
          <w:szCs w:val="24"/>
        </w:rPr>
        <w:t>MIGRA</w:t>
      </w:r>
      <w:proofErr w:type="spellEnd"/>
      <w:r w:rsidR="00350994" w:rsidRPr="00350994">
        <w:rPr>
          <w:sz w:val="24"/>
          <w:szCs w:val="24"/>
        </w:rPr>
        <w:t xml:space="preserve"> d.d. u stečaju, Zagreb, Tomićeva 3, </w:t>
      </w:r>
      <w:proofErr w:type="spellStart"/>
      <w:r w:rsidR="00350994" w:rsidRPr="00350994">
        <w:rPr>
          <w:sz w:val="24"/>
          <w:szCs w:val="24"/>
        </w:rPr>
        <w:t>MBS</w:t>
      </w:r>
      <w:proofErr w:type="spellEnd"/>
      <w:r w:rsidR="00350994" w:rsidRPr="00350994">
        <w:rPr>
          <w:sz w:val="24"/>
          <w:szCs w:val="24"/>
        </w:rPr>
        <w:t xml:space="preserve">:080300429, </w:t>
      </w:r>
      <w:proofErr w:type="spellStart"/>
      <w:r w:rsidR="00350994" w:rsidRPr="00350994">
        <w:rPr>
          <w:sz w:val="24"/>
          <w:szCs w:val="24"/>
        </w:rPr>
        <w:t>OIB</w:t>
      </w:r>
      <w:proofErr w:type="spellEnd"/>
      <w:r w:rsidR="00350994" w:rsidRPr="00350994">
        <w:rPr>
          <w:sz w:val="24"/>
          <w:szCs w:val="24"/>
        </w:rPr>
        <w:t>:54122040092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350994" w:rsidRPr="00350994">
        <w:rPr>
          <w:sz w:val="24"/>
          <w:szCs w:val="24"/>
        </w:rPr>
        <w:t xml:space="preserve">DAVOR </w:t>
      </w:r>
      <w:proofErr w:type="spellStart"/>
      <w:r w:rsidR="00350994" w:rsidRPr="00350994">
        <w:rPr>
          <w:sz w:val="24"/>
          <w:szCs w:val="24"/>
        </w:rPr>
        <w:t>PETERA</w:t>
      </w:r>
      <w:proofErr w:type="spellEnd"/>
      <w:r w:rsidR="00350994" w:rsidRPr="00350994">
        <w:rPr>
          <w:sz w:val="24"/>
          <w:szCs w:val="24"/>
        </w:rPr>
        <w:t xml:space="preserve">, dipl. iur., Zagreb, Srebrnjak 84, </w:t>
      </w:r>
      <w:proofErr w:type="spellStart"/>
      <w:r w:rsidR="00350994" w:rsidRPr="00350994">
        <w:rPr>
          <w:sz w:val="24"/>
          <w:szCs w:val="24"/>
        </w:rPr>
        <w:t>OIB</w:t>
      </w:r>
      <w:proofErr w:type="spellEnd"/>
      <w:r w:rsidR="00350994" w:rsidRPr="00350994">
        <w:rPr>
          <w:sz w:val="24"/>
          <w:szCs w:val="24"/>
        </w:rPr>
        <w:t>:90695323330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4A4857">
        <w:rPr>
          <w:sz w:val="24"/>
          <w:szCs w:val="24"/>
        </w:rPr>
        <w:t>na e-oglasna ploča suda te</w:t>
      </w:r>
      <w:r w:rsidRPr="00F309F8">
        <w:rPr>
          <w:sz w:val="24"/>
          <w:szCs w:val="24"/>
        </w:rPr>
        <w:t xml:space="preserve"> dostav</w:t>
      </w:r>
      <w:r w:rsidR="004A4857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5C79BF" w:rsidP="00644454" w:rsidR="005C79B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DF6FF0" w:rsidP="00887FE1" w:rsidR="00644454" w:rsidRPr="00F309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Pr="00DF6FF0">
        <w:rPr>
          <w:sz w:val="24"/>
          <w:szCs w:val="24"/>
        </w:rPr>
        <w:t xml:space="preserve"> dalje: SZ)</w:t>
      </w:r>
      <w:r w:rsidR="00644454" w:rsidRPr="00F309F8">
        <w:rPr>
          <w:sz w:val="24"/>
          <w:szCs w:val="24"/>
        </w:rPr>
        <w:t xml:space="preserve"> zakazao skupštinu vjerovnika za </w:t>
      </w:r>
      <w:r w:rsidR="00887FE1">
        <w:rPr>
          <w:sz w:val="24"/>
          <w:szCs w:val="24"/>
        </w:rPr>
        <w:t>6</w:t>
      </w:r>
      <w:r w:rsidR="004463FA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="00644454" w:rsidRPr="00F309F8">
        <w:rPr>
          <w:sz w:val="24"/>
          <w:szCs w:val="24"/>
        </w:rPr>
        <w:t xml:space="preserve"> 201</w:t>
      </w:r>
      <w:r w:rsidR="00887FE1">
        <w:rPr>
          <w:sz w:val="24"/>
          <w:szCs w:val="24"/>
        </w:rPr>
        <w:t>8</w:t>
      </w:r>
      <w:r w:rsidR="00644454" w:rsidRPr="00F309F8">
        <w:rPr>
          <w:sz w:val="24"/>
          <w:szCs w:val="24"/>
        </w:rPr>
        <w:t>., na koju</w:t>
      </w:r>
      <w:r w:rsidR="004A4857">
        <w:rPr>
          <w:sz w:val="24"/>
          <w:szCs w:val="24"/>
        </w:rPr>
        <w:t xml:space="preserve"> je pozvao stečajne vjerovnike </w:t>
      </w:r>
      <w:r w:rsidR="00350994">
        <w:rPr>
          <w:sz w:val="24"/>
          <w:szCs w:val="24"/>
        </w:rPr>
        <w:t>i stečajnog upravitelja.</w:t>
      </w:r>
    </w:p>
    <w:p w:rsidRDefault="00644454" w:rsidP="00CD3759" w:rsidR="005C79BF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887FE1">
        <w:rPr>
          <w:sz w:val="24"/>
          <w:szCs w:val="24"/>
        </w:rPr>
        <w:t>U spis predmeta nije zaprimljen podnesak vjerovnika o protivljenju zaključenja ovog stečajnog postupka, a s</w:t>
      </w:r>
      <w:r w:rsidR="00CD3759">
        <w:rPr>
          <w:sz w:val="24"/>
          <w:szCs w:val="24"/>
        </w:rPr>
        <w:t xml:space="preserve">tečajni vjerovnici </w:t>
      </w:r>
      <w:r w:rsidR="00AC07BC">
        <w:rPr>
          <w:sz w:val="24"/>
          <w:szCs w:val="24"/>
        </w:rPr>
        <w:t>su</w:t>
      </w:r>
      <w:r w:rsidR="00381E1D">
        <w:rPr>
          <w:sz w:val="24"/>
          <w:szCs w:val="24"/>
        </w:rPr>
        <w:t xml:space="preserve"> </w:t>
      </w:r>
      <w:r w:rsidR="00887FE1">
        <w:rPr>
          <w:sz w:val="24"/>
          <w:szCs w:val="24"/>
        </w:rPr>
        <w:t xml:space="preserve">skupštini vjerovnika </w:t>
      </w:r>
      <w:r w:rsidR="00AC07BC">
        <w:rPr>
          <w:sz w:val="24"/>
          <w:szCs w:val="24"/>
        </w:rPr>
        <w:t>dali suglasnost za</w:t>
      </w:r>
      <w:r w:rsidR="00CD3759">
        <w:rPr>
          <w:sz w:val="24"/>
          <w:szCs w:val="24"/>
        </w:rPr>
        <w:t xml:space="preserve"> zaključenj</w:t>
      </w:r>
      <w:r w:rsidR="00AC07BC">
        <w:rPr>
          <w:sz w:val="24"/>
          <w:szCs w:val="24"/>
        </w:rPr>
        <w:t>e</w:t>
      </w:r>
      <w:r w:rsidR="00CD3759">
        <w:rPr>
          <w:sz w:val="24"/>
          <w:szCs w:val="24"/>
        </w:rPr>
        <w:t xml:space="preserve"> stečajnog postupka. </w:t>
      </w:r>
    </w:p>
    <w:p w:rsidRDefault="00644454" w:rsidP="004E76BA" w:rsidR="0064445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87FE1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887FE1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29780F" w:rsidR="00350994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29780F">
        <w:rPr>
          <w:sz w:val="24"/>
          <w:szCs w:val="24"/>
        </w:rPr>
        <w:t>v.r.</w:t>
      </w:r>
    </w:p>
    <w:p w:rsidRDefault="00644454" w:rsidP="0057416F" w:rsidR="00644454" w:rsidRPr="0057416F">
      <w:pPr>
        <w:rPr>
          <w:b/>
          <w:sz w:val="24"/>
          <w:szCs w:val="24"/>
        </w:rPr>
      </w:pPr>
      <w:r w:rsidRPr="0057416F">
        <w:rPr>
          <w:sz w:val="24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29780F" w:rsidR="0029780F" w:rsidRPr="0029780F">
      <w:pPr>
        <w:rPr>
          <w:sz w:val="24"/>
          <w:szCs w:val="24"/>
        </w:rPr>
      </w:pPr>
      <w:r w:rsidRPr="0029780F">
        <w:rPr>
          <w:sz w:val="24"/>
          <w:szCs w:val="24"/>
        </w:rPr>
        <w:t xml:space="preserve">Za točnost </w:t>
      </w:r>
      <w:proofErr w:type="spellStart"/>
      <w:r w:rsidRPr="0029780F">
        <w:rPr>
          <w:sz w:val="24"/>
          <w:szCs w:val="24"/>
        </w:rPr>
        <w:t>otpravka</w:t>
      </w:r>
      <w:proofErr w:type="spellEnd"/>
      <w:r w:rsidRPr="0029780F">
        <w:rPr>
          <w:sz w:val="24"/>
          <w:szCs w:val="24"/>
        </w:rPr>
        <w:t xml:space="preserve"> - ovlašteni službenik</w:t>
      </w:r>
    </w:p>
    <w:p w:rsidRDefault="0029780F" w:rsidP="00644454" w:rsidR="00644454" w:rsidRPr="00493D8A">
      <w:pPr>
        <w:rPr>
          <w:sz w:val="24"/>
          <w:szCs w:val="24"/>
        </w:rPr>
      </w:pPr>
      <w:r w:rsidRPr="0029780F">
        <w:rPr>
          <w:sz w:val="24"/>
          <w:szCs w:val="24"/>
        </w:rPr>
        <w:tab/>
        <w:t xml:space="preserve">      Ivana Stampf</w:t>
      </w:r>
    </w:p>
    <w:sectPr w:rsidSect="0057416F" w:rsidR="00644454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8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350994">
      <w:t>242</w:t>
    </w:r>
    <w:r>
      <w:t>/</w:t>
    </w:r>
    <w:r w:rsidR="00350994">
      <w:t>06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815F8D"/>
    <w:multiLevelType w:val="hybridMultilevel"/>
    <w:tmpl w:val="6E5A10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504E5"/>
    <w:rsid w:val="0029780F"/>
    <w:rsid w:val="002A5081"/>
    <w:rsid w:val="003422C6"/>
    <w:rsid w:val="00346839"/>
    <w:rsid w:val="00350994"/>
    <w:rsid w:val="00356AA6"/>
    <w:rsid w:val="00372A36"/>
    <w:rsid w:val="00381E1D"/>
    <w:rsid w:val="003B5E0B"/>
    <w:rsid w:val="00437C79"/>
    <w:rsid w:val="004463FA"/>
    <w:rsid w:val="004551EB"/>
    <w:rsid w:val="00455253"/>
    <w:rsid w:val="00493D8A"/>
    <w:rsid w:val="004A4857"/>
    <w:rsid w:val="004C55D1"/>
    <w:rsid w:val="004E6CBB"/>
    <w:rsid w:val="004E76BA"/>
    <w:rsid w:val="00536660"/>
    <w:rsid w:val="00554BA9"/>
    <w:rsid w:val="0057416F"/>
    <w:rsid w:val="00577C20"/>
    <w:rsid w:val="005C79BF"/>
    <w:rsid w:val="005E0FDC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87FE1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405C5"/>
    <w:rsid w:val="00A90FB5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D53A9"/>
    <w:rsid w:val="00DF5DAC"/>
    <w:rsid w:val="00DF6FF0"/>
    <w:rsid w:val="00E202EE"/>
    <w:rsid w:val="00E81CBD"/>
    <w:rsid w:val="00E8794A"/>
    <w:rsid w:val="00EB1119"/>
    <w:rsid w:val="00EE22EB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80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80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80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80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80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80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8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8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2007.</izvorni_sadrzaj>
    <derivirana_varijabla naziv="DomainObject.Predmet.DatumOsnivanja_1">20. ožujka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2006-11-15 PREDMET podnesak (JUB d.o.o.) od 14.11.2006. IN2 napomene: 2007-03-15 PREDMET podnesak (SPIRIT d.o.o.) od 14.03.2007. IN2 napomene: 2007-03-28 PREDMET povrat pismena 27.03.07. Darko Štener) IN2 napomene: 2007-03-29 PREDMET 0gl.ploča 29.03.07. IN2 napomene: 2007-03-30 PREDMET povrat pismena 29.03.07. Migra d.o.o. IN2 napomene: 2007-04-13 PREDMET podnesak (Silvio Brichta) od 12.04.2007. IN2 napomene: 2007-04-13 PREDMET podnesak (Slavica Turkalj-prijava tražbine) od 12.04.2007. IN2 napomene: 2007-04-16 PREDMET podnesak (Nikola Trgovec-prijava tražbine) od 13.04.2007. IN2 napomene: 2007-04-16 PREDMET podnesak (Vladimir Strmić) od 13.04.07. IN2 napomene: 2007-04-17 PREDMET podnesak (Tomislav Pucketić) od 16.04.2007. IN2 napomene: 2007-04-17 PREDMET podnesak (Marija Žišković-prijava tražbine) od 16.04.2007. IN2 napomene: 2007-04-17 PREDMET podnesak (Davor Hanžek) od 16.04.2007. IN2 napomene: 2007-04-17 PREDMET podnesak (Spirit d.o.o.) od 16.04.2007. IN2 napomene: 2007-04-19 PREDMET podnesak (ŽDO-prijava tražbine) od 18.04.07. IN2 napomene: 2007-04-23 PREDMET podnesak (ŽDO) od 20.04.07. IN2 napomene: 2007-04-23 PREDMET podnesak (Marijana Radić-prijava tražbine) od 20.04.07. IN2 napomene: 2007-05-02 PREDMET prija potraživanja Arhimar od 27.04.07. IN2 napomene: 2007-05-02 PREDMET rj. OS Zadar od 30.04.07. IN2 napomene: 2007-05-09 PREDMET podnesak (Euroagram tis d.o.o.) od 08.05.2007 IN2 napomene: 2007-05-10 PREDMET podnesak (dokaz o uplati pristojbe) od 09.05.07. IN2 napomene: 2007-05-16 PREDMET podnesak (SPIRIT d.o.o. Matalj) od 15.05.07. IN2 napomene: 2007-05-21 PREDMET podnesak (Stanley tools s.r.l.) od 21.05.07. IN2 napomene: 2007-05-30 PREDMET podnesak (HT) od 29.05.2007 IN2 napomene: 2007-06-01 PREDMET podnesak (Hypo leasing Kroatien d.o.o.) od 31.05.07. IN2 napomene: 2007-06-15 PREDMET podnesak (ŽDO) od 14.06.2007. IN2 napomene: 2007-06-19 PREDMET podnesak (Color trade d.o.o. Rijeka-prijava tražbine) od 18.06.07. IN2 napomene: 2007-09-07 PREDMET podn. TS Zadar P-192/07 od 06.9.07. IN2 napomene: 2007-10-31 PREDMET podnesak (Ivica Ćutuk) od 30.10.2007. IN2 napomene: 2007-12-18 PREDMET oglasna ploča od 18.12.07. IN2 napomene: 2008-02-11 PREDMET podnesak (Facultas d.o.o.) od 08.02.2008. IN2 napomene: 2007-02-26 PREDMET ogl.ploča od 15.02.2008. IN2 napomene: 2008-05-08 PREDMET podnesak (TS Karlovac-dopis od 05.05.2008.) od 07.05.2008. IN2 napomene: 2008-05-12 PREDMET Ogl. od 22.04.2008. IN2 napomene: 2008-05-27 PREDMET podn. Alen Orlovčić od 26.5.08. IN2 napomene: 2008-06-13 PREDMET podnesak (Slavica Turkalj) od 12.06.2008. IN2 napomene: 2009-11-19 PREDMET podnesak (ODO) od 18.11.2009. IN2 napomene: 2010-01-15 PREDMET Podnesak od ODO u ZG od 15.01.2010. IN2 napomene: 2011-02-18 PREDMET 5Su-1/2011-107 Povijest stečajnih upravitelja: 27.02.2007.-20.03.2007. DAVOR PETERA; 20.03.2007.- DAVOR PETERA;</izvorni_sadrzaj>
    <derivirana_varijabla naziv="DomainObject.Predmet.Opis_1">MIGRIRANO IZ IN2 IN2 napomene: 2006-11-15 PREDMET podnesak (JUB d.o.o.) od 14.11.2006. IN2 napomene: 2007-03-15 PREDMET podnesak (SPIRIT d.o.o.) od 14.03.2007. IN2 napomene: 2007-03-28 PREDMET povrat pismena 27.03.07. Darko Štener) IN2 napomene: 2007-03-29 PREDMET 0gl.ploča 29.03.07. IN2 napomene: 2007-03-30 PREDMET povrat pismena 29.03.07. Migra d.o.o. IN2 napomene: 2007-04-13 PREDMET podnesak (Silvio Brichta) od 12.04.2007. IN2 napomene: 2007-04-13 PREDMET podnesak (Slavica Turkalj-prijava tražbine) od 12.04.2007. IN2 napomene: 2007-04-16 PREDMET podnesak (Nikola Trgovec-prijava tražbine) od 13.04.2007. IN2 napomene: 2007-04-16 PREDMET podnesak (Vladimir Strmić) od 13.04.07. IN2 napomene: 2007-04-17 PREDMET podnesak (Tomislav Pucketić) od 16.04.2007. IN2 napomene: 2007-04-17 PREDMET podnesak (Marija Žišković-prijava tražbine) od 16.04.2007. IN2 napomene: 2007-04-17 PREDMET podnesak (Davor Hanžek) od 16.04.2007. IN2 napomene: 2007-04-17 PREDMET podnesak (Spirit d.o.o.) od 16.04.2007. IN2 napomene: 2007-04-19 PREDMET podnesak (ŽDO-prijava tražbine) od 18.04.07. IN2 napomene: 2007-04-23 PREDMET podnesak (ŽDO) od 20.04.07. IN2 napomene: 2007-04-23 PREDMET podnesak (Marijana Radić-prijava tražbine) od 20.04.07. IN2 napomene: 2007-05-02 PREDMET prija potraživanja Arhimar od 27.04.07. IN2 napomene: 2007-05-02 PREDMET rj. OS Zadar od 30.04.07. IN2 napomene: 2007-05-09 PREDMET podnesak (Euroagram tis d.o.o.) od 08.05.2007 IN2 napomene: 2007-05-10 PREDMET podnesak (dokaz o uplati pristojbe) od 09.05.07. IN2 napomene: 2007-05-16 PREDMET podnesak (SPIRIT d.o.o. Matalj) od 15.05.07. IN2 napomene: 2007-05-21 PREDMET podnesak (Stanley tools s.r.l.) od 21.05.07. IN2 napomene: 2007-05-30 PREDMET podnesak (HT) od 29.05.2007 IN2 napomene: 2007-06-01 PREDMET podnesak (Hypo leasing Kroatien d.o.o.) od 31.05.07. IN2 napomene: 2007-06-15 PREDMET podnesak (ŽDO) od 14.06.2007. IN2 napomene: 2007-06-19 PREDMET podnesak (Color trade d.o.o. Rijeka-prijava tražbine) od 18.06.07. IN2 napomene: 2007-09-07 PREDMET podn. TS Zadar P-192/07 od 06.9.07. IN2 napomene: 2007-10-31 PREDMET podnesak (Ivica Ćutuk) od 30.10.2007. IN2 napomene: 2007-12-18 PREDMET oglasna ploča od 18.12.07. IN2 napomene: 2008-02-11 PREDMET podnesak (Facultas d.o.o.) od 08.02.2008. IN2 napomene: 2007-02-26 PREDMET ogl.ploča od 15.02.2008. IN2 napomene: 2008-05-08 PREDMET podnesak (TS Karlovac-dopis od 05.05.2008.) od 07.05.2008. IN2 napomene: 2008-05-12 PREDMET Ogl. od 22.04.2008. IN2 napomene: 2008-05-27 PREDMET podn. Alen Orlovčić od 26.5.08. IN2 napomene: 2008-06-13 PREDMET podnesak (Slavica Turkalj) od 12.06.2008. IN2 napomene: 2009-11-19 PREDMET podnesak (ODO) od 18.11.2009. IN2 napomene: 2010-01-15 PREDMET Podnesak od ODO u ZG od 15.01.2010. IN2 napomene: 2011-02-18 PREDMET 5Su-1/2011-107 Povijest stečajnih upravitelja: 27.02.2007.-20.03.2007. DAVOR PETERA; 20.03.2007.- DAVOR PETERA;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St-242/2006</izvorni_sadrzaj>
    <derivirana_varijabla naziv="DomainObject.Predmet.OznakaBroj_1">St-242/2006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MIGRA d.o.o.</izvorni_sadrzaj>
    <derivirana_varijabla naziv="DomainObject.Predmet.ProtustrankaFormated_1">  MIGRA d.o.o.</derivirana_varijabla>
  </DomainObject.Predmet.ProtustrankaFormated>
  <DomainObject.Predmet.ProtustrankaFormatedOIB>
    <izvorni_sadrzaj>  MIGRA d.o.o., OIB 54122040092</izvorni_sadrzaj>
    <derivirana_varijabla naziv="DomainObject.Predmet.ProtustrankaFormatedOIB_1">  MIGRA d.o.o., OIB 54122040092</derivirana_varijabla>
  </DomainObject.Predmet.ProtustrankaFormatedOIB>
  <DomainObject.Predmet.ProtustrankaFormatedWithAdress>
    <izvorni_sadrzaj> MIGRA d.o.o., Tomićeva 3, 10000 Zagreb</izvorni_sadrzaj>
    <derivirana_varijabla naziv="DomainObject.Predmet.ProtustrankaFormatedWithAdress_1"> MIGRA d.o.o., Tomićeva 3, 10000 Zagreb</derivirana_varijabla>
  </DomainObject.Predmet.ProtustrankaFormatedWithAdress>
  <DomainObject.Predmet.ProtustrankaFormatedWithAdressOIB>
    <izvorni_sadrzaj> MIGRA d.o.o., OIB 54122040092, Tomićeva 3, 10000 Zagreb</izvorni_sadrzaj>
    <derivirana_varijabla naziv="DomainObject.Predmet.ProtustrankaFormatedWithAdressOIB_1"> MIGRA d.o.o., OIB 54122040092, Tomićeva 3, 10000 Zagreb</derivirana_varijabla>
  </DomainObject.Predmet.ProtustrankaFormatedWithAdressOIB>
  <DomainObject.Predmet.ProtustrankaWithAdress>
    <izvorni_sadrzaj>MIGRA d.o.o. Tomićeva 3, 10000 Zagreb</izvorni_sadrzaj>
    <derivirana_varijabla naziv="DomainObject.Predmet.ProtustrankaWithAdress_1">MIGRA d.o.o. Tomićeva 3, 10000 Zagreb</derivirana_varijabla>
  </DomainObject.Predmet.ProtustrankaWithAdress>
  <DomainObject.Predmet.ProtustrankaWithAdressOIB>
    <izvorni_sadrzaj>MIGRA d.o.o., OIB 54122040092, Tomićeva 3, 10000 Zagreb</izvorni_sadrzaj>
    <derivirana_varijabla naziv="DomainObject.Predmet.ProtustrankaWithAdressOIB_1">MIGRA d.o.o., OIB 54122040092, Tomićeva 3, 10000 Zagreb</derivirana_varijabla>
  </DomainObject.Predmet.ProtustrankaWithAdressOIB>
  <DomainObject.Predmet.ProtustrankaNazivFormated>
    <izvorni_sadrzaj>MIGRA d.o.o.</izvorni_sadrzaj>
    <derivirana_varijabla naziv="DomainObject.Predmet.ProtustrankaNazivFormated_1">MIGRA d.o.o.</derivirana_varijabla>
  </DomainObject.Predmet.ProtustrankaNazivFormated>
  <DomainObject.Predmet.ProtustrankaNazivFormatedOIB>
    <izvorni_sadrzaj>MIGRA d.o.o., OIB 54122040092</izvorni_sadrzaj>
    <derivirana_varijabla naziv="DomainObject.Predmet.ProtustrankaNazivFormatedOIB_1">MIGRA d.o.o., OIB 54122040092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JUB, trgovina i promet, društvo s ograničenom odgovornošću</izvorni_sadrzaj>
    <derivirana_varijabla naziv="DomainObject.Predmet.StrankaFormated_1">  JUB, trgovina i promet, društvo s ograničenom odgovornošću</derivirana_varijabla>
  </DomainObject.Predmet.StrankaFormated>
  <DomainObject.Predmet.StrankaFormatedOIB>
    <izvorni_sadrzaj>  JUB, trgovina i promet, društvo s ograničenom odgovornošću, OIB 05407197431</izvorni_sadrzaj>
    <derivirana_varijabla naziv="DomainObject.Predmet.StrankaFormatedOIB_1">  JUB, trgovina i promet, društvo s ograničenom odgovornošću, OIB 05407197431</derivirana_varijabla>
  </DomainObject.Predmet.StrankaFormatedOIB>
  <DomainObject.Predmet.StrankaFormatedWithAdress>
    <izvorni_sadrzaj> JUB, trgovina i promet, društvo s ograničenom odgovornošću, Ulica grada Vukovara 269/C, 10000 Zagreb</izvorni_sadrzaj>
    <derivirana_varijabla naziv="DomainObject.Predmet.StrankaFormatedWithAdress_1"> JUB, trgovina i promet, društvo s ograničenom odgovornošću, Ulica grada Vukovara 269/C, 10000 Zagreb</derivirana_varijabla>
  </DomainObject.Predmet.StrankaFormatedWithAdress>
  <DomainObject.Predmet.StrankaFormatedWithAdressOIB>
    <izvorni_sadrzaj> JUB, trgovina i promet, društvo s ograničenom odgovornošću, OIB 05407197431, Ulica grada Vukovara 269/C, 10000 Zagreb</izvorni_sadrzaj>
    <derivirana_varijabla naziv="DomainObject.Predmet.StrankaFormatedWithAdressOIB_1"> JUB, trgovina i promet, društvo s ograničenom odgovornošću, OIB 05407197431, Ulica grada Vukovara 269/C, 10000 Zagreb</derivirana_varijabla>
  </DomainObject.Predmet.StrankaFormatedWithAdressOIB>
  <DomainObject.Predmet.StrankaWithAdress>
    <izvorni_sadrzaj>JUB, trgovina i promet, društvo s ograničenom odgovornošću Ulica grada Vukovara 269/C,10000 Zagreb</izvorni_sadrzaj>
    <derivirana_varijabla naziv="DomainObject.Predmet.StrankaWithAdress_1">JUB, trgovina i promet, društvo s ograničenom odgovornošću Ulica grada Vukovara 269/C,10000 Zagreb</derivirana_varijabla>
  </DomainObject.Predmet.StrankaWithAdress>
  <DomainObject.Predmet.StrankaWithAdressOIB>
    <izvorni_sadrzaj>JUB, trgovina i promet, društvo s ograničenom odgovornošću, OIB 05407197431, Ulica grada Vukovara 269/C,10000 Zagreb</izvorni_sadrzaj>
    <derivirana_varijabla naziv="DomainObject.Predmet.StrankaWithAdressOIB_1">JUB, trgovina i promet, društvo s ograničenom odgovornošću, OIB 05407197431, Ulica grada Vukovara 269/C,10000 Zagreb</derivirana_varijabla>
  </DomainObject.Predmet.StrankaWithAdressOIB>
  <DomainObject.Predmet.StrankaNazivFormated>
    <izvorni_sadrzaj>JUB, trgovina i promet, društvo s ograničenom odgovornošću</izvorni_sadrzaj>
    <derivirana_varijabla naziv="DomainObject.Predmet.StrankaNazivFormated_1">JUB, trgovina i promet, društvo s ograničenom odgovornošću</derivirana_varijabla>
  </DomainObject.Predmet.StrankaNazivFormated>
  <DomainObject.Predmet.StrankaNazivFormatedOIB>
    <izvorni_sadrzaj>JUB, trgovina i promet, društvo s ograničenom odgovornošću, OIB 05407197431</izvorni_sadrzaj>
    <derivirana_varijabla naziv="DomainObject.Predmet.StrankaNazivFormatedOIB_1">JUB, trgovina i promet, društvo s ograničenom odgovornošću, OIB 05407197431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JUB, trgovina i promet, društvo s ograničenom odgovornošću</item>
    </izvorni_sadrzaj>
    <derivirana_varijabla naziv="DomainObject.Predmet.StrankaListFormated_1">
      <item>JUB, trgovina i promet, društvo s ograničenom odgovornošću</item>
    </derivirana_varijabla>
  </DomainObject.Predmet.StrankaListFormated>
  <DomainObject.Predmet.StrankaListFormatedOIB>
    <izvorni_sadrzaj>
      <item>JUB, trgovina i promet, društvo s ograničenom odgovornošću, OIB 05407197431</item>
    </izvorni_sadrzaj>
    <derivirana_varijabla naziv="DomainObject.Predmet.StrankaListFormatedOIB_1">
      <item>JUB, trgovina i promet, društvo s ograničenom odgovornošću, OIB 05407197431</item>
    </derivirana_varijabla>
  </DomainObject.Predmet.StrankaListFormatedOIB>
  <DomainObject.Predmet.StrankaListFormatedWithAdress>
    <izvorni_sadrzaj>
      <item>JUB, trgovina i promet, društvo s ograničenom odgovornošću, Ulica grada Vukovara 269/C, 10000 Zagreb</item>
    </izvorni_sadrzaj>
    <derivirana_varijabla naziv="DomainObject.Predmet.StrankaListFormatedWithAdress_1">
      <item>JUB, trgovina i promet, društvo s ograničenom odgovornošću, Ulica grada Vukovara 269/C, 10000 Zagreb</item>
    </derivirana_varijabla>
  </DomainObject.Predmet.StrankaListFormatedWithAdress>
  <DomainObject.Predmet.StrankaListFormatedWithAdressOIB>
    <izvorni_sadrzaj>
      <item>JUB, trgovina i promet, društvo s ograničenom odgovornošću, OIB 05407197431, Ulica grada Vukovara 269/C, 10000 Zagreb</item>
    </izvorni_sadrzaj>
    <derivirana_varijabla naziv="DomainObject.Predmet.StrankaListFormatedWithAdressOIB_1">
      <item>JUB, trgovina i promet, društvo s ograničenom odgovornošću, OIB 05407197431, Ulica grada Vukovara 269/C, 10000 Zagreb</item>
    </derivirana_varijabla>
  </DomainObject.Predmet.StrankaListFormatedWithAdressOIB>
  <DomainObject.Predmet.StrankaListNazivFormated>
    <izvorni_sadrzaj>
      <item>JUB, trgovina i promet, društvo s ograničenom odgovornošću</item>
    </izvorni_sadrzaj>
    <derivirana_varijabla naziv="DomainObject.Predmet.StrankaListNazivFormated_1">
      <item>JUB, trgovina i promet, društvo s ograničenom odgovornošću</item>
    </derivirana_varijabla>
  </DomainObject.Predmet.StrankaListNazivFormated>
  <DomainObject.Predmet.StrankaListNazivFormatedOIB>
    <izvorni_sadrzaj>
      <item>JUB, trgovina i promet, društvo s ograničenom odgovornošću, OIB 05407197431</item>
    </izvorni_sadrzaj>
    <derivirana_varijabla naziv="DomainObject.Predmet.StrankaListNazivFormatedOIB_1">
      <item>JUB, trgovina i promet, društvo s ograničenom odgovornošću, OIB 05407197431</item>
    </derivirana_varijabla>
  </DomainObject.Predmet.StrankaListNazivFormatedOIB>
  <DomainObject.Predmet.ProtuStrankaListFormated>
    <izvorni_sadrzaj>
      <item>MIGRA d.o.o.</item>
    </izvorni_sadrzaj>
    <derivirana_varijabla naziv="DomainObject.Predmet.ProtuStrankaListFormated_1">
      <item>MIGRA d.o.o.</item>
    </derivirana_varijabla>
  </DomainObject.Predmet.ProtuStrankaListFormated>
  <DomainObject.Predmet.ProtuStrankaListFormatedOIB>
    <izvorni_sadrzaj>
      <item>MIGRA d.o.o., OIB 54122040092</item>
    </izvorni_sadrzaj>
    <derivirana_varijabla naziv="DomainObject.Predmet.ProtuStrankaListFormatedOIB_1">
      <item>MIGRA d.o.o., OIB 54122040092</item>
    </derivirana_varijabla>
  </DomainObject.Predmet.ProtuStrankaListFormatedOIB>
  <DomainObject.Predmet.ProtuStrankaListFormatedWithAdress>
    <izvorni_sadrzaj>
      <item>MIGRA d.o.o., Tomićeva 3, 10000 Zagreb</item>
    </izvorni_sadrzaj>
    <derivirana_varijabla naziv="DomainObject.Predmet.ProtuStrankaListFormatedWithAdress_1">
      <item>MIGRA d.o.o., Tomićeva 3, 10000 Zagreb</item>
    </derivirana_varijabla>
  </DomainObject.Predmet.ProtuStrankaListFormatedWithAdress>
  <DomainObject.Predmet.ProtuStrankaListFormatedWithAdressOIB>
    <izvorni_sadrzaj>
      <item>MIGRA d.o.o., OIB 54122040092, Tomićeva 3, 10000 Zagreb</item>
    </izvorni_sadrzaj>
    <derivirana_varijabla naziv="DomainObject.Predmet.ProtuStrankaListFormatedWithAdressOIB_1">
      <item>MIGRA d.o.o., OIB 54122040092, Tomićeva 3, 10000 Zagreb</item>
    </derivirana_varijabla>
  </DomainObject.Predmet.ProtuStrankaListFormatedWithAdressOIB>
  <DomainObject.Predmet.ProtuStrankaListNazivFormated>
    <izvorni_sadrzaj>
      <item>MIGRA d.o.o.</item>
    </izvorni_sadrzaj>
    <derivirana_varijabla naziv="DomainObject.Predmet.ProtuStrankaListNazivFormated_1">
      <item>MIGRA d.o.o.</item>
    </derivirana_varijabla>
  </DomainObject.Predmet.ProtuStrankaListNazivFormated>
  <DomainObject.Predmet.ProtuStrankaListNazivFormatedOIB>
    <izvorni_sadrzaj>
      <item>MIGRA d.o.o., OIB 54122040092</item>
    </izvorni_sadrzaj>
    <derivirana_varijabla naziv="DomainObject.Predmet.ProtuStrankaListNazivFormatedOIB_1">
      <item>MIGRA d.o.o., OIB 54122040092</item>
    </derivirana_varijabla>
  </DomainObject.Predmet.ProtuStrankaListNazivFormatedOIB>
  <DomainObject.Predmet.OstaliListFormated>
    <izvorni_sadrzaj>
      <item>Davor Petera</item>
    </izvorni_sadrzaj>
    <derivirana_varijabla naziv="DomainObject.Predmet.OstaliListFormated_1">
      <item>Davor Petera</item>
    </derivirana_varijabla>
  </DomainObject.Predmet.OstaliListFormated>
  <DomainObject.Predmet.OstaliListFormatedOIB>
    <izvorni_sadrzaj>
      <item>Davor Petera, OIB 90695323330</item>
    </izvorni_sadrzaj>
    <derivirana_varijabla naziv="DomainObject.Predmet.OstaliListFormatedOIB_1">
      <item>Davor Petera, OIB 90695323330</item>
    </derivirana_varijabla>
  </DomainObject.Predmet.OstaliListFormatedOIB>
  <DomainObject.Predmet.OstaliListFormatedWithAdress>
    <izvorni_sadrzaj>
      <item>Davor Petera, Srebrnjak 84, 10000 Zagreb</item>
    </izvorni_sadrzaj>
    <derivirana_varijabla naziv="DomainObject.Predmet.OstaliListFormatedWithAdress_1">
      <item>Davor Petera, Srebrnjak 84, 10000 Zagreb</item>
    </derivirana_varijabla>
  </DomainObject.Predmet.OstaliListFormatedWithAdress>
  <DomainObject.Predmet.OstaliListFormatedWithAdressOIB>
    <izvorni_sadrzaj>
      <item>Davor Petera, OIB 90695323330, Srebrnjak 84, 10000 Zagreb</item>
    </izvorni_sadrzaj>
    <derivirana_varijabla naziv="DomainObject.Predmet.OstaliListFormatedWithAdressOIB_1">
      <item>Davor Petera, OIB 90695323330, Srebrnjak 84, 10000 Zagreb</item>
    </derivirana_varijabla>
  </DomainObject.Predmet.OstaliListFormatedWithAdressOIB>
  <DomainObject.Predmet.OstaliListNazivFormated>
    <izvorni_sadrzaj>
      <item>Davor Petera</item>
    </izvorni_sadrzaj>
    <derivirana_varijabla naziv="DomainObject.Predmet.OstaliListNazivFormated_1">
      <item>Davor Petera</item>
    </derivirana_varijabla>
  </DomainObject.Predmet.OstaliListNazivFormated>
  <DomainObject.Predmet.OstaliListNazivFormatedOIB>
    <izvorni_sadrzaj>
      <item>Davor Petera, OIB 90695323330</item>
    </izvorni_sadrzaj>
    <derivirana_varijabla naziv="DomainObject.Predmet.OstaliListNazivFormatedOIB_1"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JUB, trgovina i promet, društvo s ograničenom odgovornošću</izvorni_sadrzaj>
    <derivirana_varijabla naziv="DomainObject.Predmet.StrankaIDrugi_1">JUB, trgovina i promet, društvo s ograničenom odgovornošću</derivirana_varijabla>
  </DomainObject.Predmet.StrankaIDrugi>
  <DomainObject.Predmet.ProtustrankaIDrugi>
    <izvorni_sadrzaj>MIGRA d.o.o.</izvorni_sadrzaj>
    <derivirana_varijabla naziv="DomainObject.Predmet.ProtustrankaIDrugi_1">MIGRA d.o.o.</derivirana_varijabla>
  </DomainObject.Predmet.ProtustrankaIDrugi>
  <DomainObject.Predmet.StrankaIDrugiAdressOIB>
    <izvorni_sadrzaj>JUB, trgovina i promet, društvo s ograničenom odgovornošću, OIB 05407197431, Ulica grada Vukovara 269/C, 10000 Zagreb</izvorni_sadrzaj>
    <derivirana_varijabla naziv="DomainObject.Predmet.StrankaIDrugiAdressOIB_1">JUB, trgovina i promet, društvo s ograničenom odgovornošću, OIB 05407197431, Ulica grada Vukovara 269/C, 10000 Zagreb</derivirana_varijabla>
  </DomainObject.Predmet.StrankaIDrugiAdressOIB>
  <DomainObject.Predmet.ProtustrankaIDrugiAdressOIB>
    <izvorni_sadrzaj>MIGRA d.o.o., OIB 54122040092, Tomićeva 3, 10000 Zagreb</izvorni_sadrzaj>
    <derivirana_varijabla naziv="DomainObject.Predmet.ProtustrankaIDrugiAdressOIB_1">MIGRA d.o.o., OIB 54122040092,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JUB, trgovina i promet, društvo s ograničenom odgovornošću</item>
      <item>MIGRA d.o.o.</item>
      <item>Davor Petera</item>
    </izvorni_sadrzaj>
    <derivirana_varijabla naziv="DomainObject.Predmet.SudioniciListNaziv_1">
      <item>JUB, trgovina i promet, društvo s ograničenom odgovornošću</item>
      <item>MIGRA d.o.o.</item>
      <item>Davor Petera</item>
    </derivirana_varijabla>
  </DomainObject.Predmet.SudioniciListNaziv>
  <DomainObject.Predmet.SudioniciListAdressOIB>
    <izvorni_sadrzaj>
      <item>JUB, trgovina i promet, društvo s ograničenom odgovornošću, OIB 05407197431, Ulica grada Vukovara 269/C,10000 Zagreb</item>
      <item>MIGRA d.o.o., OIB 54122040092, Tomićeva 3,10000 Zagreb</item>
      <item>Davor Petera, OIB 90695323330, Srebrnjak 84,10000 Zagreb</item>
    </izvorni_sadrzaj>
    <derivirana_varijabla naziv="DomainObject.Predmet.SudioniciListAdressOIB_1">
      <item>JUB, trgovina i promet, društvo s ograničenom odgovornošću, OIB 05407197431, Ulica grada Vukovara 269/C,10000 Zagreb</item>
      <item>MIGRA d.o.o., OIB 54122040092, Tomićeva 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05407197431</item>
      <item>, OIB 54122040092</item>
      <item>, OIB 90695323330</item>
    </izvorni_sadrzaj>
    <derivirana_varijabla naziv="DomainObject.Predmet.SudioniciListNazivOIB_1">
      <item>, OIB 05407197431</item>
      <item>, OIB 54122040092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1727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2018-02-06T11:25:00Z</dcterms:created>
  <dc:creator>nmarkovic</dc:creator>
  <cp:lastModifiedBy>Ivana Stampf</cp:lastModifiedBy>
  <cp:lastPrinted>2015-12-09T07:38:00Z</cp:lastPrinted>
  <dcterms:modified xmlns:xsi="http://www.w3.org/2001/XMLSchema-instance" xsi:type="dcterms:W3CDTF">2018-02-06T11:58:00Z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