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9aed" w14:paraId="1929aed" w:rsidRDefault="009725E4" w:rsidP="009725E4" w:rsidR="009725E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5E4" w:rsidP="009725E4" w:rsidR="009725E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725E4" w:rsidP="009725E4" w:rsidR="009725E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725E4" w:rsidP="009725E4" w:rsidR="009725E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725E4" w:rsidP="009725E4" w:rsidR="009725E4"/>
    <w:p w:rsidRDefault="009725E4" w:rsidP="009725E4" w:rsidR="009725E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725E4" w:rsidP="009725E4" w:rsidR="009725E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9725E4" w:rsidP="009725E4" w:rsidR="009725E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9725E4" w:rsidP="009725E4" w:rsidR="009725E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725E4" w:rsidP="009725E4" w:rsidR="009725E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10233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30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VELTONY d. o. o. "u likvidaciji", Rabac, Giusepine Martinuzzi 16, OIB 95630460992, MBS 040143248, 25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9725E4" w:rsidP="009725E4" w:rsidR="009725E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725E4" w:rsidP="009725E4" w:rsidR="009725E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9725E4" w:rsidP="009725E4" w:rsidR="009725E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725E4" w:rsidP="009725E4" w:rsidR="009725E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VELTONY d. o. o. "u likvidaciji", Rabac, Giusepine Martinuzzi 16, OIB 95630460992, MBS 040143248.</w:t>
      </w:r>
    </w:p>
    <w:p w:rsidRDefault="009725E4" w:rsidP="009725E4" w:rsidR="009725E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725E4" w:rsidP="009725E4" w:rsidR="009725E4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9725E4" w:rsidP="009725E4" w:rsidR="009725E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725E4" w:rsidP="009725E4" w:rsidR="009725E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VELTONY d. o. o. "u likvidaciji", Rabac.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1764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13.154,47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9725E4" w:rsidP="009725E4" w:rsidR="009725E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  <w:r>
        <w:rPr>
          <w:rFonts w:cs="Times New Roman" w:eastAsia="Times New Roman"/>
          <w:szCs w:val="24"/>
          <w:lang w:eastAsia="hr-HR"/>
        </w:rPr>
        <w:t xml:space="preserve"> Prema čl. 15. st. 1. Stečajnog zakona za vrijeme likvidacije pravne osobe nije dopušteno pokretanje predstečajnog postupka, a pokretanje stečajnog postupka dopušteno je dok se ne provede podjela imovine. </w:t>
      </w:r>
    </w:p>
    <w:p w:rsidRDefault="009725E4" w:rsidP="009725E4" w:rsidR="009725E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</w:t>
      </w:r>
      <w:r>
        <w:rPr>
          <w:rFonts w:cs="Times New Roman" w:eastAsia="Times New Roman"/>
          <w:szCs w:val="24"/>
          <w:lang w:eastAsia="hr-HR"/>
        </w:rPr>
        <w:t>i</w:t>
      </w:r>
      <w:r w:rsidRPr="00D05CA9">
        <w:rPr>
          <w:rFonts w:cs="Times New Roman" w:eastAsia="Times New Roman"/>
          <w:szCs w:val="24"/>
          <w:lang w:eastAsia="hr-HR"/>
        </w:rPr>
        <w:t xml:space="preserve"> da u Očevidniku redoslijeda osnova za plaćanje ima evidentirane neizvršene osnove za plaćanje u neprekinutom razdoblju duljem od 120 dana, </w:t>
      </w:r>
      <w:r>
        <w:rPr>
          <w:rFonts w:cs="Times New Roman" w:eastAsia="Times New Roman"/>
          <w:szCs w:val="24"/>
          <w:lang w:eastAsia="hr-HR"/>
        </w:rPr>
        <w:t>te kako ne proizlazi da bi bila provedena podjela imovine</w:t>
      </w:r>
      <w:r w:rsidR="000F033F">
        <w:rPr>
          <w:rFonts w:cs="Times New Roman" w:eastAsia="Times New Roman"/>
          <w:szCs w:val="24"/>
          <w:lang w:eastAsia="hr-HR"/>
        </w:rPr>
        <w:t xml:space="preserve"> dužnika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9725E4" w:rsidP="009725E4" w:rsidR="009725E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725E4" w:rsidP="009725E4" w:rsidR="009725E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25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9725E4" w:rsidP="009725E4" w:rsidR="009725E4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9725E4" w:rsidP="000F033F" w:rsidR="009725E4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0F033F">
        <w:rPr>
          <w:rFonts w:cs="Times New Roman" w:eastAsia="Times New Roman"/>
          <w:szCs w:val="24"/>
          <w:lang w:eastAsia="hr-HR"/>
        </w:rPr>
        <w:t>, v. r.</w:t>
      </w:r>
    </w:p>
    <w:p w:rsidRDefault="009725E4" w:rsidP="009725E4" w:rsidR="009725E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9725E4" w:rsidP="009725E4" w:rsidR="009725E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9725E4" w:rsidP="009725E4" w:rsidR="009725E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725E4" w:rsidP="009725E4" w:rsidR="009725E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725E4" w:rsidP="009725E4" w:rsidR="009725E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9725E4" w:rsidP="009725E4" w:rsidR="009725E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e-Oglasna ploča sudova, </w:t>
      </w:r>
    </w:p>
    <w:p w:rsidRDefault="009725E4" w:rsidP="009725E4" w:rsidR="009725E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9725E4" w:rsidP="009725E4" w:rsidR="009725E4" w:rsidRPr="00D05CA9">
      <w:pPr>
        <w:tabs>
          <w:tab w:pos="4116" w:val="left"/>
        </w:tabs>
      </w:pPr>
    </w:p>
    <w:p w:rsidRDefault="009725E4" w:rsidP="009725E4" w:rsidR="009725E4" w:rsidRPr="00D05CA9">
      <w:pPr>
        <w:tabs>
          <w:tab w:pos="4116" w:val="left"/>
        </w:tabs>
      </w:pPr>
    </w:p>
    <w:p w:rsidRDefault="009725E4" w:rsidP="009725E4" w:rsidR="009725E4" w:rsidRPr="00D05CA9">
      <w:pPr>
        <w:tabs>
          <w:tab w:pos="4116" w:val="left"/>
        </w:tabs>
      </w:pPr>
    </w:p>
    <w:p w:rsidRDefault="009725E4" w:rsidP="009725E4" w:rsidR="009725E4" w:rsidRPr="00D05CA9">
      <w:pPr>
        <w:tabs>
          <w:tab w:pos="4116" w:val="left"/>
        </w:tabs>
      </w:pPr>
    </w:p>
    <w:p w:rsidRDefault="009725E4" w:rsidP="009725E4" w:rsidR="009725E4" w:rsidRPr="00D05CA9">
      <w:pPr>
        <w:tabs>
          <w:tab w:pos="4116" w:val="left"/>
        </w:tabs>
      </w:pPr>
    </w:p>
    <w:p w:rsidRDefault="009725E4" w:rsidP="009725E4" w:rsidR="009725E4" w:rsidRPr="00D05CA9">
      <w:pPr>
        <w:tabs>
          <w:tab w:pos="4116" w:val="left"/>
        </w:tabs>
      </w:pPr>
    </w:p>
    <w:p w:rsidRDefault="009725E4" w:rsidP="009725E4" w:rsidR="009725E4" w:rsidRPr="00D05CA9">
      <w:pPr>
        <w:tabs>
          <w:tab w:pos="4116" w:val="left"/>
        </w:tabs>
      </w:pPr>
    </w:p>
    <w:p w:rsidRDefault="009725E4" w:rsidP="009725E4" w:rsidR="009725E4" w:rsidRPr="00D05CA9">
      <w:pPr>
        <w:tabs>
          <w:tab w:pos="4116" w:val="left"/>
        </w:tabs>
      </w:pPr>
    </w:p>
    <w:p w:rsidRDefault="009725E4" w:rsidP="009725E4" w:rsidR="009725E4" w:rsidRPr="00D05CA9">
      <w:pPr>
        <w:tabs>
          <w:tab w:pos="4116" w:val="left"/>
        </w:tabs>
      </w:pPr>
    </w:p>
    <w:p w:rsidRDefault="009725E4" w:rsidP="009725E4" w:rsidR="009725E4" w:rsidRPr="00D05CA9"/>
    <w:p w:rsidRDefault="009725E4" w:rsidP="009725E4" w:rsidR="009725E4" w:rsidRPr="00D05CA9"/>
    <w:p w:rsidRDefault="009725E4" w:rsidP="009725E4" w:rsidR="009725E4" w:rsidRPr="00D05CA9"/>
    <w:p w:rsidRDefault="009725E4" w:rsidP="009725E4" w:rsidR="009725E4" w:rsidRPr="00D05CA9"/>
    <w:p w:rsidRDefault="009725E4" w:rsidP="009725E4" w:rsidR="009725E4" w:rsidRPr="00D05CA9"/>
    <w:p w:rsidRDefault="009725E4" w:rsidP="009725E4" w:rsidR="009725E4" w:rsidRPr="00D05CA9"/>
    <w:p w:rsidRDefault="009725E4" w:rsidP="009725E4" w:rsidR="009725E4" w:rsidRPr="00D05CA9"/>
    <w:p w:rsidRDefault="009725E4" w:rsidP="009725E4" w:rsidR="009725E4" w:rsidRPr="00D05CA9"/>
    <w:p w:rsidRDefault="009725E4" w:rsidP="009725E4" w:rsidR="009725E4" w:rsidRPr="00D05CA9"/>
    <w:p w:rsidRDefault="009725E4" w:rsidP="009725E4" w:rsidR="009725E4" w:rsidRPr="00D05CA9"/>
    <w:p w:rsidRDefault="009725E4" w:rsidP="009725E4" w:rsidR="009725E4" w:rsidRPr="00D05CA9"/>
    <w:p w:rsidRDefault="009725E4" w:rsidP="009725E4" w:rsidR="009725E4" w:rsidRPr="00D05CA9"/>
    <w:p w:rsidRDefault="009725E4" w:rsidP="009725E4" w:rsidR="009725E4" w:rsidRPr="00D05CA9"/>
    <w:p w:rsidRDefault="009725E4" w:rsidP="009725E4" w:rsidR="009725E4" w:rsidRPr="00D05CA9"/>
    <w:p w:rsidRDefault="009725E4" w:rsidP="009725E4" w:rsidR="009725E4" w:rsidRPr="00D05CA9"/>
    <w:p w:rsidRDefault="009725E4" w:rsidP="009725E4" w:rsidR="009725E4"/>
    <w:p w:rsidRDefault="009725E4" w:rsidP="009725E4" w:rsidR="009725E4"/>
    <w:p w:rsidRDefault="009725E4" w:rsidP="009725E4" w:rsidR="009725E4"/>
    <w:p w:rsidRDefault="009725E4" w:rsidP="009725E4" w:rsidR="009725E4"/>
    <w:p w:rsidRDefault="009725E4" w:rsidP="009725E4" w:rsidR="009725E4"/>
    <w:p w:rsidRDefault="009725E4" w:rsidP="009725E4" w:rsidR="009725E4"/>
    <w:p w:rsidRDefault="009725E4" w:rsidP="009725E4" w:rsidR="009725E4"/>
    <w:p w:rsidRDefault="009725E4" w:rsidP="009725E4" w:rsidR="009725E4"/>
    <w:p w:rsidRDefault="009725E4" w:rsidP="009725E4" w:rsidR="009725E4"/>
    <w:p w:rsidRDefault="009725E4" w:rsidP="009725E4" w:rsidR="009725E4"/>
    <w:p w:rsidRDefault="007B16AE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A2E" w:rsidP="009725E4" w:rsidR="00D75A2E">
      <w:r>
        <w:separator/>
      </w:r>
    </w:p>
  </w:endnote>
  <w:endnote w:id="0" w:type="continuationSeparator">
    <w:p w:rsidRDefault="00D75A2E" w:rsidP="009725E4" w:rsidR="00D75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A2E" w:rsidP="009725E4" w:rsidR="00D75A2E">
      <w:r>
        <w:separator/>
      </w:r>
    </w:p>
  </w:footnote>
  <w:footnote w:id="0" w:type="continuationSeparator">
    <w:p w:rsidRDefault="00D75A2E" w:rsidP="009725E4" w:rsidR="00D75A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A2E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B16AE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2</w:t>
    </w:r>
    <w:r w:rsidR="009725E4">
      <w:t>35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A2E" w:rsidP="00A81E97" w:rsidR="00A81E97">
    <w:pPr>
      <w:pStyle w:val="Zaglavlje"/>
      <w:jc w:val="right"/>
    </w:pPr>
    <w:r>
      <w:t>11 St-2</w:t>
    </w:r>
    <w:r w:rsidR="009725E4">
      <w:t>35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F5F"/>
    <w:rsid w:val="000F033F"/>
    <w:rsid w:val="007B16AE"/>
    <w:rsid w:val="009725E4"/>
    <w:rsid w:val="009A6044"/>
    <w:rsid w:val="00BF033F"/>
    <w:rsid w:val="00D75A2E"/>
    <w:rsid w:val="00D8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25E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25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725E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25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25E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725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25E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B1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6A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6A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6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6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25E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25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725E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25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25E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725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25E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B1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6A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6A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6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6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St-235/2015</izvorni_sadrzaj>
    <derivirana_varijabla naziv="DomainObject.Predmet.OznakaBroj_1">St-235/2015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VELTONY d.o.o. u likvidaciji RABAC</izvorni_sadrzaj>
    <derivirana_varijabla naziv="DomainObject.Predmet.ProtustrankaFormated_1">  VELTONY d.o.o. u likvidaciji RABAC</derivirana_varijabla>
  </DomainObject.Predmet.ProtustrankaFormated>
  <DomainObject.Predmet.ProtustrankaFormatedOIB>
    <izvorni_sadrzaj>  VELTONY d.o.o. u likvidaciji RABAC, OIB 95630460992</izvorni_sadrzaj>
    <derivirana_varijabla naziv="DomainObject.Predmet.ProtustrankaFormatedOIB_1">  VELTONY d.o.o. u likvidaciji RABAC, OIB 95630460992</derivirana_varijabla>
  </DomainObject.Predmet.ProtustrankaFormatedOIB>
  <DomainObject.Predmet.ProtustrankaFormatedWithAdress>
    <izvorni_sadrzaj> VELTONY d.o.o. u likvidaciji RABAC, Giusepine Martinuzzi 16, 52221 Rabac</izvorni_sadrzaj>
    <derivirana_varijabla naziv="DomainObject.Predmet.ProtustrankaFormatedWithAdress_1"> VELTONY d.o.o. u likvidaciji RABAC, Giusepine Martinuzzi 16, 52221 Rabac</derivirana_varijabla>
  </DomainObject.Predmet.ProtustrankaFormatedWithAdress>
  <DomainObject.Predmet.ProtustrankaFormatedWithAdressOIB>
    <izvorni_sadrzaj> VELTONY d.o.o. u likvidaciji RABAC, OIB 95630460992, Giusepine Martinuzzi 16, 52221 Rabac</izvorni_sadrzaj>
    <derivirana_varijabla naziv="DomainObject.Predmet.ProtustrankaFormatedWithAdressOIB_1"> VELTONY d.o.o. u likvidaciji RABAC, OIB 95630460992, Giusepine Martinuzzi 16, 52221 Rabac</derivirana_varijabla>
  </DomainObject.Predmet.ProtustrankaFormatedWithAdressOIB>
  <DomainObject.Predmet.ProtustrankaWithAdress>
    <izvorni_sadrzaj>VELTONY d.o.o. u likvidaciji RABAC Giusepine Martinuzzi 16, 52221 Rabac</izvorni_sadrzaj>
    <derivirana_varijabla naziv="DomainObject.Predmet.ProtustrankaWithAdress_1">VELTONY d.o.o. u likvidaciji RABAC Giusepine Martinuzzi 16, 52221 Rabac</derivirana_varijabla>
  </DomainObject.Predmet.ProtustrankaWithAdress>
  <DomainObject.Predmet.ProtustrankaWithAdressOIB>
    <izvorni_sadrzaj>VELTONY d.o.o. u likvidaciji RABAC, OIB 95630460992, Giusepine Martinuzzi 16, 52221 Rabac</izvorni_sadrzaj>
    <derivirana_varijabla naziv="DomainObject.Predmet.ProtustrankaWithAdressOIB_1">VELTONY d.o.o. u likvidaciji RABAC, OIB 95630460992, Giusepine Martinuzzi 16, 52221 Rabac</derivirana_varijabla>
  </DomainObject.Predmet.ProtustrankaWithAdressOIB>
  <DomainObject.Predmet.ProtustrankaNazivFormated>
    <izvorni_sadrzaj>VELTONY d.o.o. u likvidaciji RABAC</izvorni_sadrzaj>
    <derivirana_varijabla naziv="DomainObject.Predmet.ProtustrankaNazivFormated_1">VELTONY d.o.o. u likvidaciji RABAC</derivirana_varijabla>
  </DomainObject.Predmet.ProtustrankaNazivFormated>
  <DomainObject.Predmet.ProtustrankaNazivFormatedOIB>
    <izvorni_sadrzaj>VELTONY d.o.o. u likvidaciji RABAC, OIB 95630460992</izvorni_sadrzaj>
    <derivirana_varijabla naziv="DomainObject.Predmet.ProtustrankaNazivFormatedOIB_1">VELTONY d.o.o. u likvidaciji RABAC, OIB 95630460992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13154.47</izvorni_sadrzaj>
    <derivirana_varijabla naziv="DomainObject.Predmet.TrenutnaVrijednost_1">13154.47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VELTONY d.o.o. u likvidaciji RABAC</item>
    </izvorni_sadrzaj>
    <derivirana_varijabla naziv="DomainObject.Predmet.ProtuStrankaListFormated_1">
      <item>VELTONY d.o.o. u likvidaciji RABAC</item>
    </derivirana_varijabla>
  </DomainObject.Predmet.ProtuStrankaListFormated>
  <DomainObject.Predmet.ProtuStrankaListFormatedOIB>
    <izvorni_sadrzaj>
      <item>VELTONY d.o.o. u likvidaciji RABAC, OIB 95630460992</item>
    </izvorni_sadrzaj>
    <derivirana_varijabla naziv="DomainObject.Predmet.ProtuStrankaListFormatedOIB_1">
      <item>VELTONY d.o.o. u likvidaciji RABAC, OIB 95630460992</item>
    </derivirana_varijabla>
  </DomainObject.Predmet.ProtuStrankaListFormatedOIB>
  <DomainObject.Predmet.ProtuStrankaListFormatedWithAdress>
    <izvorni_sadrzaj>
      <item>VELTONY d.o.o. u likvidaciji RABAC, Giusepine Martinuzzi 16, 52221 Rabac</item>
    </izvorni_sadrzaj>
    <derivirana_varijabla naziv="DomainObject.Predmet.ProtuStrankaListFormatedWithAdress_1">
      <item>VELTONY d.o.o. u likvidaciji RABAC, Giusepine Martinuzzi 16, 52221 Rabac</item>
    </derivirana_varijabla>
  </DomainObject.Predmet.ProtuStrankaListFormatedWithAdress>
  <DomainObject.Predmet.ProtuStrankaListFormatedWithAdressOIB>
    <izvorni_sadrzaj>
      <item>VELTONY d.o.o. u likvidaciji RABAC, OIB 95630460992, Giusepine Martinuzzi 16, 52221 Rabac</item>
    </izvorni_sadrzaj>
    <derivirana_varijabla naziv="DomainObject.Predmet.ProtuStrankaListFormatedWithAdressOIB_1">
      <item>VELTONY d.o.o. u likvidaciji RABAC, OIB 95630460992, Giusepine Martinuzzi 16, 52221 Rabac</item>
    </derivirana_varijabla>
  </DomainObject.Predmet.ProtuStrankaListFormatedWithAdressOIB>
  <DomainObject.Predmet.ProtuStrankaListNazivFormated>
    <izvorni_sadrzaj>
      <item>VELTONY d.o.o. u likvidaciji RABAC</item>
    </izvorni_sadrzaj>
    <derivirana_varijabla naziv="DomainObject.Predmet.ProtuStrankaListNazivFormated_1">
      <item>VELTONY d.o.o. u likvidaciji RABAC</item>
    </derivirana_varijabla>
  </DomainObject.Predmet.ProtuStrankaListNazivFormated>
  <DomainObject.Predmet.ProtuStrankaListNazivFormatedOIB>
    <izvorni_sadrzaj>
      <item>VELTONY d.o.o. u likvidaciji RABAC, OIB 95630460992</item>
    </izvorni_sadrzaj>
    <derivirana_varijabla naziv="DomainObject.Predmet.ProtuStrankaListNazivFormatedOIB_1">
      <item>VELTONY d.o.o. u likvidaciji RABAC, OIB 95630460992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VELTONY d.o.o. u likvidaciji RABAC</izvorni_sadrzaj>
    <derivirana_varijabla naziv="DomainObject.Predmet.ProtustrankaIDrugi_1">VELTONY d.o.o. u likvidaciji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VELTONY d.o.o. u likvidaciji RABAC, OIB 95630460992, Giusepine Martinuzzi 16, 52221 Rabac</izvorni_sadrzaj>
    <derivirana_varijabla naziv="DomainObject.Predmet.ProtustrankaIDrugiAdressOIB_1">VELTONY d.o.o. u likvidaciji RABAC, OIB 95630460992, Giusepine Martinuzzi 16,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VELTONY d.o.o. u likvidaciji RABAC</item>
    </izvorni_sadrzaj>
    <derivirana_varijabla naziv="DomainObject.Predmet.SudioniciListNaziv_1">
      <item>FINANCIJSKA AGENCIJA, RC RIJEKA, PODRUŽNICA PULA, PULA</item>
      <item>VELTONY d.o.o. u likvidaciji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VELTONY d.o.o. u likvidaciji RABAC, OIB 95630460992, Giusepine Martinuzzi 16,52221 Rabac</item>
    </izvorni_sadrzaj>
    <derivirana_varijabla naziv="DomainObject.Predmet.SudioniciListAdressOIB_1">
      <item>FINANCIJSKA AGENCIJA, RC RIJEKA, PODRUŽNICA PULA, PULA, OIB 85821130368, Giardini 5,52100 Pula</item>
      <item>VELTONY d.o.o. u likvidaciji RABAC, OIB 95630460992, Giusepine Martinuzzi 16,52221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95630460992</item>
    </izvorni_sadrzaj>
    <derivirana_varijabla naziv="DomainObject.Predmet.SudioniciListNazivOIB_1">
      <item>, OIB 85821130368</item>
      <item>, OIB 95630460992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417</properties:Words>
  <properties:Characters>2292</properties:Characters>
  <properties:Lines>89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2015-11-25T15:29:00Z</dcterms:created>
  <dc:creator>Mihaela Kaligari</dc:creator>
  <dc:description/>
  <cp:keywords/>
  <cp:lastModifiedBy>Mihaela Kaligari</cp:lastModifiedBy>
  <cp:lastPrinted>2015-12-07T13:23:00Z</cp:lastPrinted>
  <dcterms:modified xmlns:xsi="http://www.w3.org/2001/XMLSchema-instance" xsi:type="dcterms:W3CDTF">2015-12-07T13:23:00Z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