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0044" w14:paraId="4da0044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27F7B">
        <w:t>1062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27F7B">
        <w:t>SATURN VELEPRODAJA  j.d.o.o. za usluge, Zagreb, Ulica grada Vukovara 243, MBS: 081008762, OIB: 00399789044</w:t>
      </w:r>
      <w:r>
        <w:t xml:space="preserve">,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27F7B">
        <w:t>SATURN VELEPRODAJA j.d.o.o. za usluge, Zagreb, Ulica grada Vukovara 243, MBS: 081008762, OIB: 00399789044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27F7B">
        <w:t>Jelena Kordić, E. Kvaternika 44A, Višnjevac, OIB: 78573539971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27F7B">
        <w:t xml:space="preserve">SATURN VELEPRODAJA j.d.o.o. za usluge, Zagreb, Ulica grada Vukovara 243, MBS: 081008762, OIB: 00399789044.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373D6B">
        <w:rPr>
          <w:bCs/>
        </w:rPr>
        <w:t>4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27F7B">
        <w:rPr>
          <w:bCs/>
        </w:rPr>
        <w:t>2308</w:t>
      </w:r>
      <w:r w:rsidRPr="00F877AB">
        <w:rPr>
          <w:bCs/>
        </w:rPr>
        <w:t xml:space="preserve"> od </w:t>
      </w:r>
      <w:r w:rsidR="001416CB">
        <w:rPr>
          <w:bCs/>
        </w:rPr>
        <w:t>21. travnja</w:t>
      </w:r>
      <w:r w:rsidRPr="00F877AB">
        <w:rPr>
          <w:bCs/>
        </w:rPr>
        <w:t xml:space="preserve"> 2017. nad stečajnim dužnikom </w:t>
      </w:r>
      <w:r w:rsidR="00427F7B">
        <w:t>SATURN VELEPRODAJA j.d.o.o. za usluge, Zagreb, Ulica grada Vukovara 243, MBS: 081008762, OIB: 00399789044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427F7B">
        <w:rPr>
          <w:bCs/>
        </w:rPr>
        <w:t>1062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27F7B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27F7B">
        <w:t>1062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67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670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SATURN VELEPRODAJA j.d.o.o. za usluge</izvorni_sadrzaj>
    <derivirana_varijabla naziv="DomainObject.Predmet.ProtustrankaFormated_1">  SATURN VELEPRODAJA j.d.o.o. za usluge</derivirana_varijabla>
  </DomainObject.Predmet.ProtustrankaFormated>
  <DomainObject.Predmet.ProtustrankaFormatedOIB>
    <izvorni_sadrzaj>  SATURN VELEPRODAJA j.d.o.o. za usluge, OIB 00399789044</izvorni_sadrzaj>
    <derivirana_varijabla naziv="DomainObject.Predmet.ProtustrankaFormatedOIB_1">  SATURN VELEPRODAJA j.d.o.o. za usluge, OIB 00399789044</derivirana_varijabla>
  </DomainObject.Predmet.ProtustrankaFormatedOIB>
  <DomainObject.Predmet.ProtustrankaFormatedWithAdress>
    <izvorni_sadrzaj> SATURN VELEPRODAJA j.d.o.o. za usluge, Ulica grada Vukovara 243, 10000 Zagreb</izvorni_sadrzaj>
    <derivirana_varijabla naziv="DomainObject.Predmet.ProtustrankaFormatedWithAdress_1"> SATURN VELEPRODAJA j.d.o.o. za usluge, Ulica grada Vukovara 243, 10000 Zagreb</derivirana_varijabla>
  </DomainObject.Predmet.ProtustrankaFormatedWithAdress>
  <DomainObject.Predmet.ProtustrankaFormatedWithAdressOIB>
    <izvorni_sadrzaj> SATURN VELEPRODAJA j.d.o.o. za usluge, OIB 00399789044, Ulica grada Vukovara 243, 10000 Zagreb</izvorni_sadrzaj>
    <derivirana_varijabla naziv="DomainObject.Predmet.ProtustrankaFormatedWithAdressOIB_1"> SATURN VELEPRODAJA j.d.o.o. za usluge, OIB 00399789044, Ulica grada Vukovara 243, 10000 Zagreb</derivirana_varijabla>
  </DomainObject.Predmet.ProtustrankaFormatedWithAdressOIB>
  <DomainObject.Predmet.ProtustrankaWithAdress>
    <izvorni_sadrzaj>SATURN VELEPRODAJA j.d.o.o. za usluge Ulica grada Vukovara 243, 10000 Zagreb</izvorni_sadrzaj>
    <derivirana_varijabla naziv="DomainObject.Predmet.ProtustrankaWithAdress_1">SATURN VELEPRODAJA j.d.o.o. za usluge Ulica grada Vukovara 243, 10000 Zagreb</derivirana_varijabla>
  </DomainObject.Predmet.ProtustrankaWithAdress>
  <DomainObject.Predmet.ProtustrankaWithAdressOIB>
    <izvorni_sadrzaj>SATURN VELEPRODAJA j.d.o.o. za usluge, OIB 00399789044, Ulica grada Vukovara 243, 10000 Zagreb</izvorni_sadrzaj>
    <derivirana_varijabla naziv="DomainObject.Predmet.ProtustrankaWithAdressOIB_1">SATURN VELEPRODAJA j.d.o.o. za usluge, OIB 00399789044, Ulica grada Vukovara 243, 10000 Zagreb</derivirana_varijabla>
  </DomainObject.Predmet.ProtustrankaWithAdressOIB>
  <DomainObject.Predmet.ProtustrankaNazivFormated>
    <izvorni_sadrzaj>SATURN VELEPRODAJA j.d.o.o. za usluge</izvorni_sadrzaj>
    <derivirana_varijabla naziv="DomainObject.Predmet.ProtustrankaNazivFormated_1">SATURN VELEPRODAJA j.d.o.o. za usluge</derivirana_varijabla>
  </DomainObject.Predmet.ProtustrankaNazivFormated>
  <DomainObject.Predmet.ProtustrankaNazivFormatedOIB>
    <izvorni_sadrzaj>SATURN VELEPRODAJA j.d.o.o. za usluge, OIB 00399789044</izvorni_sadrzaj>
    <derivirana_varijabla naziv="DomainObject.Predmet.ProtustrankaNazivFormatedOIB_1">SATURN VELEPRODAJA j.d.o.o. za usluge, OIB 00399789044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VELEPRODAJA j.d.o.o. za usluge</item>
    </izvorni_sadrzaj>
    <derivirana_varijabla naziv="DomainObject.Predmet.ProtuStrankaListFormated_1">
      <item>SATURN VELEPRODAJA j.d.o.o. za usluge</item>
    </derivirana_varijabla>
  </DomainObject.Predmet.ProtuStrankaListFormated>
  <DomainObject.Predmet.ProtuStrankaListFormatedOIB>
    <izvorni_sadrzaj>
      <item>SATURN VELEPRODAJA j.d.o.o. za usluge, OIB 00399789044</item>
    </izvorni_sadrzaj>
    <derivirana_varijabla naziv="DomainObject.Predmet.ProtuStrankaListFormatedOIB_1">
      <item>SATURN VELEPRODAJA j.d.o.o. za usluge, OIB 00399789044</item>
    </derivirana_varijabla>
  </DomainObject.Predmet.ProtuStrankaListFormatedOIB>
  <DomainObject.Predmet.ProtuStrankaListFormatedWithAdress>
    <izvorni_sadrzaj>
      <item>SATURN VELEPRODAJA j.d.o.o. za usluge, Ulica grada Vukovara 243, 10000 Zagreb</item>
    </izvorni_sadrzaj>
    <derivirana_varijabla naziv="DomainObject.Predmet.ProtuStrankaListFormatedWithAdress_1">
      <item>SATURN VELEPRODAJA j.d.o.o. za usluge, Ulica grada Vukovara 243, 10000 Zagreb</item>
    </derivirana_varijabla>
  </DomainObject.Predmet.ProtuStrankaListFormatedWithAdress>
  <DomainObject.Predmet.ProtuStrankaListFormatedWithAdressOIB>
    <izvorni_sadrzaj>
      <item>SATURN VELEPRODAJA j.d.o.o. za usluge, OIB 00399789044, Ulica grada Vukovara 243, 10000 Zagreb</item>
    </izvorni_sadrzaj>
    <derivirana_varijabla naziv="DomainObject.Predmet.ProtuStrankaListFormatedWithAdressOIB_1">
      <item>SATURN VELEPRODAJA j.d.o.o. za usluge, OIB 00399789044, Ulica grada Vukovara 243, 10000 Zagreb</item>
    </derivirana_varijabla>
  </DomainObject.Predmet.ProtuStrankaListFormatedWithAdressOIB>
  <DomainObject.Predmet.ProtuStrankaListNazivFormated>
    <izvorni_sadrzaj>
      <item>SATURN VELEPRODAJA j.d.o.o. za usluge</item>
    </izvorni_sadrzaj>
    <derivirana_varijabla naziv="DomainObject.Predmet.ProtuStrankaListNazivFormated_1">
      <item>SATURN VELEPRODAJA j.d.o.o. za usluge</item>
    </derivirana_varijabla>
  </DomainObject.Predmet.ProtuStrankaListNazivFormated>
  <DomainObject.Predmet.ProtuStrankaListNazivFormatedOIB>
    <izvorni_sadrzaj>
      <item>SATURN VELEPRODAJA j.d.o.o. za usluge, OIB 00399789044</item>
    </izvorni_sadrzaj>
    <derivirana_varijabla naziv="DomainObject.Predmet.ProtuStrankaListNazivFormatedOIB_1">
      <item>SATURN VELEPRODAJA j.d.o.o. za usluge, OIB 00399789044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VELEPRODAJA j.d.o.o. za usluge</izvorni_sadrzaj>
    <derivirana_varijabla naziv="DomainObject.Predmet.ProtustrankaIDrugi_1">SATURN VELEPRODAJA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SATURN VELEPRODAJA j.d.o.o. za usluge, OIB 00399789044, Ulica grada Vukovara 243, 10000 Zagreb</izvorni_sadrzaj>
    <derivirana_varijabla naziv="DomainObject.Predmet.ProtustrankaIDrugiAdressOIB_1">SATURN VELEPRODAJA j.d.o.o. za usluge, OIB 00399789044, Ulica grada Vukovara 243,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SATURN VELEPRODAJA j.d.o.o. za usluge</item>
      <item>FINA Regionalni centar Zagreb</item>
    </izvorni_sadrzaj>
    <derivirana_varijabla naziv="DomainObject.Predmet.SudioniciListNaziv_1">
      <item>SATURN VELEPRODAJA j.d.o.o. za usluge</item>
      <item>FINA Regionalni centar Zagreb</item>
    </derivirana_varijabla>
  </DomainObject.Predmet.SudioniciListNaziv>
  <DomainObject.Predmet.SudioniciListAdressOIB>
    <izvorni_sadrzaj>
      <item>SATURN VELEPRODAJA j.d.o.o. za usluge, OIB 00399789044, Ulica grada Vukovara 243,10000 Zagreb</item>
      <item>FINA Regionalni centar Zagreb, OIB 85821130368, Trg svibanjskih žrtava 1995. br. 1,10000 Zagreb</item>
    </izvorni_sadrzaj>
    <derivirana_varijabla naziv="DomainObject.Predmet.SudioniciListAdressOIB_1">
      <item>SATURN VELEPRODAJA j.d.o.o. za usluge, OIB 00399789044, Ulica grada Vukovara 243,10000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00399789044</item>
      <item>, OIB 85821130368</item>
    </izvorni_sadrzaj>
    <derivirana_varijabla naziv="DomainObject.Predmet.SudioniciListNazivOIB_1">
      <item>, OIB 00399789044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1EE0F-76B6-4FDF-9885-C5419AF7A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3160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2017-11-28T08:28:00Z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2017-11-28T08:31:00Z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