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bf3d157" w14:paraId="bf3d157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E044B8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553DA8">
              <w:rPr>
                <w:rFonts w:cs="Times New Roman" w:eastAsia="Times New Roman"/>
                <w:lang w:eastAsia="hr-HR"/>
              </w:rPr>
              <w:t>103</w:t>
            </w:r>
            <w:r w:rsidR="00E044B8">
              <w:rPr>
                <w:rFonts w:cs="Times New Roman" w:eastAsia="Times New Roman"/>
                <w:lang w:eastAsia="hr-HR"/>
              </w:rPr>
              <w:t>/18-</w:t>
            </w:r>
            <w:r w:rsidR="00553DA8">
              <w:rPr>
                <w:rFonts w:cs="Times New Roman" w:eastAsia="Times New Roman"/>
                <w:lang w:eastAsia="hr-HR"/>
              </w:rPr>
              <w:t>4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553DA8">
        <w:rPr>
          <w:rFonts w:cs="Times New Roman" w:eastAsia="SimSun"/>
          <w:kern w:val="2"/>
          <w:lang w:bidi="hi-IN" w:eastAsia="zh-CN"/>
        </w:rPr>
        <w:t xml:space="preserve"> IGNITIO j.d.o.o., Koprivnica, Dravska 17, OIB: 36428428446</w:t>
      </w:r>
      <w:r w:rsidR="004748AB">
        <w:rPr>
          <w:rFonts w:cs="Times New Roman"/>
        </w:rPr>
        <w:t xml:space="preserve">, </w:t>
      </w:r>
      <w:r w:rsidR="00553DA8">
        <w:rPr>
          <w:rFonts w:cs="Times New Roman"/>
        </w:rPr>
        <w:t>8. kolovoza</w:t>
      </w:r>
      <w:r w:rsidR="00EF7BA6">
        <w:rPr>
          <w:rFonts w:cs="Times New Roman"/>
        </w:rPr>
        <w:t xml:space="preserve"> 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553DA8" w:rsidP="00F171BE" w:rsidR="00F171BE">
      <w:pPr>
        <w:spacing w:after="0"/>
        <w:jc w:val="center"/>
      </w:pPr>
      <w:r>
        <w:t>13</w:t>
      </w:r>
      <w:r w:rsidR="007021F7">
        <w:t xml:space="preserve">. </w:t>
      </w:r>
      <w:r>
        <w:t xml:space="preserve">rujna </w:t>
      </w:r>
      <w:r w:rsidR="00A410D7">
        <w:t>2018</w:t>
      </w:r>
      <w:r w:rsidR="001A67FA">
        <w:t xml:space="preserve">. u </w:t>
      </w:r>
      <w:r>
        <w:t>08,0</w:t>
      </w:r>
      <w:r w:rsidR="00E044B8">
        <w:t>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0A7AEF" w:rsidRPr="00B2631E">
        <w:t xml:space="preserve">dužnika, </w:t>
      </w:r>
      <w:r w:rsidR="00553DA8">
        <w:t>Goran Sušanj, Koprivnica, Opatička 2/A,</w:t>
      </w:r>
    </w:p>
    <w:p w:rsidRDefault="000A7AEF" w:rsidP="000A7AEF" w:rsidR="00720F20" w:rsidRPr="00720F20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E834D1">
        <w:rPr>
          <w:rFonts w:cs="Times New Roman" w:eastAsia="SimSun"/>
          <w:kern w:val="2"/>
          <w:lang w:bidi="hi-IN" w:eastAsia="zh-CN"/>
        </w:rPr>
        <w:t xml:space="preserve"> </w:t>
      </w:r>
      <w:r w:rsidR="00553DA8">
        <w:rPr>
          <w:rFonts w:cs="Times New Roman" w:eastAsia="SimSun"/>
          <w:kern w:val="2"/>
          <w:lang w:bidi="hi-IN" w:eastAsia="zh-CN"/>
        </w:rPr>
        <w:t xml:space="preserve">IGNITIO j.d.o.o., Koprivnica, Dravska 17,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553DA8" w:rsidP="00553DA8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D46852">
        <w:t xml:space="preserve"> </w:t>
      </w:r>
      <w:r w:rsidR="008B3EE5" w:rsidRPr="00412CB1">
        <w:t>dužnika</w:t>
      </w:r>
      <w:r>
        <w:t xml:space="preserve"> Goranu Sušanj, Koprivnica, Opatička 2/A</w:t>
      </w:r>
      <w:r w:rsidR="00E044B8">
        <w:t>,</w:t>
      </w:r>
      <w:r>
        <w:t xml:space="preserve"> OIB: 94235866214,</w:t>
      </w:r>
      <w:r w:rsidR="00D46852">
        <w:t xml:space="preserve"> </w:t>
      </w:r>
      <w:r w:rsidR="008B3EE5" w:rsidRPr="00412CB1">
        <w:t xml:space="preserve">da na zakazano ročište kod ovoga suda, </w:t>
      </w:r>
      <w:r>
        <w:t>13</w:t>
      </w:r>
      <w:r w:rsidR="007021F7">
        <w:t xml:space="preserve">. </w:t>
      </w:r>
      <w:r>
        <w:t>rujna</w:t>
      </w:r>
      <w:r w:rsidR="00A410D7">
        <w:t xml:space="preserve"> 2018</w:t>
      </w:r>
      <w:r w:rsidR="001A67FA">
        <w:t xml:space="preserve">. u </w:t>
      </w:r>
      <w:r>
        <w:t>08,0</w:t>
      </w:r>
      <w:r w:rsidR="00E044B8">
        <w:t>0</w:t>
      </w:r>
      <w:r w:rsidR="008B3EE5" w:rsidRPr="00412CB1">
        <w:t xml:space="preserve"> sati, dostavi </w:t>
      </w:r>
      <w:r w:rsidR="00A410D7">
        <w:t>javnobilježnički ovjerovljen popis obveza i</w:t>
      </w:r>
      <w:r w:rsidR="008B3EE5" w:rsidRPr="00412CB1">
        <w:t xml:space="preserve"> imovine za dužnika</w:t>
      </w:r>
      <w:r>
        <w:t xml:space="preserve"> </w:t>
      </w:r>
      <w:r w:rsidRPr="00553DA8">
        <w:rPr>
          <w:rFonts w:cs="Times New Roman" w:eastAsia="SimSun"/>
          <w:kern w:val="2"/>
          <w:lang w:bidi="hi-IN" w:eastAsia="zh-CN"/>
        </w:rPr>
        <w:t>IGNITIO j.d.o.o., Koprivnica, Dravska 17, OIB: 36428428446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</w:t>
      </w:r>
      <w:r w:rsidR="00A410D7">
        <w:lastRenderedPageBreak/>
        <w:t>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53DA8">
        <w:rPr>
          <w:rFonts w:cs="Times New Roman"/>
        </w:rPr>
        <w:t>8. kolovoza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B2631E" w:rsidP="00553DA8" w:rsidR="00553DA8" w:rsidRPr="00553DA8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553DA8" w:rsidRPr="00553DA8">
        <w:rPr>
          <w:rFonts w:cs="Times New Roman" w:eastAsia="SimSun"/>
          <w:kern w:val="2"/>
          <w:lang w:bidi="hi-IN" w:eastAsia="zh-CN"/>
        </w:rPr>
        <w:t xml:space="preserve">IGNITIO j.d.o.o., Koprivnica, Dravska 17, </w:t>
      </w:r>
    </w:p>
    <w:p w:rsidRDefault="004748AB" w:rsidP="004748AB" w:rsidR="004748A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4748AB">
        <w:rPr>
          <w:rFonts w:cs="Times New Roman"/>
        </w:rPr>
        <w:t>Direktor</w:t>
      </w:r>
      <w:r w:rsidR="00720F20">
        <w:rPr>
          <w:rFonts w:cs="Times New Roman"/>
        </w:rPr>
        <w:t xml:space="preserve"> </w:t>
      </w:r>
      <w:r w:rsidRPr="004748AB">
        <w:rPr>
          <w:rFonts w:cs="Times New Roman"/>
        </w:rPr>
        <w:t xml:space="preserve">dužnika, </w:t>
      </w:r>
      <w:r w:rsidR="00553DA8">
        <w:t>Goran Sušanj, Koprivnica, Opatička 2/A,</w:t>
      </w:r>
    </w:p>
    <w:p w:rsidRDefault="00B2631E" w:rsidP="00A410D7" w:rsidR="00B2631E" w:rsidRPr="007021F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7021F7" w:rsidP="00A410D7" w:rsidR="007021F7" w:rsidRPr="00E57452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E-Oglasna ploča suda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073" w:rsidP="00F171BE" w:rsidR="00416073">
      <w:pPr>
        <w:spacing w:after="0"/>
      </w:pPr>
      <w:r>
        <w:separator/>
      </w:r>
    </w:p>
  </w:endnote>
  <w:endnote w:id="0" w:type="continuationSeparator">
    <w:p w:rsidRDefault="00416073" w:rsidP="00F171BE" w:rsidR="0041607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073" w:rsidP="00F171BE" w:rsidR="00416073">
      <w:pPr>
        <w:spacing w:after="0"/>
      </w:pPr>
      <w:r>
        <w:separator/>
      </w:r>
    </w:p>
  </w:footnote>
  <w:footnote w:id="0" w:type="continuationSeparator">
    <w:p w:rsidRDefault="00416073" w:rsidP="00F171BE" w:rsidR="0041607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D64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553DA8">
      <w:t>103/18-4</w:t>
    </w:r>
  </w:p>
  <w:p w:rsidRDefault="00E834D1" w:rsidR="00E834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57E68"/>
    <w:rsid w:val="000A7AEF"/>
    <w:rsid w:val="0014143B"/>
    <w:rsid w:val="0019623F"/>
    <w:rsid w:val="001A67FA"/>
    <w:rsid w:val="002B3101"/>
    <w:rsid w:val="00320B9A"/>
    <w:rsid w:val="003D3B9A"/>
    <w:rsid w:val="00416073"/>
    <w:rsid w:val="004225CC"/>
    <w:rsid w:val="004748AB"/>
    <w:rsid w:val="00543FAF"/>
    <w:rsid w:val="00553DA8"/>
    <w:rsid w:val="005F6CF9"/>
    <w:rsid w:val="007021F7"/>
    <w:rsid w:val="00720F20"/>
    <w:rsid w:val="007F6D58"/>
    <w:rsid w:val="00826138"/>
    <w:rsid w:val="00834B30"/>
    <w:rsid w:val="00870EEF"/>
    <w:rsid w:val="0089298A"/>
    <w:rsid w:val="008B3EE5"/>
    <w:rsid w:val="008D6F03"/>
    <w:rsid w:val="009155F5"/>
    <w:rsid w:val="0093430B"/>
    <w:rsid w:val="00945000"/>
    <w:rsid w:val="00954519"/>
    <w:rsid w:val="00973E4B"/>
    <w:rsid w:val="00994058"/>
    <w:rsid w:val="009A68B5"/>
    <w:rsid w:val="00A410D7"/>
    <w:rsid w:val="00A6646C"/>
    <w:rsid w:val="00AC2EE9"/>
    <w:rsid w:val="00B2631E"/>
    <w:rsid w:val="00C4789A"/>
    <w:rsid w:val="00C6123A"/>
    <w:rsid w:val="00D24D5E"/>
    <w:rsid w:val="00D46852"/>
    <w:rsid w:val="00E044B8"/>
    <w:rsid w:val="00E57452"/>
    <w:rsid w:val="00E834D1"/>
    <w:rsid w:val="00EB4526"/>
    <w:rsid w:val="00EE1D64"/>
    <w:rsid w:val="00EF7BA6"/>
    <w:rsid w:val="00F0157A"/>
    <w:rsid w:val="00F171BE"/>
    <w:rsid w:val="00F46532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1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D6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1D64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1D6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1D6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1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D6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1D64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1D6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1D6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St-103/2018-4</izvorni_sadrzaj>
    <derivirana_varijabla naziv="DomainObject.Oznaka_1">St-103/2018-4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IGNITIO jednostavno društvo s ograničenom odgovornošću za održavanje motornih vozila, trgovinu i usluge zastupanog po punomoćniku Goran Sušanj</izvorni_sadrzaj>
    <derivirana_varijabla naziv="DomainObject.Predmet.ProtustrankaFormated_1">  IGNITIO jednostavno društvo s ograničenom odgovornošću za održavanje motornih vozila, trgovinu i usluge zastupanog po punomoćniku Goran Sušanj</derivirana_varijabla>
  </DomainObject.Predmet.ProtustrankaFormated>
  <DomainObject.Predmet.ProtustrankaFormatedOIB>
    <izvorni_sadrzaj>  IGNITIO jednostavno društvo s ograničenom odgovornošću za održavanje motornih vozila, trgovinu i usluge, OIB 36428428446 zastupanog po punomoćniku Goran Sušanj</izvorni_sadrzaj>
    <derivirana_varijabla naziv="DomainObject.Predmet.ProtustrankaFormatedOIB_1">  IGNITIO jednostavno društvo s ograničenom odgovornošću za održavanje motornih vozila, trgovinu i usluge, OIB 36428428446 zastupanog po punomoćniku Goran Sušanj</derivirana_varijabla>
  </DomainObject.Predmet.ProtustrankaFormatedOIB>
  <DomainObject.Predmet.ProtustrankaFormatedWithAdress>
    <izvorni_sadrzaj> IGNITIO jednostavno društvo s ograničenom odgovornošću za održavanje motornih vozila, trgovinu i usluge, Dravska 17, 48000 Koprivnica zastupanog po punomoćniku Goran Sušanj</izvorni_sadrzaj>
    <derivirana_varijabla naziv="DomainObject.Predmet.ProtustrankaFormatedWithAdress_1"> IGNITIO jednostavno društvo s ograničenom odgovornošću za održavanje motornih vozila, trgovinu i usluge, Dravska 17, 48000 Koprivnica zastupanog po punomoćniku Goran Sušanj</derivirana_varijabla>
  </DomainObject.Predmet.ProtustrankaFormatedWithAdress>
  <DomainObject.Predmet.ProtustrankaFormatedWithAdressOIB>
    <izvorni_sadrzaj> IGNITIO jednostavno društvo s ograničenom odgovornošću za održavanje motornih vozila, trgovinu i usluge, OIB 36428428446, Dravska 17, 48000 Koprivnica zastupanog po punomoćniku Goran Sušanj</izvorni_sadrzaj>
    <derivirana_varijabla naziv="DomainObject.Predmet.ProtustrankaFormatedWithAdressOIB_1"> IGNITIO jednostavno društvo s ograničenom odgovornošću za održavanje motornih vozila, trgovinu i usluge, OIB 36428428446, Dravska 17, 48000 Koprivnica zastupanog po punomoćniku Goran Sušanj</derivirana_varijabla>
  </DomainObject.Predmet.ProtustrankaFormatedWithAdressOIB>
  <DomainObject.Predmet.ProtustrankaWithAdress>
    <izvorni_sadrzaj>IGNITIO jednostavno društvo s ograničenom odgovornošću za održavanje motornih vozila, trgovinu i usluge Dravska 17, 48000 Koprivnica</izvorni_sadrzaj>
    <derivirana_varijabla naziv="DomainObject.Predmet.ProtustrankaWithAdress_1">IGNITIO jednostavno društvo s ograničenom odgovornošću za održavanje motornih vozila, trgovinu i usluge Dravska 17, 48000 Koprivnica</derivirana_varijabla>
  </DomainObject.Predmet.ProtustrankaWithAdress>
  <DomainObject.Predmet.ProtustrankaWithAdressOIB>
    <izvorni_sadrzaj>IGNITIO jednostavno društvo s ograničenom odgovornošću za održavanje motornih vozila, trgovinu i usluge, OIB 36428428446, Dravska 17, 48000 Koprivnica</izvorni_sadrzaj>
    <derivirana_varijabla naziv="DomainObject.Predmet.ProtustrankaWithAdressOIB_1">IGNITIO jednostavno društvo s ograničenom odgovornošću za održavanje motornih vozila, trgovinu i usluge, OIB 36428428446, Dravska 17, 48000 Koprivnica</derivirana_varijabla>
  </DomainObject.Predmet.ProtustrankaWithAdressOIB>
  <DomainObject.Predmet.ProtustrankaNazivFormated>
    <izvorni_sadrzaj>IGNITIO jednostavno društvo s ograničenom odgovornošću za održavanje motornih vozila, trgovinu i usluge</izvorni_sadrzaj>
    <derivirana_varijabla naziv="DomainObject.Predmet.ProtustrankaNazivFormated_1">IGNITIO jednostavno društvo s ograničenom odgovornošću za održavanje motornih vozila, trgovinu i usluge</derivirana_varijabla>
  </DomainObject.Predmet.ProtustrankaNazivFormated>
  <DomainObject.Predmet.ProtustrankaNazivFormatedOIB>
    <izvorni_sadrzaj>IGNITIO jednostavno društvo s ograničenom odgovornošću za održavanje motornih vozila, trgovinu i usluge, OIB 36428428446</izvorni_sadrzaj>
    <derivirana_varijabla naziv="DomainObject.Predmet.ProtustrankaNazivFormatedOIB_1">IGNITIO jednostavno društvo s ograničenom odgovornošću za održavanje motornih vozila, trgovinu i usluge, OIB 36428428446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20402.20</izvorni_sadrzaj>
    <derivirana_varijabla naziv="DomainObject.Predmet.TrenutnaVrijednost_1">20402.20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IGNITIO jednostavno društvo s ograničenom odgovornošću za održavanje motornih vozila, trgovinu i usluge zastupanog po punomoćniku Goran Sušanj</item>
    </izvorni_sadrzaj>
    <derivirana_varijabla naziv="DomainObject.Predmet.ProtuStrankaListFormated_1">
      <item>IGNITIO jednostavno društvo s ograničenom odgovornošću za održavanje motornih vozila, trgovinu i usluge zastupanog po punomoćniku Goran Sušanj</item>
    </derivirana_varijabla>
  </DomainObject.Predmet.ProtuStrankaListFormated>
  <DomainObject.Predmet.ProtuStrankaListFormatedOIB>
    <izvorni_sadrzaj>
      <item>IGNITIO jednostavno društvo s ograničenom odgovornošću za održavanje motornih vozila, trgovinu i usluge, OIB 36428428446 zastupanog po punomoćniku Goran Sušanj</item>
    </izvorni_sadrzaj>
    <derivirana_varijabla naziv="DomainObject.Predmet.ProtuStrankaListFormatedOIB_1">
      <item>IGNITIO jednostavno društvo s ograničenom odgovornošću za održavanje motornih vozila, trgovinu i usluge, OIB 36428428446 zastupanog po punomoćniku Goran Sušanj</item>
    </derivirana_varijabla>
  </DomainObject.Predmet.ProtuStrankaListFormatedOIB>
  <DomainObject.Predmet.ProtuStrankaListFormatedWithAdress>
    <izvorni_sadrzaj>
      <item>IGNITIO jednostavno društvo s ograničenom odgovornošću za održavanje motornih vozila, trgovinu i usluge, Dravska 17, 48000 Koprivnica zastupanog po punomoćniku Goran Sušanj</item>
    </izvorni_sadrzaj>
    <derivirana_varijabla naziv="DomainObject.Predmet.ProtuStrankaListFormatedWithAdress_1">
      <item>IGNITIO jednostavno društvo s ograničenom odgovornošću za održavanje motornih vozila, trgovinu i usluge, Dravska 17, 48000 Koprivnica zastupanog po punomoćniku Goran Sušanj</item>
    </derivirana_varijabla>
  </DomainObject.Predmet.ProtuStrankaListFormatedWithAdress>
  <DomainObject.Predmet.ProtuStrankaListFormatedWithAdressOIB>
    <izvorni_sadrzaj>
      <item>IGNITIO jednostavno društvo s ograničenom odgovornošću za održavanje motornih vozila, trgovinu i usluge, OIB 36428428446, Dravska 17, 48000 Koprivnica zastupanog po punomoćniku Goran Sušanj</item>
    </izvorni_sadrzaj>
    <derivirana_varijabla naziv="DomainObject.Predmet.ProtuStrankaListFormatedWithAdressOIB_1">
      <item>IGNITIO jednostavno društvo s ograničenom odgovornošću za održavanje motornih vozila, trgovinu i usluge, OIB 36428428446, Dravska 17, 48000 Koprivnica zastupanog po punomoćniku Goran Sušanj</item>
    </derivirana_varijabla>
  </DomainObject.Predmet.ProtuStrankaListFormatedWithAdressOIB>
  <DomainObject.Predmet.ProtuStrankaListNazivFormated>
    <izvorni_sadrzaj>
      <item>IGNITIO jednostavno društvo s ograničenom odgovornošću za održavanje motornih vozila, trgovinu i usluge</item>
    </izvorni_sadrzaj>
    <derivirana_varijabla naziv="DomainObject.Predmet.ProtuStrankaListNazivFormated_1">
      <item>IGNITIO jednostavno društvo s ograničenom odgovornošću za održavanje motornih vozila, trgovinu i usluge</item>
    </derivirana_varijabla>
  </DomainObject.Predmet.ProtuStrankaListNazivFormated>
  <DomainObject.Predmet.ProtuStrankaListNazivFormatedOIB>
    <izvorni_sadrzaj>
      <item>IGNITIO jednostavno društvo s ograničenom odgovornošću za održavanje motornih vozila, trgovinu i usluge, OIB 36428428446</item>
    </izvorni_sadrzaj>
    <derivirana_varijabla naziv="DomainObject.Predmet.ProtuStrankaListNazivFormatedOIB_1">
      <item>IGNITIO jednostavno društvo s ograničenom odgovornošću za održavanje motornih vozila, trgovinu i usluge, OIB 36428428446</item>
    </derivirana_varijabla>
  </DomainObject.Predmet.ProtuStrankaListNazivFormatedOIB>
  <DomainObject.Predmet.OstaliListFormated>
    <izvorni_sadrzaj>
      <item>Sudski registar</item>
      <item>Goran Sušanj punomoćnik sudionika u postupku IGNITIO jednostavno društvo s ograničenom odgovornošću za održavanje motornih vozila, trgovinu i usluge</item>
    </izvorni_sadrzaj>
    <derivirana_varijabla naziv="DomainObject.Predmet.OstaliListFormated_1">
      <item>Sudski registar</item>
      <item>Goran Sušanj punomoćnik sudionika u postupku IGNITIO jednostavno društvo s ograničenom odgovornošću za održavanje motornih vozila, trgovinu i usluge</item>
    </derivirana_varijabla>
  </DomainObject.Predmet.OstaliListFormated>
  <DomainObject.Predmet.OstaliListFormatedOIB>
    <izvorni_sadrzaj>
      <item>Sudski registar</item>
      <item>Goran Sušanj, OIB 94235866214 punomoćnik sudionika u postupku IGNITIO jednostavno društvo s ograničenom odgovornošću za održavanje motornih vozila, trgovinu i usluge</item>
    </izvorni_sadrzaj>
    <derivirana_varijabla naziv="DomainObject.Predmet.OstaliListFormatedOIB_1">
      <item>Sudski registar</item>
      <item>Goran Sušanj, OIB 94235866214 punomoćnik sudionika u postupku IGNITIO jednostavno društvo s ograničenom odgovornošću za održavanje motornih vozila, trgovinu i usluge</item>
    </derivirana_varijabla>
  </DomainObject.Predmet.OstaliListFormatedOIB>
  <DomainObject.Predmet.OstaliListFormatedWithAdress>
    <izvorni_sadrzaj>
      <item>Sudski registar</item>
      <item>Goran Sušanj, Opatička 2a, 48000 Koprivnica punomoćnik sudionika u postupku IGNITIO jednostavno društvo s ograničenom odgovornošću za održavanje motornih vozila, trgovinu i usluge</item>
    </izvorni_sadrzaj>
    <derivirana_varijabla naziv="DomainObject.Predmet.OstaliListFormatedWithAdress_1">
      <item>Sudski registar</item>
      <item>Goran Sušanj, Opatička 2a, 48000 Koprivnica punomoćnik sudionika u postupku IGNITIO jednostavno društvo s ograničenom odgovornošću za održavanje motornih vozila, trgovinu i usluge</item>
    </derivirana_varijabla>
  </DomainObject.Predmet.OstaliListFormatedWithAdress>
  <DomainObject.Predmet.OstaliListFormatedWithAdressOIB>
    <izvorni_sadrzaj>
      <item>Sudski registar</item>
      <item>Goran Sušanj, OIB 94235866214, Opatička 2a, 48000 Koprivnica punomoćnik sudionika u postupku IGNITIO jednostavno društvo s ograničenom odgovornošću za održavanje motornih vozila, trgovinu i usluge</item>
    </izvorni_sadrzaj>
    <derivirana_varijabla naziv="DomainObject.Predmet.OstaliListFormatedWithAdressOIB_1">
      <item>Sudski registar</item>
      <item>Goran Sušanj, OIB 94235866214, Opatička 2a, 48000 Koprivnica punomoćnik sudionika u postupku IGNITIO jednostavno društvo s ograničenom odgovornošću za održavanje motornih vozila, trgovinu i usluge</item>
    </derivirana_varijabla>
  </DomainObject.Predmet.OstaliListFormatedWithAdressOIB>
  <DomainObject.Predmet.OstaliListNazivFormated>
    <izvorni_sadrzaj>
      <item>Sudski registar</item>
      <item>Goran Sušanj</item>
    </izvorni_sadrzaj>
    <derivirana_varijabla naziv="DomainObject.Predmet.OstaliListNazivFormated_1">
      <item>Sudski registar</item>
      <item>Goran Sušanj</item>
    </derivirana_varijabla>
  </DomainObject.Predmet.OstaliListNazivFormated>
  <DomainObject.Predmet.OstaliListNazivFormatedOIB>
    <izvorni_sadrzaj>
      <item>Sudski registar</item>
      <item>Goran Sušanj, OIB 94235866214</item>
    </izvorni_sadrzaj>
    <derivirana_varijabla naziv="DomainObject.Predmet.OstaliListNazivFormatedOIB_1">
      <item>Sudski registar</item>
      <item>Goran Sušanj, OIB 94235866214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St-103/2018-4</izvorni_sadrzaj>
    <derivirana_varijabla naziv="DomainObject.PoslovniBrojDokumenta_1">St-103/2018-4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IGNITIO jednostavno društvo s ograničenom odgovornošću za održavanje motornih vozila, trgovinu i usluge</izvorni_sadrzaj>
    <derivirana_varijabla naziv="DomainObject.Predmet.ProtustrankaIDrugi_1">IGNITIO jednostavno društvo s ograničenom odgovornošću za održavanje motornih vozila,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IGNITIO jednostavno društvo s ograničenom odgovornošću za održavanje motornih vozila, trgovinu i usluge, OIB 36428428446, Dravska 17, 48000 Koprivnica</izvorni_sadrzaj>
    <derivirana_varijabla naziv="DomainObject.Predmet.ProtustrankaIDrugiAdressOIB_1">IGNITIO jednostavno društvo s ograničenom odgovornošću za održavanje motornih vozila, trgovinu i usluge, OIB 36428428446,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IGNITIO jednostavno društvo s ograničenom odgovornošću za održavanje motornih vozila, trgovinu i usluge</item>
      <item>Sudski registar</item>
      <item>Goran Sušanj</item>
    </izvorni_sadrzaj>
    <derivirana_varijabla naziv="DomainObject.Predmet.SudioniciListNaziv_1">
      <item>Financijska agencija</item>
      <item>IGNITIO jednostavno društvo s ograničenom odgovornošću za održavanje motornih vozila, trgovinu i usluge</item>
      <item>Sudski registar</item>
      <item>Goran Sušanj</item>
    </derivirana_varijabla>
  </DomainObject.Predmet.SudioniciListNaziv>
  <DomainObject.Predmet.SudioniciListAdressOIB>
    <izvorni_sadrzaj>
      <item>Financijska agencija, OIB 85821130368, Ulica grada Vukovara 70,10000 Zagreb</item>
      <item>IGNITIO jednostavno društvo s ograničenom odgovornošću za održavanje motornih vozila, trgovinu i usluge, OIB 36428428446, Dravska 17,48000 Koprivnica</item>
      <item>Sudski registar</item>
      <item>Goran Sušanj, OIB 94235866214, Opatička 2a,48000 Koprivnica</item>
    </izvorni_sadrzaj>
    <derivirana_varijabla naziv="DomainObject.Predmet.SudioniciListAdressOIB_1">
      <item>Financijska agencija, OIB 85821130368, Ulica grada Vukovara 70,10000 Zagreb</item>
      <item>IGNITIO jednostavno društvo s ograničenom odgovornošću za održavanje motornih vozila, trgovinu i usluge, OIB 36428428446, Dravska 17,48000 Koprivnica</item>
      <item>Sudski registar</item>
      <item>Goran Sušanj, OIB 94235866214, Opatička 2a,48000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36428428446</item>
      <item>, OIB null</item>
      <item>, OIB 94235866214</item>
    </izvorni_sadrzaj>
    <derivirana_varijabla naziv="DomainObject.Predmet.SudioniciListNazivOIB_1">
      <item>, OIB 85821130368</item>
      <item>, OIB 36428428446</item>
      <item>, OIB null</item>
      <item>, OIB 94235866214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1956</properties:Characters>
  <properties:Lines>76</properties:Lines>
  <properties:Paragraphs>28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2018-08-08T07:09:00Z</cp:lastPrinted>
  <dcterms:modified xmlns:xsi="http://www.w3.org/2001/XMLSchema-instance" xsi:type="dcterms:W3CDTF">2018-08-08T07:18:00Z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St-103/2018-4 / Odluka - Rješenje (ST-103-18-4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