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0888" w14:paraId="4e60888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5C59F9">
        <w:t>3906</w:t>
      </w:r>
      <w:r w:rsidR="00A10181">
        <w:t>/16</w:t>
      </w:r>
      <w:r>
        <w:t>-</w:t>
      </w:r>
      <w:r w:rsidR="005C59F9">
        <w:t>22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5C59F9" w:rsidP="00BB10F5" w:rsidR="00EB51F8" w:rsidRPr="00640869">
      <w:pPr>
        <w:ind w:firstLine="708"/>
        <w:jc w:val="both"/>
      </w:pPr>
      <w:r w:rsidRPr="0077371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773712">
        <w:rPr>
          <w:lang w:val="pt-BR"/>
        </w:rPr>
        <w:t xml:space="preserve">FINANCIJSKA AGENCIJA, RC Zagreb, Podružnica Karlovac, </w:t>
      </w:r>
      <w:r>
        <w:rPr>
          <w:lang w:val="pt-BR"/>
        </w:rPr>
        <w:t xml:space="preserve">Karlovac, </w:t>
      </w:r>
      <w:r w:rsidRPr="00773712">
        <w:rPr>
          <w:lang w:val="pt-BR"/>
        </w:rPr>
        <w:t>Pavla Vitezovića 1</w:t>
      </w:r>
      <w:r w:rsidRPr="00773712">
        <w:t>, OIB: 85821130368</w:t>
      </w:r>
      <w:r w:rsidRPr="00773712">
        <w:rPr>
          <w:lang w:eastAsia="en-US" w:val="pt-BR"/>
        </w:rPr>
        <w:t xml:space="preserve">, za otvaranje stečajnog postupka nad dužnikom </w:t>
      </w:r>
      <w:r w:rsidRPr="00773712">
        <w:t>DOBRA poljoprivredna zadruga, OIB: 89199288770, Nova Cesta 2, Ogulin</w:t>
      </w:r>
      <w:r w:rsidR="00DC268C" w:rsidRPr="00640869">
        <w:t xml:space="preserve">, </w:t>
      </w:r>
      <w:r w:rsidR="00640869" w:rsidRPr="00640869">
        <w:t>13</w:t>
      </w:r>
      <w:r w:rsidR="00A7373B" w:rsidRPr="00640869">
        <w:t xml:space="preserve">. </w:t>
      </w:r>
      <w:r w:rsidR="003B54F4" w:rsidRPr="00640869">
        <w:t>lipnja</w:t>
      </w:r>
      <w:r w:rsidR="00A7373B" w:rsidRPr="00640869">
        <w:t xml:space="preserve"> 201</w:t>
      </w:r>
      <w:r w:rsidR="006D571B" w:rsidRPr="00640869">
        <w:t>8</w:t>
      </w:r>
      <w:r w:rsidR="00EB51F8" w:rsidRPr="00640869">
        <w:rPr>
          <w:lang w:val="pt-BR"/>
        </w:rPr>
        <w:t>.</w:t>
      </w:r>
      <w:r w:rsidR="00EB51F8" w:rsidRPr="00640869">
        <w:t>,</w:t>
      </w:r>
    </w:p>
    <w:p w:rsidRDefault="00C12410" w:rsidP="0023149C" w:rsidR="00C12410" w:rsidRPr="00640869">
      <w:pPr>
        <w:jc w:val="both"/>
      </w:pPr>
    </w:p>
    <w:p w:rsidRDefault="00C12410" w:rsidP="00D85CC6" w:rsidR="00C12410" w:rsidRPr="00640869">
      <w:pPr>
        <w:jc w:val="center"/>
      </w:pPr>
      <w:r w:rsidRPr="00640869">
        <w:t>r i j e š i o     j e</w:t>
      </w:r>
    </w:p>
    <w:p w:rsidRDefault="00C12410" w:rsidP="00C12410" w:rsidR="00C12410" w:rsidRPr="00640869">
      <w:r w:rsidRPr="00640869">
        <w:t xml:space="preserve"> </w:t>
      </w:r>
    </w:p>
    <w:p w:rsidRDefault="00A10181" w:rsidP="00E53D05" w:rsidR="006D571B" w:rsidRPr="00640869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5C59F9" w:rsidRPr="00773712">
        <w:t>DOBRA poljoprivredna zadruga, OIB: 89199288770, Nova Cesta 2, Ogulin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640869">
        <w:t xml:space="preserve">Zagrebu </w:t>
      </w:r>
      <w:r w:rsidR="00640869" w:rsidRPr="00640869">
        <w:t>13</w:t>
      </w:r>
      <w:r w:rsidR="006D571B" w:rsidRPr="00640869">
        <w:t xml:space="preserve">. </w:t>
      </w:r>
      <w:r w:rsidR="00640869" w:rsidRPr="00640869">
        <w:t>lipnja</w:t>
      </w:r>
      <w:r w:rsidR="006D571B" w:rsidRPr="00640869">
        <w:rPr>
          <w:lang w:val="pt-BR"/>
        </w:rPr>
        <w:t xml:space="preserve"> 2018</w:t>
      </w:r>
      <w:r w:rsidR="00640869" w:rsidRPr="00640869">
        <w:t>. u 12</w:t>
      </w:r>
      <w:r w:rsidR="006D571B" w:rsidRPr="00640869">
        <w:t>.00 sati.</w:t>
      </w:r>
    </w:p>
    <w:p w:rsidRDefault="006D571B" w:rsidP="00E53D05" w:rsidR="006D571B" w:rsidRPr="00B4704A">
      <w:pPr>
        <w:ind w:firstLine="708"/>
        <w:jc w:val="both"/>
      </w:pPr>
      <w:r w:rsidRPr="00640869">
        <w:t xml:space="preserve">II. Za stečajnog upravitelja imenuje se </w:t>
      </w:r>
      <w:r w:rsidR="00640869" w:rsidRPr="00640869">
        <w:t>Ivica Boltužić, OIB: 24281705494</w:t>
      </w:r>
      <w:r w:rsidR="00640869">
        <w:t>, Jordanovac 113, Zagreb</w:t>
      </w:r>
      <w:r w:rsidR="002D2076">
        <w:t>.</w:t>
      </w:r>
    </w:p>
    <w:p w:rsidRDefault="006D571B" w:rsidP="00E53D05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5C59F9" w:rsidRPr="00773712">
        <w:t>DOBRA poljoprivredna zadruga, OIB: 89199288770, Nova Cesta 2, Ogulin</w:t>
      </w:r>
      <w:r w:rsidRPr="00A93839">
        <w:t>.</w:t>
      </w:r>
    </w:p>
    <w:p w:rsidRDefault="006D571B" w:rsidP="00E53D05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E53D05" w:rsidR="006D571B" w:rsidRPr="00640869">
      <w:pPr>
        <w:ind w:firstLine="708"/>
        <w:jc w:val="both"/>
      </w:pPr>
      <w:r w:rsidRPr="00A93839">
        <w:t xml:space="preserve">V. Ovo rješenje objavljuje se na mrežnoj stranici e-oglasna ploča Trgovačkog suda u Zagrebu i </w:t>
      </w:r>
      <w:r w:rsidRPr="00640869">
        <w:t>dostavlja sudskom registru ovog suda radi brisanja dužnika iz registra.</w:t>
      </w:r>
    </w:p>
    <w:p w:rsidRDefault="009C6B90" w:rsidP="00E53D05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5C59F9" w:rsidP="005C59F9" w:rsidR="005C59F9" w:rsidRPr="0065182A">
      <w:pPr>
        <w:ind w:firstLine="708"/>
        <w:jc w:val="both"/>
      </w:pPr>
      <w:r w:rsidRPr="0065182A">
        <w:t>Financijska agencija, Regionalni centar Zagreb</w:t>
      </w:r>
      <w:r>
        <w:t xml:space="preserve">, </w:t>
      </w:r>
      <w:r w:rsidRPr="00773712">
        <w:rPr>
          <w:lang w:val="pt-BR"/>
        </w:rPr>
        <w:t>Podružnica Karlovac</w:t>
      </w:r>
      <w:r w:rsidRPr="0065182A">
        <w:t xml:space="preserve">, podnijela je ovom sudu prijedlog za otvaranje stečajnog postupka nad dužnikom </w:t>
      </w:r>
      <w:r w:rsidRPr="00773712">
        <w:t>DOBRA poljoprivredna zadruga, OIB: 89199288770, Nova Cesta 2, Ogulin</w:t>
      </w:r>
      <w:r>
        <w:rPr>
          <w:lang w:val="pt-BR"/>
        </w:rPr>
        <w:t xml:space="preserve">, temeljem članka 444. stavka 2. </w:t>
      </w:r>
      <w:r w:rsidRPr="0065182A">
        <w:t xml:space="preserve">Stečajnog zakona („Narodne novine“ broj 71/15, dalje: SZ). </w:t>
      </w:r>
    </w:p>
    <w:p w:rsidRDefault="005C59F9" w:rsidP="005C59F9" w:rsidR="005C59F9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7078</w:t>
      </w:r>
      <w:r w:rsidRPr="00070D63">
        <w:t xml:space="preserve"> dana, u ukupnom iznosu od </w:t>
      </w:r>
      <w:r>
        <w:t xml:space="preserve">445.747,79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C59F9" w:rsidP="005C59F9" w:rsidR="005C59F9" w:rsidRPr="001D5883">
      <w:pPr>
        <w:ind w:firstLine="709"/>
        <w:jc w:val="both"/>
        <w:rPr>
          <w:lang w:val="en-GB"/>
        </w:rPr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C59F9" w:rsidP="005C59F9" w:rsidR="005C59F9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30. kolovoza 2017</w:t>
      </w:r>
      <w:r w:rsidRPr="0065182A">
        <w:t xml:space="preserve">., kojim je pozvan na ročište od </w:t>
      </w:r>
      <w:r>
        <w:t>28.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5C59F9" w:rsidP="005C59F9" w:rsidR="005C59F9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5C59F9" w:rsidP="005C59F9" w:rsidR="005C59F9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>
        <w:t xml:space="preserve">od 29. rujna 2017. (list 21 spisa) </w:t>
      </w:r>
      <w:r w:rsidRPr="0065182A">
        <w:t>utvrdio da dužnik nije vlasnik nekretnina</w:t>
      </w:r>
      <w:r>
        <w:t>.</w:t>
      </w:r>
      <w:r w:rsidRPr="0065182A">
        <w:t xml:space="preserve"> </w:t>
      </w:r>
    </w:p>
    <w:p w:rsidRDefault="005C59F9" w:rsidP="005C59F9" w:rsidR="005C59F9" w:rsidRPr="00C278EB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>
        <w:t>Karlovačka, Policijska postaja Ogulin</w:t>
      </w:r>
      <w:r w:rsidRPr="0065182A">
        <w:t xml:space="preserve">, od </w:t>
      </w:r>
      <w:r>
        <w:t>19. listopada</w:t>
      </w:r>
      <w:r w:rsidRPr="0065182A">
        <w:t xml:space="preserve"> 2017.</w:t>
      </w:r>
      <w:r>
        <w:t xml:space="preserve"> </w:t>
      </w:r>
      <w:r w:rsidRPr="0065182A">
        <w:t xml:space="preserve">(list </w:t>
      </w:r>
      <w:r>
        <w:t>24</w:t>
      </w:r>
      <w:r w:rsidRPr="0065182A">
        <w:t xml:space="preserve"> spisa) iz kojeg proizlazi da</w:t>
      </w:r>
      <w:r>
        <w:t xml:space="preserve"> </w:t>
      </w:r>
      <w:r w:rsidRPr="00C278EB">
        <w:t>je dužnik evidentiran kao vlasnik vozila: 1. osobni automobil, marke LADA 1300, godina proizvodnje 1989, broj šasije XTA210720K0445097, reg. oznaka OG106F, odjavljeno 26.8.2003., nema podataka o teretima, 2. teretni automobil, marke TAM 30 T 10 B 4.3, godina proizvodnje 1982, broj šasije 820005053, reg. oznaka OG200C, odjavljeno 2.2.1999., nema podataka o teretima, 3. teretni automobil, marke TAM 75 T 5 BHL, godina proizvodnje 1982, broj šasije 820001888, reg. oznaka OG728G, odjavljeno 25.6.2001., nema podataka o teretima, 4. teretni automobil, marke ZASTAVA 640 AN, godina proizvodnje 1980, broj šasije 79007925, reg. oznaka OG705D, odjavljeno 29.1.1999., nema podataka o teretima.</w:t>
      </w:r>
    </w:p>
    <w:p w:rsidRDefault="005C59F9" w:rsidP="005C59F9" w:rsidR="005C59F9">
      <w:pPr>
        <w:ind w:firstLine="708"/>
        <w:jc w:val="both"/>
      </w:pPr>
      <w:r>
        <w:t>Uvidom u dopis FINE od 3. srpnja 2017. (list 8 spisa) utvrđeno je da je dužnik na dan 30. lipnja 2017. u Očevidniku redoslijeda osnova za plaćanje imao neizvršene osnove za plaćanje u neprekinutom razdoblju od 7745 dana u ukupnom iznosu od 501.924,52 kn.</w:t>
      </w:r>
    </w:p>
    <w:p w:rsidRDefault="005C59F9" w:rsidP="005C59F9" w:rsidR="006D571B">
      <w:pPr>
        <w:ind w:firstLine="708"/>
        <w:jc w:val="both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</w:t>
      </w:r>
      <w:r w:rsidR="005C59F9" w:rsidRPr="0065182A">
        <w:t xml:space="preserve">Policijska uprava </w:t>
      </w:r>
      <w:r w:rsidR="005C59F9">
        <w:t xml:space="preserve">Karlovačka, Policijska postaja Ogulin </w:t>
      </w:r>
      <w:r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640869">
      <w:pPr>
        <w:jc w:val="center"/>
      </w:pPr>
      <w:r w:rsidRPr="00372077">
        <w:t xml:space="preserve">U </w:t>
      </w:r>
      <w:r w:rsidR="00C12410" w:rsidRPr="00640869">
        <w:t>Zagreb</w:t>
      </w:r>
      <w:r w:rsidR="00CA4E71" w:rsidRPr="00640869">
        <w:t xml:space="preserve">u </w:t>
      </w:r>
      <w:r w:rsidR="00640869" w:rsidRPr="00640869">
        <w:t>13</w:t>
      </w:r>
      <w:r w:rsidR="00261A45" w:rsidRPr="00640869">
        <w:t xml:space="preserve">. </w:t>
      </w:r>
      <w:r w:rsidR="003B54F4" w:rsidRPr="00640869">
        <w:t>lipnja</w:t>
      </w:r>
      <w:r w:rsidR="00474B93" w:rsidRPr="00640869">
        <w:t xml:space="preserve"> </w:t>
      </w:r>
      <w:r w:rsidR="00563793" w:rsidRPr="00640869">
        <w:t>201</w:t>
      </w:r>
      <w:r w:rsidR="009B70B6" w:rsidRPr="00640869">
        <w:t>8</w:t>
      </w:r>
      <w:r w:rsidR="00C12410" w:rsidRPr="00640869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152C1D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152C1D" w:rsidP="007B64C7" w:rsidR="00152C1D">
      <w:pPr>
        <w:ind w:firstLine="708" w:left="3540"/>
        <w:jc w:val="right"/>
      </w:pPr>
      <w:r>
        <w:t>Za točnost otpravka-ovlašteni službenik:</w:t>
      </w:r>
    </w:p>
    <w:p w:rsidRDefault="00152C1D" w:rsidP="007B64C7" w:rsidR="00152C1D">
      <w:pPr>
        <w:ind w:firstLine="708" w:left="3540"/>
        <w:jc w:val="right"/>
      </w:pPr>
      <w:r>
        <w:t xml:space="preserve">                                       Valentina Gabud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C1D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5C59F9">
          <w:t>3906</w:t>
        </w:r>
        <w:r w:rsidR="006D571B">
          <w:t>/16-</w:t>
        </w:r>
        <w:r w:rsidR="005C59F9">
          <w:t>22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2C1D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C59F9"/>
    <w:rsid w:val="005F2805"/>
    <w:rsid w:val="00603A21"/>
    <w:rsid w:val="00636A1C"/>
    <w:rsid w:val="00640869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DF65E1"/>
    <w:rsid w:val="00E17EF8"/>
    <w:rsid w:val="00E23F79"/>
    <w:rsid w:val="00E46026"/>
    <w:rsid w:val="00E520E0"/>
    <w:rsid w:val="00E53D05"/>
    <w:rsid w:val="00E67E76"/>
    <w:rsid w:val="00EB51F8"/>
    <w:rsid w:val="00EC1EC5"/>
    <w:rsid w:val="00EE21FC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3906</izvorni_sadrzaj>
    <derivirana_varijabla naziv="DomainObject.Predmet.Broj_1">3906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St-3906/2016</izvorni_sadrzaj>
    <derivirana_varijabla naziv="DomainObject.Predmet.OznakaBroj_1">St-3906/2016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poljoprivredna zadruga zastupanog po punomoćniku Ivan Magdić</izvorni_sadrzaj>
    <derivirana_varijabla naziv="DomainObject.Predmet.ProtustrankaFormated_1">  DOBRA poljoprivredna zadruga zastupanog po punomoćniku Ivan Magdić</derivirana_varijabla>
  </DomainObject.Predmet.ProtustrankaFormated>
  <DomainObject.Predmet.ProtustrankaFormatedOIB>
    <izvorni_sadrzaj>  DOBRA poljoprivredna zadruga, OIB 89199288770 zastupanog po punomoćniku Ivan Magdić</izvorni_sadrzaj>
    <derivirana_varijabla naziv="DomainObject.Predmet.ProtustrankaFormatedOIB_1">  DOBRA poljoprivredna zadruga, OIB 89199288770 zastupanog po punomoćniku Ivan Magdić</derivirana_varijabla>
  </DomainObject.Predmet.ProtustrankaFormatedOIB>
  <DomainObject.Predmet.ProtustrankaFormatedWithAdress>
    <izvorni_sadrzaj> DOBRA poljoprivredna zadruga, Nova Cesta 2, 47300 Ogulin zastupanog po punomoćniku Ivan Magdić</izvorni_sadrzaj>
    <derivirana_varijabla naziv="DomainObject.Predmet.ProtustrankaFormatedWithAdress_1"> DOBRA poljoprivredna zadruga, Nova Cesta 2, 47300 Ogulin zastupanog po punomoćniku Ivan Magdić</derivirana_varijabla>
  </DomainObject.Predmet.ProtustrankaFormatedWithAdress>
  <DomainObject.Predmet.ProtustrankaFormatedWithAdressOIB>
    <izvorni_sadrzaj> DOBRA poljoprivredna zadruga, OIB 89199288770, Nova Cesta 2, 47300 Ogulin zastupanog po punomoćniku Ivan Magdić</izvorni_sadrzaj>
    <derivirana_varijabla naziv="DomainObject.Predmet.ProtustrankaFormatedWithAdressOIB_1"> DOBRA poljoprivredna zadruga, OIB 89199288770, Nova Cesta 2, 47300 Ogulin zastupanog po punomoćniku Ivan Magdić</derivirana_varijabla>
  </DomainObject.Predmet.ProtustrankaFormatedWithAdressOIB>
  <DomainObject.Predmet.ProtustrankaWithAdress>
    <izvorni_sadrzaj>DOBRA poljoprivredna zadruga Nova Cesta 2, 47300 Ogulin</izvorni_sadrzaj>
    <derivirana_varijabla naziv="DomainObject.Predmet.ProtustrankaWithAdress_1">DOBRA poljoprivredna zadruga Nova Cesta 2, 47300 Ogulin</derivirana_varijabla>
  </DomainObject.Predmet.ProtustrankaWithAdress>
  <DomainObject.Predmet.ProtustrankaWithAdressOIB>
    <izvorni_sadrzaj>DOBRA poljoprivredna zadruga, OIB 89199288770, Nova Cesta 2, 47300 Ogulin</izvorni_sadrzaj>
    <derivirana_varijabla naziv="DomainObject.Predmet.ProtustrankaWithAdressOIB_1">DOBRA poljoprivredna zadruga, OIB 89199288770, Nova Cesta 2, 47300 Ogulin</derivirana_varijabla>
  </DomainObject.Predmet.ProtustrankaWithAdressOIB>
  <DomainObject.Predmet.ProtustrankaNazivFormated>
    <izvorni_sadrzaj>DOBRA poljoprivredna zadruga</izvorni_sadrzaj>
    <derivirana_varijabla naziv="DomainObject.Predmet.ProtustrankaNazivFormated_1">DOBRA poljoprivredna zadruga</derivirana_varijabla>
  </DomainObject.Predmet.ProtustrankaNazivFormated>
  <DomainObject.Predmet.ProtustrankaNazivFormatedOIB>
    <izvorni_sadrzaj>DOBRA poljoprivredna zadruga, OIB 89199288770</izvorni_sadrzaj>
    <derivirana_varijabla naziv="DomainObject.Predmet.ProtustrankaNazivFormatedOIB_1">DOBRA poljoprivredna zadruga, OIB 89199288770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Ivan Magdić; VJEROVNICI</izvorni_sadrzaj>
    <derivirana_varijabla naziv="DomainObject.Predmet.StrankaFormated_1">  FINA Regionalni centar Zagreb, Podružnica Karlovac; Ivan Magdić; VJEROVNICI</derivirana_varijabla>
  </DomainObject.Predmet.StrankaFormated>
  <DomainObject.Predmet.StrankaFormatedOIB>
    <izvorni_sadrzaj>  FINA Regionalni centar Zagreb, Podružnica Karlovac, OIB 85821130368; Ivan Magdić, OIB 61129040426; VJEROVNICI</izvorni_sadrzaj>
    <derivirana_varijabla naziv="DomainObject.Predmet.StrankaFormatedOIB_1">  FINA Regionalni centar Zagreb, Podružnica Karlovac, OIB 85821130368; Ivan Magdić, OIB 61129040426; VJEROVNICI</derivirana_varijabla>
  </DomainObject.Predmet.StrankaFormatedOIB>
  <DomainObject.Predmet.StrankaFormatedWithAdress>
    <izvorni_sadrzaj> FINA Regionalni centar Zagreb, Podružnica Karlovac, Ulica Pavla Vitezovića 1, 47000 Karlovac; Ivan Magdić, Dobrina 21, 47300 Ogulin; VJEROVNICI</izvorni_sadrzaj>
    <derivirana_varijabla naziv="DomainObject.Predmet.StrankaFormatedWithAdress_1"> FINA Regionalni centar Zagreb, Podružnica Karlovac, Ulica Pavla Vitezovića 1, 47000 Karlovac; Ivan Magdić, Dobrina 21, 47300 Ogulin; VJEROVNICI</derivirana_varijabla>
  </DomainObject.Predmet.StrankaFormatedWithAdress>
  <DomainObject.Predmet.StrankaFormatedWithAdressOIB>
    <izvorni_sadrzaj> FINA Regionalni centar Zagreb, Podružnica Karlovac, OIB 85821130368, Ulica Pavla Vitezovića 1, 47000 Karlovac; Ivan Magdić, OIB 61129040426, Dobrina 21, 47300 Ogulin; VJEROVNICI</izvorni_sadrzaj>
    <derivirana_varijabla naziv="DomainObject.Predmet.StrankaFormatedWithAdressOIB_1"> FINA Regionalni centar Zagreb, Podružnica Karlovac, OIB 85821130368, Ulica Pavla Vitezovića 1, 47000 Karlovac; Ivan Magdić, OIB 61129040426, Dobrina 21, 47300 Ogulin; VJEROVNICI</derivirana_varijabla>
  </DomainObject.Predmet.StrankaFormatedWithAdressOIB>
  <DomainObject.Predmet.StrankaWithAdress>
    <izvorni_sadrzaj>FINA Regionalni centar Zagreb, Podružnica Karlovac Ulica Pavla Vitezovića 1,47000 Karlovac,Ivan Magdić Dobrina 21,47300 Ogulin,VJEROVNICI </izvorni_sadrzaj>
    <derivirana_varijabla naziv="DomainObject.Predmet.StrankaWithAdress_1">FINA Regionalni centar Zagreb, Podružnica Karlovac Ulica Pavla Vitezovića 1,47000 Karlovac,Ivan Magdić Dobrina 21,47300 Ogulin,VJEROVNICI </derivirana_varijabla>
  </DomainObject.Predmet.StrankaWithAdress>
  <DomainObject.Predmet.StrankaWithAdressOIB>
    <izvorni_sadrzaj>FINA Regionalni centar Zagreb, Podružnica Karlovac, OIB 85821130368, Ulica Pavla Vitezovića 1,47000 Karlovac,Ivan Magdić, OIB 61129040426, Dobrina 21,47300 Ogulin,VJEROVNICI</izvorni_sadrzaj>
    <derivirana_varijabla naziv="DomainObject.Predmet.StrankaWithAdressOIB_1">FINA Regionalni centar Zagreb, Podružnica Karlovac, OIB 85821130368, Ulica Pavla Vitezovića 1,47000 Karlovac,Ivan Magdić, OIB 61129040426, Dobrina 21,47300 Ogulin,VJEROVNICI</derivirana_varijabla>
  </DomainObject.Predmet.StrankaWithAdressOIB>
  <DomainObject.Predmet.StrankaNazivFormated>
    <izvorni_sadrzaj>FINA Regionalni centar Zagreb, Podružnica Karlovac,Ivan Magdić,VJEROVNICI</izvorni_sadrzaj>
    <derivirana_varijabla naziv="DomainObject.Predmet.StrankaNazivFormated_1">FINA Regionalni centar Zagreb, Podružnica Karlovac,Ivan Magdić,VJEROVNICI</derivirana_varijabla>
  </DomainObject.Predmet.StrankaNazivFormated>
  <DomainObject.Predmet.StrankaNazivFormatedOIB>
    <izvorni_sadrzaj>FINA Regionalni centar Zagreb, Podružnica Karlovac, OIB 85821130368,Ivan Magdić, OIB 61129040426,VJEROVNICI</izvorni_sadrzaj>
    <derivirana_varijabla naziv="DomainObject.Predmet.StrankaNazivFormatedOIB_1">FINA Regionalni centar Zagreb, Podružnica Karlovac, OIB 85821130368,Ivan Magdić, OIB 61129040426,VJEROVNICI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Ivan Magdić</item>
      <item>VJEROVNICI</item>
    </izvorni_sadrzaj>
    <derivirana_varijabla naziv="DomainObject.Predmet.StrankaListFormated_1">
      <item>FINA Regionalni centar Zagreb, Podružnica Karlovac</item>
      <item>Ivan Magdić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Ivan Magdić, OIB 61129040426</item>
      <item>VJEROVNICI</item>
    </izvorni_sadrzaj>
    <derivirana_varijabla naziv="DomainObject.Predmet.StrankaListFormatedOIB_1">
      <item>FINA Regionalni centar Zagreb, Podružnica Karlovac, OIB 85821130368</item>
      <item>Ivan Magdić, OIB 61129040426</item>
      <item>VJEROVNICI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Ivan Magdić, Dobrina 21, 47300 Ogulin</item>
      <item>VJEROVNICI</item>
    </izvorni_sadrzaj>
    <derivirana_varijabla naziv="DomainObject.Predmet.StrankaListFormatedWithAdress_1">
      <item>FINA Regionalni centar Zagreb, Podružnica Karlovac, Ulica Pavla Vitezovića 1, 47000 Karlovac</item>
      <item>Ivan Magdić, Dobrina 21, 47300 Ogulin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Ivan Magdić, OIB 61129040426, Dobrina 21, 47300 Ogulin</item>
      <item>VJEROVNICI</item>
    </izvorni_sadrzaj>
    <derivirana_varijabla naziv="DomainObject.Predmet.StrankaListFormatedWithAdressOIB_1">
      <item>FINA Regionalni centar Zagreb, Podružnica Karlovac, OIB 85821130368, Ulica Pavla Vitezovića 1, 47000 Karlovac</item>
      <item>Ivan Magdić, OIB 61129040426, Dobrina 21, 47300 Ogulin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Ivan Magdić</item>
      <item>VJEROVNICI</item>
    </izvorni_sadrzaj>
    <derivirana_varijabla naziv="DomainObject.Predmet.StrankaListNazivFormated_1">
      <item>FINA Regionalni centar Zagreb, Podružnica Karlovac</item>
      <item>Ivan Magdić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Ivan Magdić, OIB 61129040426</item>
      <item>VJEROVNICI</item>
    </izvorni_sadrzaj>
    <derivirana_varijabla naziv="DomainObject.Predmet.StrankaListNazivFormatedOIB_1">
      <item>FINA Regionalni centar Zagreb, Podružnica Karlovac, OIB 85821130368</item>
      <item>Ivan Magdić, OIB 61129040426</item>
      <item>VJEROVNICI</item>
    </derivirana_varijabla>
  </DomainObject.Predmet.StrankaListNazivFormatedOIB>
  <DomainObject.Predmet.ProtuStrankaListFormated>
    <izvorni_sadrzaj>
      <item>DOBRA poljoprivredna zadruga zastupanog po punomoćniku Ivan Magdić</item>
    </izvorni_sadrzaj>
    <derivirana_varijabla naziv="DomainObject.Predmet.ProtuStrankaListFormated_1">
      <item>DOBRA poljoprivredna zadruga zastupanog po punomoćniku Ivan Magdić</item>
    </derivirana_varijabla>
  </DomainObject.Predmet.ProtuStrankaListFormated>
  <DomainObject.Predmet.ProtuStrankaListFormatedOIB>
    <izvorni_sadrzaj>
      <item>DOBRA poljoprivredna zadruga, OIB 89199288770 zastupanog po punomoćniku Ivan Magdić</item>
    </izvorni_sadrzaj>
    <derivirana_varijabla naziv="DomainObject.Predmet.ProtuStrankaListFormatedOIB_1">
      <item>DOBRA poljoprivredna zadruga, OIB 89199288770 zastupanog po punomoćniku Ivan Magdić</item>
    </derivirana_varijabla>
  </DomainObject.Predmet.ProtuStrankaListFormatedOIB>
  <DomainObject.Predmet.ProtuStrankaListFormatedWithAdress>
    <izvorni_sadrzaj>
      <item>DOBRA poljoprivredna zadruga, Nova Cesta 2, 47300 Ogulin zastupanog po punomoćniku Ivan Magdić</item>
    </izvorni_sadrzaj>
    <derivirana_varijabla naziv="DomainObject.Predmet.ProtuStrankaListFormatedWithAdress_1">
      <item>DOBRA poljoprivredna zadruga, Nova Cesta 2, 47300 Ogulin zastupanog po punomoćniku Ivan Magdić</item>
    </derivirana_varijabla>
  </DomainObject.Predmet.ProtuStrankaListFormatedWithAdress>
  <DomainObject.Predmet.ProtuStrankaListFormatedWithAdressOIB>
    <izvorni_sadrzaj>
      <item>DOBRA poljoprivredna zadruga, OIB 89199288770, Nova Cesta 2, 47300 Ogulin zastupanog po punomoćniku Ivan Magdić</item>
    </izvorni_sadrzaj>
    <derivirana_varijabla naziv="DomainObject.Predmet.ProtuStrankaListFormatedWithAdressOIB_1">
      <item>DOBRA poljoprivredna zadruga, OIB 89199288770, Nova Cesta 2, 47300 Ogulin zastupanog po punomoćniku Ivan Magdić</item>
    </derivirana_varijabla>
  </DomainObject.Predmet.ProtuStrankaListFormatedWithAdressOIB>
  <DomainObject.Predmet.ProtuStrankaListNazivFormated>
    <izvorni_sadrzaj>
      <item>DOBRA poljoprivredna zadruga</item>
    </izvorni_sadrzaj>
    <derivirana_varijabla naziv="DomainObject.Predmet.ProtuStrankaListNazivFormated_1">
      <item>DOBRA poljoprivredna zadruga</item>
    </derivirana_varijabla>
  </DomainObject.Predmet.ProtuStrankaListNazivFormated>
  <DomainObject.Predmet.ProtuStrankaListNazivFormatedOIB>
    <izvorni_sadrzaj>
      <item>DOBRA poljoprivredna zadruga, OIB 89199288770</item>
    </izvorni_sadrzaj>
    <derivirana_varijabla naziv="DomainObject.Predmet.ProtuStrankaListNazivFormatedOIB_1">
      <item>DOBRA poljoprivredna zadruga, OIB 89199288770</item>
    </derivirana_varijabla>
  </DomainObject.Predmet.ProtuStrankaListNazivFormatedOIB>
  <DomainObject.Predmet.OstaliListFormated>
    <izvorni_sadrzaj>
      <item>Ivan Magdić punomoćnik sudionika u postupku DOBRA poljoprivredna zadruga</item>
      <item>HRVATSKA POŠTANSKA BANKA, dioničko društvo</item>
    </izvorni_sadrzaj>
    <derivirana_varijabla naziv="DomainObject.Predmet.OstaliListFormated_1">
      <item>Ivan Magdić punomoćnik sudionika u postupku DOBRA poljoprivredna zadruga</item>
      <item>HRVATSKA POŠTANSKA BANKA, dioničko društvo</item>
    </derivirana_varijabla>
  </DomainObject.Predmet.OstaliListFormated>
  <DomainObject.Predmet.OstaliListFormatedOIB>
    <izvorni_sadrzaj>
      <item>Ivan Magdić, OIB 61129040426 punomoćnik sudionika u postupku DOBRA poljoprivredna zadruga</item>
      <item>HRVATSKA POŠTANSKA BANKA, dioničko društvo, OIB 87939104217</item>
    </izvorni_sadrzaj>
    <derivirana_varijabla naziv="DomainObject.Predmet.OstaliListFormatedOIB_1">
      <item>Ivan Magdić, OIB 61129040426 punomoćnik sudionika u postupku DOBRA poljoprivredna zadruga</item>
      <item>HRVATSKA POŠTANSKA BANKA, dioničko društvo, OIB 87939104217</item>
    </derivirana_varijabla>
  </DomainObject.Predmet.OstaliListFormatedOIB>
  <DomainObject.Predmet.OstaliListFormatedWithAdress>
    <izvorni_sadrzaj>
      <item>Ivan Magdić, Dobrina 21, 47300 Ogulin punomoćnik sudionika u postupku DOBRA poljoprivredna zadruga</item>
      <item>HRVATSKA POŠTANSKA BANKA, dioničko društvo, Jurišićeva 4, 10000 Zagreb</item>
    </izvorni_sadrzaj>
    <derivirana_varijabla naziv="DomainObject.Predmet.OstaliListFormatedWithAdress_1">
      <item>Ivan Magdić, Dobrina 21, 47300 Ogulin punomoćnik sudionika u postupku DOBRA poljoprivredna zadruga</item>
      <item>HRVATSKA POŠTANSKA BANKA, dioničko društvo, Jurišićeva 4, 10000 Zagreb</item>
    </derivirana_varijabla>
  </DomainObject.Predmet.OstaliListFormatedWithAdress>
  <DomainObject.Predmet.OstaliListFormatedWithAdressOIB>
    <izvorni_sadrzaj>
      <item>Ivan Magdić, OIB 61129040426, Dobrina 21, 47300 Ogulin punomoćnik sudionika u postupku DOBRA poljoprivredna zadruga</item>
      <item>HRVATSKA POŠTANSKA BANKA, dioničko društvo, OIB 87939104217, Jurišićeva 4, 10000 Zagreb</item>
    </izvorni_sadrzaj>
    <derivirana_varijabla naziv="DomainObject.Predmet.OstaliListFormatedWithAdressOIB_1">
      <item>Ivan Magdić, OIB 61129040426, Dobrina 21, 47300 Ogulin punomoćnik sudionika u postupku DOBRA poljoprivredna zadruga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Ivan Magdić</item>
      <item>HRVATSKA POŠTANSKA BANKA, dioničko društvo</item>
    </izvorni_sadrzaj>
    <derivirana_varijabla naziv="DomainObject.Predmet.OstaliListNazivFormated_1">
      <item>Ivan Magdić</item>
      <item>HRVATSKA POŠTANSKA BANKA, dioničko društvo</item>
    </derivirana_varijabla>
  </DomainObject.Predmet.OstaliListNazivFormated>
  <DomainObject.Predmet.OstaliListNazivFormatedOIB>
    <izvorni_sadrzaj>
      <item>Ivan Magdić, OIB 61129040426</item>
      <item>HRVATSKA POŠTANSKA BANKA, dioničko društvo, OIB 87939104217</item>
    </izvorni_sadrzaj>
    <derivirana_varijabla naziv="DomainObject.Predmet.OstaliListNazivFormatedOIB_1">
      <item>Ivan Magdić, OIB 61129040426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DOBRA poljoprivredna zadruga</izvorni_sadrzaj>
    <derivirana_varijabla naziv="DomainObject.Predmet.ProtustrankaIDrugi_1">DOBRA poljoprivredna zadruga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DOBRA poljoprivredna zadruga, OIB 89199288770, Nova Cesta 2, 47300 Ogulin</izvorni_sadrzaj>
    <derivirana_varijabla naziv="DomainObject.Predmet.ProtustrankaIDrugiAdressOIB_1">DOBRA poljoprivredna zadruga, OIB 89199288770, Nova Cesta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poljoprivredna zadruga</item>
      <item>FINA Regionalni centar Zagreb, Podružnica Karlovac</item>
      <item>Ivan Magdić</item>
      <item>HRVATSKA POŠTANSKA BANKA, dioničko društvo</item>
      <item>Ivan Magdić</item>
      <item>VJEROVNICI</item>
    </izvorni_sadrzaj>
    <derivirana_varijabla naziv="DomainObject.Predmet.SudioniciListNaziv_1">
      <item>DOBRA poljoprivredna zadruga</item>
      <item>FINA Regionalni centar Zagreb, Podružnica Karlovac</item>
      <item>Ivan Magdić</item>
      <item>HRVATSKA POŠTANSKA BANKA, dioničko društvo</item>
      <item>Ivan Magdić</item>
      <item>VJEROVNICI</item>
    </derivirana_varijabla>
  </DomainObject.Predmet.SudioniciListNaziv>
  <DomainObject.Predmet.SudioniciListAdressOIB>
    <izvorni_sadrzaj>
      <item>DOBRA poljoprivredna zadruga, OIB 89199288770, Nova Cesta 2,47300 Ogulin</item>
      <item>FINA Regionalni centar Zagreb, Podružnica Karlovac, OIB 85821130368, Ulica Pavla Vitezovića 1,47000 Karlovac</item>
      <item>Ivan Magdić, OIB 61129040426, Dobrina 21,47300 Ogulin</item>
      <item>HRVATSKA POŠTANSKA BANKA, dioničko društvo, OIB 87939104217, Jurišićeva 4,10000 Zagreb</item>
      <item>Ivan Magdić, OIB 61129040426, Dobrina 21,47300 Ogulin</item>
      <item>VJEROVNICI</item>
    </izvorni_sadrzaj>
    <derivirana_varijabla naziv="DomainObject.Predmet.SudioniciListAdressOIB_1">
      <item>DOBRA poljoprivredna zadruga, OIB 89199288770, Nova Cesta 2,47300 Ogulin</item>
      <item>FINA Regionalni centar Zagreb, Podružnica Karlovac, OIB 85821130368, Ulica Pavla Vitezovića 1,47000 Karlovac</item>
      <item>Ivan Magdić, OIB 61129040426, Dobrina 21,47300 Ogulin</item>
      <item>HRVATSKA POŠTANSKA BANKA, dioničko društvo, OIB 87939104217, Jurišićeva 4,10000 Zagreb</item>
      <item>Ivan Magdić, OIB 61129040426, Dobrina 21,47300 Ogulin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89199288770</item>
      <item>, OIB 85821130368</item>
      <item>, OIB 61129040426</item>
      <item>, OIB 87939104217</item>
      <item>, OIB 61129040426</item>
      <item>, OIB null</item>
    </izvorni_sadrzaj>
    <derivirana_varijabla naziv="DomainObject.Predmet.SudioniciListNazivOIB_1">
      <item>, OIB 89199288770</item>
      <item>, OIB 85821130368</item>
      <item>, OIB 61129040426</item>
      <item>, OIB 87939104217</item>
      <item>, OIB 61129040426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1046</properties:Words>
  <properties:Characters>5916</properties:Characters>
  <properties:Lines>113</properties:Lines>
  <properties:Paragraphs>35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2018-06-13T09:45:00Z</cp:lastPrinted>
  <dcterms:modified xmlns:xsi="http://www.w3.org/2001/XMLSchema-instance" xsi:type="dcterms:W3CDTF">2018-06-13T09:46:00Z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