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6d64" w14:paraId="9c06d64"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6325E9">
        <w:tc>
          <w:tcPr>
            <w:tcW w:type="dxa" w:w="3060"/>
          </w:tcPr>
          <w:p w:rsidRDefault="005C7C4C" w:rsidP="00056A25" w:rsidR="005C7C4C" w:rsidRPr="006325E9">
            <w:pPr>
              <w:pStyle w:val="Naslov2"/>
              <w:rPr>
                <w:rFonts w:cs="Times New Roman" w:hAnsi="Times New Roman" w:ascii="Times New Roman"/>
                <w:b w:val="false"/>
                <w:bCs w:val="false"/>
                <w:color w:val="auto"/>
                <w:sz w:val="24"/>
              </w:rPr>
            </w:pPr>
            <w:r w:rsidRPr="006325E9">
              <w:rPr>
                <w:rFonts w:cs="Times New Roman" w:hAnsi="Times New Roman" w:ascii="Times New Roman"/>
                <w:b w:val="false"/>
                <w:bCs w:val="false"/>
                <w:color w:val="auto"/>
                <w:sz w:val="24"/>
              </w:rPr>
              <w:t>REPUBLIKA HRVATSKA</w:t>
            </w:r>
          </w:p>
          <w:p w:rsidRDefault="005C7C4C" w:rsidP="00056A25" w:rsidR="005C7C4C" w:rsidRPr="006325E9">
            <w:pPr>
              <w:jc w:val="center"/>
            </w:pPr>
            <w:r w:rsidRPr="006325E9">
              <w:t>Trgovački sud u Zagrebu</w:t>
            </w:r>
          </w:p>
          <w:p w:rsidRDefault="005C7C4C" w:rsidP="00056A25" w:rsidR="005C7C4C" w:rsidRPr="006325E9">
            <w:pPr>
              <w:jc w:val="center"/>
            </w:pPr>
            <w:r w:rsidRPr="006325E9">
              <w:t>Zagreb, Amruševa 2/II</w:t>
            </w:r>
          </w:p>
        </w:tc>
      </w:tr>
    </w:tbl>
    <w:p w:rsidRDefault="00CF2A99" w:rsidP="00780919" w:rsidR="00CF2A99" w:rsidRPr="006325E9">
      <w:pPr>
        <w:jc w:val="both"/>
      </w:pPr>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426CC" w:rsidP="007426CC" w:rsidR="007426CC" w:rsidRPr="00CA513A">
      <w:pPr>
        <w:ind w:firstLine="708"/>
        <w:jc w:val="both"/>
      </w:pPr>
      <w:r w:rsidRPr="008600EF">
        <w:t>Trgovački sud u Zagrebu po sucu tog suda Anti Galiću</w:t>
      </w:r>
      <w:r>
        <w:t xml:space="preserve">, postupajući po prijedlogu Financijska agencija, radi pokretanja stečajnog postupka </w:t>
      </w:r>
      <w:r w:rsidRPr="008600EF">
        <w:t xml:space="preserve">nad dužnikom </w:t>
      </w:r>
      <w:r>
        <w:t xml:space="preserve">POSLOVNI IZAZOV d.o.o., </w:t>
      </w:r>
      <w:proofErr w:type="spellStart"/>
      <w:r>
        <w:t>Novoselec</w:t>
      </w:r>
      <w:proofErr w:type="spellEnd"/>
      <w:r>
        <w:t xml:space="preserve"> (Općina Križ), Park hrvatskih mučenika 6/1., (</w:t>
      </w:r>
      <w:proofErr w:type="spellStart"/>
      <w:r>
        <w:t>OIB</w:t>
      </w:r>
      <w:proofErr w:type="spellEnd"/>
      <w:r>
        <w:t xml:space="preserve"> </w:t>
      </w:r>
      <w:proofErr w:type="spellStart"/>
      <w:r>
        <w:t>91678496005</w:t>
      </w:r>
      <w:proofErr w:type="spellEnd"/>
      <w:r>
        <w:t>)</w:t>
      </w:r>
      <w:r w:rsidRPr="008600EF">
        <w:t xml:space="preserve">, dana </w:t>
      </w:r>
      <w:proofErr w:type="spellStart"/>
      <w:r w:rsidR="004A5579">
        <w:t>29.svibnja</w:t>
      </w:r>
      <w:proofErr w:type="spellEnd"/>
      <w:r w:rsidRPr="00CA513A">
        <w:t xml:space="preserve"> </w:t>
      </w:r>
      <w:proofErr w:type="spellStart"/>
      <w:r w:rsidRPr="00CA513A">
        <w:t>2017</w:t>
      </w:r>
      <w:proofErr w:type="spellEnd"/>
      <w:r w:rsidRPr="00CA513A">
        <w:t>.</w:t>
      </w:r>
    </w:p>
    <w:p w:rsidRDefault="003E0E43" w:rsidP="00780919" w:rsidR="003E0E43" w:rsidRPr="002916CE">
      <w:pPr>
        <w:jc w:val="both"/>
        <w:rPr>
          <w:sz w:val="40"/>
          <w:szCs w:val="40"/>
        </w:rPr>
      </w:pPr>
    </w:p>
    <w:p w:rsidRDefault="00C12410" w:rsidP="00D85CC6" w:rsidR="00C12410">
      <w:pPr>
        <w:jc w:val="center"/>
      </w:pPr>
      <w:r w:rsidRPr="006C5196">
        <w:t>r i j e š i o     j e</w:t>
      </w:r>
    </w:p>
    <w:p w:rsidRDefault="006325E9" w:rsidP="00D85CC6" w:rsidR="006325E9" w:rsidRPr="006C5196">
      <w:pPr>
        <w:jc w:val="center"/>
      </w:pP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4A5579">
        <w:t xml:space="preserve">POSLOVNI IZAZOV d.o.o., </w:t>
      </w:r>
      <w:proofErr w:type="spellStart"/>
      <w:r w:rsidR="004A5579">
        <w:t>Novoselec</w:t>
      </w:r>
      <w:proofErr w:type="spellEnd"/>
      <w:r w:rsidR="004A5579">
        <w:t xml:space="preserve"> (Općina Križ), Park hrvatskih mučenika 6/1., (</w:t>
      </w:r>
      <w:proofErr w:type="spellStart"/>
      <w:r w:rsidR="004A5579">
        <w:t>OIB</w:t>
      </w:r>
      <w:proofErr w:type="spellEnd"/>
      <w:r w:rsidR="004A5579">
        <w:t xml:space="preserve"> </w:t>
      </w:r>
      <w:proofErr w:type="spellStart"/>
      <w:r w:rsidR="004A5579">
        <w:t>91678496005</w:t>
      </w:r>
      <w:proofErr w:type="spellEnd"/>
      <w:r w:rsidR="004A5579">
        <w:t>)</w:t>
      </w:r>
      <w:r w:rsidR="00722DA3">
        <w:t>.</w:t>
      </w:r>
      <w:r w:rsidR="003E0E43">
        <w:rPr>
          <w:lang w:val="pt-BR"/>
        </w:rPr>
        <w:t xml:space="preserve"> </w:t>
      </w:r>
      <w:r w:rsidRPr="006C5196">
        <w:t>Oglas o otvaranju stečajnog postupka nad dužnikom istaknut je na oglasnoj ploči Trgovačkog suda u Zagrebu dan</w:t>
      </w:r>
      <w:r w:rsidR="00347CA4" w:rsidRPr="006C5196">
        <w:t xml:space="preserve">a </w:t>
      </w:r>
      <w:proofErr w:type="spellStart"/>
      <w:r w:rsidR="00F84CAD">
        <w:t>2</w:t>
      </w:r>
      <w:r w:rsidR="004A5579">
        <w:t>9</w:t>
      </w:r>
      <w:r w:rsidR="00F84CAD">
        <w:t>.svibnja</w:t>
      </w:r>
      <w:proofErr w:type="spellEnd"/>
      <w:r w:rsidR="00C94123">
        <w:t xml:space="preserve"> </w:t>
      </w:r>
      <w:proofErr w:type="spellStart"/>
      <w:r w:rsidR="00C94123">
        <w:t>201</w:t>
      </w:r>
      <w:r w:rsidR="00722DA3">
        <w:t>7</w:t>
      </w:r>
      <w:proofErr w:type="spellEnd"/>
      <w:r w:rsidR="005C7C4C">
        <w:t xml:space="preserve">. u </w:t>
      </w:r>
      <w:r w:rsidR="00E72D2A">
        <w:t xml:space="preserve"> </w:t>
      </w:r>
      <w:proofErr w:type="spellStart"/>
      <w:r w:rsidR="00BD484E">
        <w:t>11</w:t>
      </w:r>
      <w:proofErr w:type="spellEnd"/>
      <w:r w:rsidR="00BD484E">
        <w:t>,</w:t>
      </w:r>
      <w:proofErr w:type="spellStart"/>
      <w:r w:rsidR="00BD484E">
        <w:t>45</w:t>
      </w:r>
      <w:proofErr w:type="spellEnd"/>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E45A2A">
        <w:t xml:space="preserve"> Tomislav </w:t>
      </w:r>
      <w:proofErr w:type="spellStart"/>
      <w:r w:rsidR="00E45A2A">
        <w:t>Čoga</w:t>
      </w:r>
      <w:proofErr w:type="spellEnd"/>
      <w:r w:rsidR="00E45A2A">
        <w:t xml:space="preserve">, Zagreb, </w:t>
      </w:r>
      <w:proofErr w:type="spellStart"/>
      <w:r w:rsidR="00E45A2A">
        <w:t>Vranovinski</w:t>
      </w:r>
      <w:proofErr w:type="spellEnd"/>
      <w:r w:rsidR="00E45A2A">
        <w:t xml:space="preserve"> ogranak </w:t>
      </w:r>
      <w:proofErr w:type="spellStart"/>
      <w:r w:rsidR="00E45A2A">
        <w:t>12</w:t>
      </w:r>
      <w:proofErr w:type="spellEnd"/>
      <w:r w:rsidR="00E45A2A">
        <w:t xml:space="preserve">., </w:t>
      </w:r>
      <w:proofErr w:type="spellStart"/>
      <w:r w:rsidR="006C3CCF" w:rsidRPr="0097040B">
        <w:t>OIB</w:t>
      </w:r>
      <w:proofErr w:type="spellEnd"/>
      <w:r w:rsidR="006C3CCF" w:rsidRPr="0097040B">
        <w:t xml:space="preserve"> </w:t>
      </w:r>
      <w:proofErr w:type="spellStart"/>
      <w:r w:rsidR="00E45A2A">
        <w:t>82870226709</w:t>
      </w:r>
      <w:proofErr w:type="spellEnd"/>
      <w:r w:rsidR="00AE7439">
        <w:t xml:space="preserve"> </w:t>
      </w:r>
    </w:p>
    <w:p w:rsidRDefault="00C12410" w:rsidP="00D85CC6" w:rsidR="004A5579">
      <w:pPr>
        <w:jc w:val="both"/>
      </w:pPr>
      <w:r w:rsidRPr="006C5196">
        <w:t>III</w:t>
      </w:r>
      <w:r w:rsidR="00D85CC6" w:rsidRPr="006C5196">
        <w:t>.</w:t>
      </w:r>
      <w:r w:rsidRPr="006C5196">
        <w:t xml:space="preserve"> Zaključuje se stečajni postupak nad dužnikom</w:t>
      </w:r>
      <w:r w:rsidR="0023149C" w:rsidRPr="006C5196">
        <w:t xml:space="preserve"> </w:t>
      </w:r>
      <w:r w:rsidR="004A5579">
        <w:t xml:space="preserve">POSLOVNI IZAZOV d.o.o., </w:t>
      </w:r>
      <w:proofErr w:type="spellStart"/>
      <w:r w:rsidR="004A5579">
        <w:t>Novoselec</w:t>
      </w:r>
      <w:proofErr w:type="spellEnd"/>
      <w:r w:rsidR="004A5579">
        <w:t xml:space="preserve"> (Općina Križ), Park hrvatskih mučenika 6/1., (</w:t>
      </w:r>
      <w:proofErr w:type="spellStart"/>
      <w:r w:rsidR="004A5579">
        <w:t>OIB</w:t>
      </w:r>
      <w:proofErr w:type="spellEnd"/>
      <w:r w:rsidR="004A5579">
        <w:t xml:space="preserve"> </w:t>
      </w:r>
      <w:proofErr w:type="spellStart"/>
      <w:r w:rsidR="004A5579">
        <w:t>91678496005</w:t>
      </w:r>
      <w:proofErr w:type="spellEnd"/>
      <w:r w:rsidR="004A5579">
        <w:t>)</w:t>
      </w:r>
    </w:p>
    <w:p w:rsidRDefault="004A5579" w:rsidP="00D85CC6" w:rsidR="00E46026" w:rsidRPr="006C5196">
      <w:pPr>
        <w:jc w:val="both"/>
      </w:pPr>
      <w:r w:rsidRPr="006C5196">
        <w:t xml:space="preserve"> </w:t>
      </w:r>
      <w:r w:rsidR="00E46026"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23149C" w:rsidR="00C1241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4A5579" w:rsidP="004A5579" w:rsidR="004A5579">
      <w:pPr>
        <w:ind w:firstLine="708"/>
        <w:jc w:val="both"/>
      </w:pPr>
      <w:r>
        <w:t xml:space="preserve">Nad pravnom osobom naznačenoj u izreci rješenje Financijska agencija je ovom sudu temeljem odredbe članka </w:t>
      </w:r>
      <w:proofErr w:type="spellStart"/>
      <w:r>
        <w:t>444.stavak</w:t>
      </w:r>
      <w:proofErr w:type="spellEnd"/>
      <w:r>
        <w:t xml:space="preserve">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podnijela prijedlog za otvaranje stečajnog postupka.</w:t>
      </w:r>
    </w:p>
    <w:p w:rsidRDefault="004A5579" w:rsidP="004A5579" w:rsidR="004A5579">
      <w:pPr>
        <w:ind w:firstLine="708"/>
        <w:jc w:val="both"/>
      </w:pPr>
    </w:p>
    <w:p w:rsidRDefault="004A5579" w:rsidP="004A5579" w:rsidR="004A5579">
      <w:pPr>
        <w:ind w:firstLine="708"/>
        <w:jc w:val="both"/>
      </w:pPr>
      <w:r>
        <w:t xml:space="preserve">Prema odredbi članka </w:t>
      </w:r>
      <w:proofErr w:type="spellStart"/>
      <w:r>
        <w:t>444</w:t>
      </w:r>
      <w:proofErr w:type="spellEnd"/>
      <w:r>
        <w:t xml:space="preserve">. stavak 2.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4A5579" w:rsidP="004A5579" w:rsidR="004A5579">
      <w:pPr>
        <w:ind w:firstLine="708"/>
        <w:jc w:val="both"/>
      </w:pPr>
      <w:r>
        <w:t xml:space="preserve">U prijedlogu FINA-e se navodi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525</w:t>
      </w:r>
      <w:proofErr w:type="spellEnd"/>
      <w:r>
        <w:t xml:space="preserve"> dana u ukupnom iznosu od </w:t>
      </w:r>
      <w:proofErr w:type="spellStart"/>
      <w:r>
        <w:t>2.114</w:t>
      </w:r>
      <w:proofErr w:type="spellEnd"/>
      <w:r>
        <w:t>,</w:t>
      </w:r>
      <w:proofErr w:type="spellStart"/>
      <w:r>
        <w:t>25</w:t>
      </w:r>
      <w:proofErr w:type="spellEnd"/>
      <w:r>
        <w:t xml:space="preserve"> kn. </w:t>
      </w:r>
    </w:p>
    <w:p w:rsidRDefault="004A5579" w:rsidP="004A5579" w:rsidR="004A5579">
      <w:pPr>
        <w:ind w:firstLine="708"/>
        <w:jc w:val="both"/>
      </w:pPr>
      <w:r>
        <w:lastRenderedPageBreak/>
        <w:t xml:space="preserve">Dana  </w:t>
      </w:r>
      <w:proofErr w:type="spellStart"/>
      <w:r>
        <w:t>23.veljače</w:t>
      </w:r>
      <w:proofErr w:type="spellEnd"/>
      <w:r>
        <w:t xml:space="preserve"> </w:t>
      </w:r>
      <w:proofErr w:type="spellStart"/>
      <w:r>
        <w:t>2017</w:t>
      </w:r>
      <w:proofErr w:type="spellEnd"/>
      <w:r>
        <w:t>. doneseno je rješenje o pokretanju prethodnog postupka radi utvrđivanja pretpostavki za otvaranje stečajnog postupka -prethodni postupak.</w:t>
      </w:r>
    </w:p>
    <w:p w:rsidRDefault="004A5579" w:rsidP="004A5579" w:rsidR="004A5579" w:rsidRPr="0039421B">
      <w:pPr>
        <w:ind w:firstLine="708"/>
        <w:jc w:val="both"/>
      </w:pPr>
    </w:p>
    <w:p w:rsidRDefault="004A5579" w:rsidP="004A5579" w:rsidR="004A5579">
      <w:pPr>
        <w:ind w:firstLine="708"/>
        <w:jc w:val="both"/>
      </w:pPr>
      <w:r>
        <w:t xml:space="preserve">Postupajući po naredbi suda dužnik je dana </w:t>
      </w:r>
      <w:proofErr w:type="spellStart"/>
      <w:r>
        <w:t>6.ožujka</w:t>
      </w:r>
      <w:proofErr w:type="spellEnd"/>
      <w:r>
        <w:t xml:space="preserve"> </w:t>
      </w:r>
      <w:proofErr w:type="spellStart"/>
      <w:r>
        <w:t>2017</w:t>
      </w:r>
      <w:proofErr w:type="spellEnd"/>
      <w:r>
        <w:t xml:space="preserve">. sudu dostavio </w:t>
      </w:r>
      <w:proofErr w:type="spellStart"/>
      <w:r>
        <w:t>prokazni</w:t>
      </w:r>
      <w:proofErr w:type="spellEnd"/>
      <w:r>
        <w:t xml:space="preserve"> popis imovine prema kojem dužnik nema nikakve imovine. </w:t>
      </w:r>
    </w:p>
    <w:p w:rsidRDefault="004A5579" w:rsidP="004A5579" w:rsidR="004A5579">
      <w:pPr>
        <w:pStyle w:val="Tijeloteksta"/>
        <w:ind w:firstLine="708"/>
      </w:pPr>
      <w:r>
        <w:t xml:space="preserve">Uvidom u dopis Financijske agencije od </w:t>
      </w:r>
      <w:proofErr w:type="spellStart"/>
      <w:r>
        <w:t>27.veljače</w:t>
      </w:r>
      <w:proofErr w:type="spellEnd"/>
      <w:r>
        <w:t xml:space="preserve"> </w:t>
      </w:r>
      <w:proofErr w:type="spellStart"/>
      <w:r>
        <w:t>2017</w:t>
      </w:r>
      <w:proofErr w:type="spellEnd"/>
      <w:r>
        <w:t xml:space="preserve">. utvrđeno je kako dužnik ima evidentirane neizvršene osnove za plaćanje neprekinutom razdoblju od </w:t>
      </w:r>
      <w:proofErr w:type="spellStart"/>
      <w:r>
        <w:t>299</w:t>
      </w:r>
      <w:proofErr w:type="spellEnd"/>
      <w:r>
        <w:t xml:space="preserve"> dana u ukupnom iznosu od </w:t>
      </w:r>
      <w:proofErr w:type="spellStart"/>
      <w:r>
        <w:t>2.114</w:t>
      </w:r>
      <w:proofErr w:type="spellEnd"/>
      <w:r>
        <w:t>,</w:t>
      </w:r>
      <w:proofErr w:type="spellStart"/>
      <w:r>
        <w:t>25</w:t>
      </w:r>
      <w:proofErr w:type="spellEnd"/>
      <w:r>
        <w:t xml:space="preserve"> kn, slijedom čega je sud kod dužnika nedvojbenim utvrdio postojanje stečajnog razloga nesposobnosti za plaćanje (članak 6. </w:t>
      </w:r>
      <w:proofErr w:type="spellStart"/>
      <w:r>
        <w:t>SZ</w:t>
      </w:r>
      <w:proofErr w:type="spellEnd"/>
      <w:r>
        <w:t>-a).</w:t>
      </w:r>
    </w:p>
    <w:p w:rsidRDefault="004A5579" w:rsidP="004A5579" w:rsidR="004A5579">
      <w:pPr>
        <w:pStyle w:val="Tijeloteksta"/>
        <w:ind w:firstLine="708"/>
      </w:pPr>
    </w:p>
    <w:p w:rsidRDefault="004A5579" w:rsidP="004A5579" w:rsidR="004A557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A5579" w:rsidP="004A5579" w:rsidR="004A5579">
      <w:pPr>
        <w:pStyle w:val="Tijeloteksta"/>
        <w:ind w:firstLine="708"/>
      </w:pPr>
      <w:r>
        <w:t xml:space="preserve">U konkretnom slučaju, sud je temeljem dopisa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A5579" w:rsidP="004A5579" w:rsidR="004A557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A5579" w:rsidP="004A5579" w:rsidR="004A557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A5579" w:rsidP="004A5579" w:rsidR="004A5579">
      <w:pPr>
        <w:pStyle w:val="Tijeloteksta"/>
        <w:ind w:firstLine="708"/>
      </w:pPr>
      <w:r>
        <w:t xml:space="preserve"> </w:t>
      </w:r>
    </w:p>
    <w:p w:rsidRDefault="004A5579" w:rsidP="004A5579" w:rsidR="004A557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A5579" w:rsidP="004A5579" w:rsidR="004A5579">
      <w:pPr>
        <w:ind w:firstLine="720"/>
        <w:jc w:val="both"/>
      </w:pPr>
      <w:r>
        <w:t xml:space="preserve">Temeljem uvida u </w:t>
      </w:r>
      <w:proofErr w:type="spellStart"/>
      <w:r>
        <w:t>prokazni</w:t>
      </w:r>
      <w:proofErr w:type="spellEnd"/>
      <w:r>
        <w:t xml:space="preserve"> popis imovine utvrđeno je kako dužnik nema imovine.</w:t>
      </w:r>
    </w:p>
    <w:p w:rsidRDefault="004A5579" w:rsidP="004A5579" w:rsidR="004A5579">
      <w:pPr>
        <w:ind w:firstLine="720"/>
        <w:jc w:val="both"/>
      </w:pPr>
    </w:p>
    <w:p w:rsidRDefault="00D26467" w:rsidP="00D26467" w:rsidR="00D26467" w:rsidRPr="00810257">
      <w:pPr>
        <w:ind w:firstLine="720"/>
        <w:jc w:val="both"/>
      </w:pPr>
      <w:r w:rsidRPr="00810257">
        <w:t xml:space="preserve">Pravomoćnim rješenjem ovog suda od </w:t>
      </w:r>
      <w:proofErr w:type="spellStart"/>
      <w:r w:rsidR="004D6819">
        <w:t>12.travnja</w:t>
      </w:r>
      <w:proofErr w:type="spellEnd"/>
      <w:r w:rsidRPr="00810257">
        <w:t xml:space="preserve"> </w:t>
      </w:r>
      <w:proofErr w:type="spellStart"/>
      <w:r w:rsidRPr="00810257">
        <w:t>201</w:t>
      </w:r>
      <w:r w:rsidR="004D6819">
        <w:t>7</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4D6819">
        <w:t>12.travnja</w:t>
      </w:r>
      <w:proofErr w:type="spellEnd"/>
      <w:r w:rsidR="00810257" w:rsidRPr="00810257">
        <w:t xml:space="preserve"> </w:t>
      </w:r>
      <w:proofErr w:type="spellStart"/>
      <w:r w:rsidRPr="00810257">
        <w:t>201</w:t>
      </w:r>
      <w:r w:rsidR="004D6819">
        <w:t>7</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F84CAD">
        <w:t>2</w:t>
      </w:r>
      <w:r w:rsidR="004D6819">
        <w:t>9</w:t>
      </w:r>
      <w:r w:rsidR="00F84CAD">
        <w:t>.svibnja</w:t>
      </w:r>
      <w:proofErr w:type="spellEnd"/>
      <w:r w:rsidR="00435EF2" w:rsidRPr="00810257">
        <w:t xml:space="preserve"> </w:t>
      </w:r>
      <w:r w:rsidR="00705E40" w:rsidRPr="00810257">
        <w:t xml:space="preserve"> </w:t>
      </w:r>
      <w:proofErr w:type="spellStart"/>
      <w:r w:rsidR="003E0E43" w:rsidRPr="00810257">
        <w:t>201</w:t>
      </w:r>
      <w:r w:rsidR="00F84CAD">
        <w:t>7</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E6085D">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E6085D" w:rsidP="00E6085D" w:rsidR="00E6085D">
      <w:pPr>
        <w:ind w:firstLine="708" w:left="3540"/>
        <w:jc w:val="both"/>
      </w:pPr>
      <w:r>
        <w:t xml:space="preserve">Za točnost </w:t>
      </w:r>
      <w:proofErr w:type="spellStart"/>
      <w:r>
        <w:t>otpravka</w:t>
      </w:r>
      <w:proofErr w:type="spellEnd"/>
      <w:r>
        <w:t>, ovlašteni službenik:</w:t>
      </w:r>
    </w:p>
    <w:p w:rsidRDefault="00E6085D" w:rsidP="00422EE0" w:rsidR="00E6085D">
      <w:pPr>
        <w:jc w:val="both"/>
      </w:pPr>
      <w:r>
        <w:t xml:space="preserve">              </w:t>
      </w:r>
      <w:r>
        <w:tab/>
      </w:r>
      <w:r>
        <w:tab/>
      </w:r>
      <w:r>
        <w:tab/>
      </w:r>
      <w:r>
        <w:tab/>
      </w:r>
      <w:r>
        <w:tab/>
      </w:r>
      <w:r>
        <w:tab/>
        <w:t xml:space="preserve"> Valentina Delač</w:t>
      </w:r>
    </w:p>
    <w:p w:rsidRDefault="00E63E36" w:rsidP="00E6085D"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4A5579">
      <w:rPr>
        <w:rFonts w:cs="Times New Roman" w:hAnsi="Times New Roman" w:ascii="Times New Roman"/>
        <w:b w:val="false"/>
        <w:sz w:val="24"/>
        <w:szCs w:val="24"/>
      </w:rPr>
      <w:t>3895</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4A5579">
      <w:rPr>
        <w:rFonts w:cs="Times New Roman" w:hAnsi="Times New Roman" w:ascii="Times New Roman"/>
        <w:b w:val="false"/>
        <w:sz w:val="24"/>
        <w:szCs w:val="24"/>
      </w:rPr>
      <w:t>6</w:t>
    </w:r>
    <w:proofErr w:type="spellEnd"/>
  </w:p>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34F5D"/>
    <w:rsid w:val="000B4CD8"/>
    <w:rsid w:val="000C5D82"/>
    <w:rsid w:val="00102A0F"/>
    <w:rsid w:val="00143A0A"/>
    <w:rsid w:val="00144607"/>
    <w:rsid w:val="0023149C"/>
    <w:rsid w:val="002916CE"/>
    <w:rsid w:val="002B0102"/>
    <w:rsid w:val="003338B7"/>
    <w:rsid w:val="00347CA4"/>
    <w:rsid w:val="00351508"/>
    <w:rsid w:val="00363447"/>
    <w:rsid w:val="00392E4D"/>
    <w:rsid w:val="003E0E43"/>
    <w:rsid w:val="00410190"/>
    <w:rsid w:val="00435A44"/>
    <w:rsid w:val="00435EF2"/>
    <w:rsid w:val="0044106C"/>
    <w:rsid w:val="00441A09"/>
    <w:rsid w:val="00471353"/>
    <w:rsid w:val="004A5579"/>
    <w:rsid w:val="004C5B58"/>
    <w:rsid w:val="004D34E6"/>
    <w:rsid w:val="004D3BF3"/>
    <w:rsid w:val="004D6819"/>
    <w:rsid w:val="005224DC"/>
    <w:rsid w:val="005448EA"/>
    <w:rsid w:val="005C7C4C"/>
    <w:rsid w:val="00603A21"/>
    <w:rsid w:val="006325E9"/>
    <w:rsid w:val="0064032D"/>
    <w:rsid w:val="006671E6"/>
    <w:rsid w:val="006B10DF"/>
    <w:rsid w:val="006C3CCF"/>
    <w:rsid w:val="006C5196"/>
    <w:rsid w:val="006F0A30"/>
    <w:rsid w:val="00705E40"/>
    <w:rsid w:val="00722DA3"/>
    <w:rsid w:val="007426CC"/>
    <w:rsid w:val="007717BA"/>
    <w:rsid w:val="00780919"/>
    <w:rsid w:val="007C3059"/>
    <w:rsid w:val="007E0378"/>
    <w:rsid w:val="007E349A"/>
    <w:rsid w:val="007F7F62"/>
    <w:rsid w:val="00810257"/>
    <w:rsid w:val="00811710"/>
    <w:rsid w:val="0082423D"/>
    <w:rsid w:val="00897B2F"/>
    <w:rsid w:val="008E127C"/>
    <w:rsid w:val="008E59F9"/>
    <w:rsid w:val="00910DEA"/>
    <w:rsid w:val="00937188"/>
    <w:rsid w:val="00976D9E"/>
    <w:rsid w:val="009B54BC"/>
    <w:rsid w:val="009B7AB6"/>
    <w:rsid w:val="009C6B90"/>
    <w:rsid w:val="009E4E4C"/>
    <w:rsid w:val="00A22B7B"/>
    <w:rsid w:val="00A856C6"/>
    <w:rsid w:val="00AE7439"/>
    <w:rsid w:val="00B221D4"/>
    <w:rsid w:val="00B661C9"/>
    <w:rsid w:val="00B8024A"/>
    <w:rsid w:val="00BC2DA8"/>
    <w:rsid w:val="00BD17D3"/>
    <w:rsid w:val="00BD484E"/>
    <w:rsid w:val="00C12410"/>
    <w:rsid w:val="00C12C33"/>
    <w:rsid w:val="00C47008"/>
    <w:rsid w:val="00C755A1"/>
    <w:rsid w:val="00C94123"/>
    <w:rsid w:val="00CA4E71"/>
    <w:rsid w:val="00CB46CE"/>
    <w:rsid w:val="00CF2A99"/>
    <w:rsid w:val="00D26467"/>
    <w:rsid w:val="00D63665"/>
    <w:rsid w:val="00D85CC6"/>
    <w:rsid w:val="00DD2E8C"/>
    <w:rsid w:val="00E02AE0"/>
    <w:rsid w:val="00E4038E"/>
    <w:rsid w:val="00E45A2A"/>
    <w:rsid w:val="00E46026"/>
    <w:rsid w:val="00E6085D"/>
    <w:rsid w:val="00E63E36"/>
    <w:rsid w:val="00E72D2A"/>
    <w:rsid w:val="00E75D7C"/>
    <w:rsid w:val="00EA457B"/>
    <w:rsid w:val="00EA6A84"/>
    <w:rsid w:val="00EB51F8"/>
    <w:rsid w:val="00EB73A3"/>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E6085D"/>
    <w:rPr>
      <w:color w:val="808080"/>
      <w:bdr w:space="0" w:sz="0" w:color="auto" w:val="none"/>
      <w:shd w:fill="auto" w:color="auto" w:val="clear"/>
    </w:rPr>
  </w:style>
  <w:style w:customStyle="true" w:styleId="eSPISCCParagraphDefaultFont" w:type="character">
    <w:name w:val="eSPIS_CC_Paragraph Default Font"/>
    <w:basedOn w:val="Zadanifontodlomka"/>
    <w:rsid w:val="00E608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85D"/>
    <w:rPr>
      <w:bdr w:space="0" w:sz="0" w:color="auto" w:val="none"/>
      <w:shd w:fill="FFFFCC" w:color="auto" w:val="clear"/>
      <w:lang w:val="hr-HR"/>
    </w:rPr>
  </w:style>
  <w:style w:customStyle="true" w:styleId="PozadinaSvijetloCrvena" w:type="character">
    <w:name w:val="Pozadina_SvijetloCrvena"/>
    <w:basedOn w:val="eSPISCCParagraphDefaultFont"/>
    <w:rsid w:val="00E608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8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E6085D"/>
    <w:rPr>
      <w:color w:val="808080"/>
      <w:bdr w:color="auto" w:space="0" w:sz="0" w:val="none"/>
      <w:shd w:color="auto" w:fill="auto" w:val="clear"/>
    </w:rPr>
  </w:style>
  <w:style w:customStyle="1" w:styleId="eSPISCCParagraphDefaultFont" w:type="character">
    <w:name w:val="eSPIS_CC_Paragraph Default Font"/>
    <w:basedOn w:val="Zadanifontodlomka"/>
    <w:rsid w:val="00E608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85D"/>
    <w:rPr>
      <w:bdr w:color="auto" w:space="0" w:sz="0" w:val="none"/>
      <w:shd w:color="auto" w:fill="FFFFCC" w:val="clear"/>
      <w:lang w:val="hr-HR"/>
    </w:rPr>
  </w:style>
  <w:style w:customStyle="1" w:styleId="PozadinaSvijetloCrvena" w:type="character">
    <w:name w:val="Pozadina_SvijetloCrvena"/>
    <w:basedOn w:val="eSPISCCParagraphDefaultFont"/>
    <w:rsid w:val="00E608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8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3895</izvorni_sadrzaj>
    <derivirana_varijabla naziv="DomainObject.Predmet.Broj_1">3895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St-3895/2016</izvorni_sadrzaj>
    <derivirana_varijabla naziv="DomainObject.Predmet.OznakaBroj_1">St-3895/2016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IZAZOV j.d.o.o. za trgovinu, promidžbu i usluge</izvorni_sadrzaj>
    <derivirana_varijabla naziv="DomainObject.Predmet.ProtustrankaFormated_1">  POSLOVNI IZAZOV j.d.o.o. za trgovinu, promidžbu i usluge</derivirana_varijabla>
  </DomainObject.Predmet.ProtustrankaFormated>
  <DomainObject.Predmet.ProtustrankaFormatedOIB>
    <izvorni_sadrzaj>  POSLOVNI IZAZOV j.d.o.o. za trgovinu, promidžbu i usluge, OIB 91678496005</izvorni_sadrzaj>
    <derivirana_varijabla naziv="DomainObject.Predmet.ProtustrankaFormatedOIB_1">  POSLOVNI IZAZOV j.d.o.o. za trgovinu, promidžbu i usluge, OIB 91678496005</derivirana_varijabla>
  </DomainObject.Predmet.ProtustrankaFormatedOIB>
  <DomainObject.Predmet.ProtustrankaFormatedWithAdress>
    <izvorni_sadrzaj> POSLOVNI IZAZOV j.d.o.o. za trgovinu, promidžbu i usluge, Park hrvatskih mučenika 6/1, 10314 Novoselec</izvorni_sadrzaj>
    <derivirana_varijabla naziv="DomainObject.Predmet.ProtustrankaFormatedWithAdress_1"> POSLOVNI IZAZOV j.d.o.o. za trgovinu, promidžbu i usluge, Park hrvatskih mučenika 6/1, 10314 Novoselec</derivirana_varijabla>
  </DomainObject.Predmet.ProtustrankaFormatedWithAdress>
  <DomainObject.Predmet.ProtustrankaFormatedWithAdressOIB>
    <izvorni_sadrzaj> POSLOVNI IZAZOV j.d.o.o. za trgovinu, promidžbu i usluge, OIB 91678496005, Park hrvatskih mučenika 6/1, 10314 Novoselec</izvorni_sadrzaj>
    <derivirana_varijabla naziv="DomainObject.Predmet.ProtustrankaFormatedWithAdressOIB_1"> POSLOVNI IZAZOV j.d.o.o. za trgovinu, promidžbu i usluge, OIB 91678496005, Park hrvatskih mučenika 6/1, 10314 Novoselec</derivirana_varijabla>
  </DomainObject.Predmet.ProtustrankaFormatedWithAdressOIB>
  <DomainObject.Predmet.ProtustrankaWithAdress>
    <izvorni_sadrzaj>POSLOVNI IZAZOV j.d.o.o. za trgovinu, promidžbu i usluge Park hrvatskih mučenika 6/1, 10314 Novoselec</izvorni_sadrzaj>
    <derivirana_varijabla naziv="DomainObject.Predmet.ProtustrankaWithAdress_1">POSLOVNI IZAZOV j.d.o.o. za trgovinu, promidžbu i usluge Park hrvatskih mučenika 6/1, 10314 Novoselec</derivirana_varijabla>
  </DomainObject.Predmet.ProtustrankaWithAdress>
  <DomainObject.Predmet.ProtustrankaWithAdressOIB>
    <izvorni_sadrzaj>POSLOVNI IZAZOV j.d.o.o. za trgovinu, promidžbu i usluge, OIB 91678496005, Park hrvatskih mučenika 6/1, 10314 Novoselec</izvorni_sadrzaj>
    <derivirana_varijabla naziv="DomainObject.Predmet.ProtustrankaWithAdressOIB_1">POSLOVNI IZAZOV j.d.o.o. za trgovinu, promidžbu i usluge, OIB 91678496005, Park hrvatskih mučenika 6/1, 10314 Novoselec</derivirana_varijabla>
  </DomainObject.Predmet.ProtustrankaWithAdressOIB>
  <DomainObject.Predmet.ProtustrankaNazivFormated>
    <izvorni_sadrzaj>POSLOVNI IZAZOV j.d.o.o. za trgovinu, promidžbu i usluge</izvorni_sadrzaj>
    <derivirana_varijabla naziv="DomainObject.Predmet.ProtustrankaNazivFormated_1">POSLOVNI IZAZOV j.d.o.o. za trgovinu, promidžbu i usluge</derivirana_varijabla>
  </DomainObject.Predmet.ProtustrankaNazivFormated>
  <DomainObject.Predmet.ProtustrankaNazivFormatedOIB>
    <izvorni_sadrzaj>POSLOVNI IZAZOV j.d.o.o. za trgovinu, promidžbu i usluge, OIB 91678496005</izvorni_sadrzaj>
    <derivirana_varijabla naziv="DomainObject.Predmet.ProtustrankaNazivFormatedOIB_1">POSLOVNI IZAZOV j.d.o.o. za trgovinu, promidžbu i usluge, OIB 91678496005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IZAZOV j.d.o.o. za trgovinu, promidžbu i usluge</item>
    </izvorni_sadrzaj>
    <derivirana_varijabla naziv="DomainObject.Predmet.ProtuStrankaListFormated_1">
      <item>POSLOVNI IZAZOV j.d.o.o. za trgovinu, promidžbu i usluge</item>
    </derivirana_varijabla>
  </DomainObject.Predmet.ProtuStrankaListFormated>
  <DomainObject.Predmet.ProtuStrankaListFormatedOIB>
    <izvorni_sadrzaj>
      <item>POSLOVNI IZAZOV j.d.o.o. za trgovinu, promidžbu i usluge, OIB 91678496005</item>
    </izvorni_sadrzaj>
    <derivirana_varijabla naziv="DomainObject.Predmet.ProtuStrankaListFormatedOIB_1">
      <item>POSLOVNI IZAZOV j.d.o.o. za trgovinu, promidžbu i usluge, OIB 91678496005</item>
    </derivirana_varijabla>
  </DomainObject.Predmet.ProtuStrankaListFormatedOIB>
  <DomainObject.Predmet.ProtuStrankaListFormatedWithAdress>
    <izvorni_sadrzaj>
      <item>POSLOVNI IZAZOV j.d.o.o. za trgovinu, promidžbu i usluge, Park hrvatskih mučenika 6/1, 10314 Novoselec</item>
    </izvorni_sadrzaj>
    <derivirana_varijabla naziv="DomainObject.Predmet.ProtuStrankaListFormatedWithAdress_1">
      <item>POSLOVNI IZAZOV j.d.o.o. za trgovinu, promidžbu i usluge, Park hrvatskih mučenika 6/1, 10314 Novoselec</item>
    </derivirana_varijabla>
  </DomainObject.Predmet.ProtuStrankaListFormatedWithAdress>
  <DomainObject.Predmet.ProtuStrankaListFormatedWithAdressOIB>
    <izvorni_sadrzaj>
      <item>POSLOVNI IZAZOV j.d.o.o. za trgovinu, promidžbu i usluge, OIB 91678496005, Park hrvatskih mučenika 6/1, 10314 Novoselec</item>
    </izvorni_sadrzaj>
    <derivirana_varijabla naziv="DomainObject.Predmet.ProtuStrankaListFormatedWithAdressOIB_1">
      <item>POSLOVNI IZAZOV j.d.o.o. za trgovinu, promidžbu i usluge, OIB 91678496005, Park hrvatskih mučenika 6/1, 10314 Novoselec</item>
    </derivirana_varijabla>
  </DomainObject.Predmet.ProtuStrankaListFormatedWithAdressOIB>
  <DomainObject.Predmet.ProtuStrankaListNazivFormated>
    <izvorni_sadrzaj>
      <item>POSLOVNI IZAZOV j.d.o.o. za trgovinu, promidžbu i usluge</item>
    </izvorni_sadrzaj>
    <derivirana_varijabla naziv="DomainObject.Predmet.ProtuStrankaListNazivFormated_1">
      <item>POSLOVNI IZAZOV j.d.o.o. za trgovinu, promidžbu i usluge</item>
    </derivirana_varijabla>
  </DomainObject.Predmet.ProtuStrankaListNazivFormated>
  <DomainObject.Predmet.ProtuStrankaListNazivFormatedOIB>
    <izvorni_sadrzaj>
      <item>POSLOVNI IZAZOV j.d.o.o. za trgovinu, promidžbu i usluge, OIB 91678496005</item>
    </izvorni_sadrzaj>
    <derivirana_varijabla naziv="DomainObject.Predmet.ProtuStrankaListNazivFormatedOIB_1">
      <item>POSLOVNI IZAZOV j.d.o.o. za trgovinu, promidžbu i usluge, OIB 91678496005</item>
    </derivirana_varijabla>
  </DomainObject.Predmet.ProtuStrankaListNazivFormatedOIB>
  <DomainObject.Predmet.OstaliListFormated>
    <izvorni_sadrzaj>
      <item>Mario Rubčić</item>
    </izvorni_sadrzaj>
    <derivirana_varijabla naziv="DomainObject.Predmet.OstaliListFormated_1">
      <item>Mario Rubčić</item>
    </derivirana_varijabla>
  </DomainObject.Predmet.OstaliListFormated>
  <DomainObject.Predmet.OstaliListFormatedOIB>
    <izvorni_sadrzaj>
      <item>Mario Rubčić, OIB 76379277044</item>
    </izvorni_sadrzaj>
    <derivirana_varijabla naziv="DomainObject.Predmet.OstaliListFormatedOIB_1">
      <item>Mario Rubčić, OIB 76379277044</item>
    </derivirana_varijabla>
  </DomainObject.Predmet.OstaliListFormatedOIB>
  <DomainObject.Predmet.OstaliListFormatedWithAdress>
    <izvorni_sadrzaj>
      <item>Mario Rubčić, Park hrvatskih mučenika 6/1, 10314 Novoselec</item>
    </izvorni_sadrzaj>
    <derivirana_varijabla naziv="DomainObject.Predmet.OstaliListFormatedWithAdress_1">
      <item>Mario Rubčić, Park hrvatskih mučenika 6/1, 10314 Novoselec</item>
    </derivirana_varijabla>
  </DomainObject.Predmet.OstaliListFormatedWithAdress>
  <DomainObject.Predmet.OstaliListFormatedWithAdressOIB>
    <izvorni_sadrzaj>
      <item>Mario Rubčić, OIB 76379277044, Park hrvatskih mučenika 6/1, 10314 Novoselec</item>
    </izvorni_sadrzaj>
    <derivirana_varijabla naziv="DomainObject.Predmet.OstaliListFormatedWithAdressOIB_1">
      <item>Mario Rubčić, OIB 76379277044, Park hrvatskih mučenika 6/1, 10314 Novoselec</item>
    </derivirana_varijabla>
  </DomainObject.Predmet.OstaliListFormatedWithAdressOIB>
  <DomainObject.Predmet.OstaliListNazivFormated>
    <izvorni_sadrzaj>
      <item>Mario Rubčić</item>
    </izvorni_sadrzaj>
    <derivirana_varijabla naziv="DomainObject.Predmet.OstaliListNazivFormated_1">
      <item>Mario Rubčić</item>
    </derivirana_varijabla>
  </DomainObject.Predmet.OstaliListNazivFormated>
  <DomainObject.Predmet.OstaliListNazivFormatedOIB>
    <izvorni_sadrzaj>
      <item>Mario Rubčić, OIB 76379277044</item>
    </izvorni_sadrzaj>
    <derivirana_varijabla naziv="DomainObject.Predmet.OstaliListNazivFormatedOIB_1">
      <item>Mario Rubčić, OIB 76379277044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IZAZOV j.d.o.o. za trgovinu, promidžbu i usluge</izvorni_sadrzaj>
    <derivirana_varijabla naziv="DomainObject.Predmet.ProtustrankaIDrugi_1">POSLOVNI IZAZOV j.d.o.o. za trgovinu, promidžbu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POSLOVNI IZAZOV j.d.o.o. za trgovinu, promidžbu i usluge, OIB 91678496005, Park hrvatskih mučenika 6/1, 10314 Novoselec</izvorni_sadrzaj>
    <derivirana_varijabla naziv="DomainObject.Predmet.ProtustrankaIDrugiAdressOIB_1">POSLOVNI IZAZOV j.d.o.o. za trgovinu, promidžbu i usluge, OIB 91678496005, Park hrvatskih mučenika 6/1, 10314 Novoselec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IZAZOV j.d.o.o. za trgovinu, promidžbu i usluge</item>
      <item>Mario Rubčić</item>
    </izvorni_sadrzaj>
    <derivirana_varijabla naziv="DomainObject.Predmet.SudioniciListNaziv_1">
      <item>FINA Regionalni centar Zagreb</item>
      <item>POSLOVNI IZAZOV j.d.o.o. za trgovinu, promidžbu i usluge</item>
      <item>Mario Rubčić</item>
    </derivirana_varijabla>
  </DomainObject.Predmet.SudioniciListNaziv>
  <DomainObject.Predmet.SudioniciListAdressOIB>
    <izvorni_sadrzaj>
      <item>FINA Regionalni centar Zagreb, OIB 85821130368, Trg svibanjskih žrtava 1995. br. 1,10000 Zagreb</item>
      <item>POSLOVNI IZAZOV j.d.o.o. za trgovinu, promidžbu i usluge, OIB 91678496005, Park hrvatskih mučenika 6/1,10314 Novoselec</item>
      <item>Mario Rubčić, OIB 76379277044, Park hrvatskih mučenika 6/1,10314 Novoselec</item>
    </izvorni_sadrzaj>
    <derivirana_varijabla naziv="DomainObject.Predmet.SudioniciListAdressOIB_1">
      <item>FINA Regionalni centar Zagreb, OIB 85821130368, Trg svibanjskih žrtava 1995. br. 1,10000 Zagreb</item>
      <item>POSLOVNI IZAZOV j.d.o.o. za trgovinu, promidžbu i usluge, OIB 91678496005, Park hrvatskih mučenika 6/1,10314 Novoselec</item>
      <item>Mario Rubčić, OIB 76379277044, Park hrvatskih mučenika 6/1,10314 Novoselec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91678496005</item>
      <item>, OIB 76379277044</item>
    </izvorni_sadrzaj>
    <derivirana_varijabla naziv="DomainObject.Predmet.SudioniciListNazivOIB_1">
      <item>, OIB 85821130368</item>
      <item>, OIB 91678496005</item>
      <item>, OIB 76379277044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C1FC8-91B1-426A-82D4-EFCEE4D4C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859</properties:Words>
  <properties:Characters>4985</properties:Characters>
  <properties:Lines>109</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2017-05-29T09:17:00Z</dcterms:created>
  <dc:creator>gzubak</dc:creator>
  <cp:lastModifiedBy>Valentina Delač</cp:lastModifiedBy>
  <cp:lastPrinted>2017-05-29T09:14:00Z</cp:lastPrinted>
  <dcterms:modified xmlns:xsi="http://www.w3.org/2001/XMLSchema-instance" xsi:type="dcterms:W3CDTF">2017-05-29T09:18:00Z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