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4287" w14:paraId="32f428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</w:t>
      </w:r>
      <w:r w:rsidR="009D541A">
        <w:t>107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9D541A">
        <w:t>SRDIĆ</w:t>
      </w:r>
      <w:r w:rsidR="00087AD2">
        <w:t xml:space="preserve"> jednostavno društvo</w:t>
      </w:r>
      <w:r w:rsidR="009D541A">
        <w:t xml:space="preserve"> s ograničenom odgovornošću za</w:t>
      </w:r>
      <w:r w:rsidR="00087AD2">
        <w:t xml:space="preserve"> trgovinu i usluge </w:t>
      </w:r>
      <w:proofErr w:type="spellStart"/>
      <w:r w:rsidR="009D541A">
        <w:t>Šodolovci</w:t>
      </w:r>
      <w:proofErr w:type="spellEnd"/>
      <w:r w:rsidR="009D541A">
        <w:t>, Trg slobode 8</w:t>
      </w:r>
      <w:r w:rsidR="00087AD2">
        <w:t xml:space="preserve">, OIB </w:t>
      </w:r>
      <w:r w:rsidR="009D541A">
        <w:t>47187770077</w:t>
      </w:r>
      <w:r w:rsidR="00087AD2">
        <w:t>, MBS 0301</w:t>
      </w:r>
      <w:r w:rsidR="009D541A">
        <w:t>53979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087AD2">
        <w:t xml:space="preserve">24. kolovoza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9D541A">
        <w:t xml:space="preserve">SRDIĆ jednostavno društvo s ograničenom odgovornošću za trgovinu i usluge </w:t>
      </w:r>
      <w:proofErr w:type="spellStart"/>
      <w:r w:rsidR="009D541A">
        <w:t>Šodolovci</w:t>
      </w:r>
      <w:proofErr w:type="spellEnd"/>
      <w:r w:rsidR="009D541A">
        <w:t>, Trg slobode 8, OIB 47187770077, MBS 030153979,</w:t>
      </w:r>
      <w:r w:rsidR="00087AD2">
        <w:t xml:space="preserve"> </w:t>
      </w:r>
      <w:r w:rsidR="00F078E5">
        <w:t xml:space="preserve">iznosi </w:t>
      </w:r>
      <w:r w:rsidR="009D541A">
        <w:t>141.555,40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r w:rsidR="00087AD2">
        <w:t>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</w:t>
      </w:r>
      <w:r w:rsidR="006D00BF">
        <w:t>107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087AD2">
        <w:t xml:space="preserve">24. kolovoza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0F75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6D00B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D541A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5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5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SRDIĆ jednostavno društvo s ograničenom odgovornošću za trgovinu i usluge</izvorni_sadrzaj>
    <derivirana_varijabla naziv="DomainObject.Predmet.ProtustrankaFormated_1">  SRDIĆ jednostavno društvo s ograničenom odgovornošću za trgovinu i usluge</derivirana_varijabla>
  </DomainObject.Predmet.ProtustrankaFormated>
  <DomainObject.Predmet.ProtustrankaFormatedOIB>
    <izvorni_sadrzaj>  SRDIĆ jednostavno društvo s ograničenom odgovornošću za trgovinu i usluge, OIB 47187770077</izvorni_sadrzaj>
    <derivirana_varijabla naziv="DomainObject.Predmet.ProtustrankaFormatedOIB_1">  SRDIĆ jednostavno društvo s ograničenom odgovornošću za trgovinu i usluge, OIB 47187770077</derivirana_varijabla>
  </DomainObject.Predmet.ProtustrankaFormatedOIB>
  <DomainObject.Predmet.ProtustrankaFormatedWithAdress>
    <izvorni_sadrzaj> SRDIĆ jednostavno društvo s ograničenom odgovornošću za trgovinu i usluge, Trg Slobode 8, 31216 Šodolovci</izvorni_sadrzaj>
    <derivirana_varijabla naziv="DomainObject.Predmet.ProtustrankaFormatedWithAdress_1"> SRDIĆ jednostavno društvo s ograničenom odgovornošću za trgovinu i usluge, Trg Slobode 8, 31216 Šodolovci</derivirana_varijabla>
  </DomainObject.Predmet.ProtustrankaFormatedWithAdress>
  <DomainObject.Predmet.ProtustrankaFormatedWithAdressOIB>
    <izvorni_sadrzaj> SRDIĆ jednostavno društvo s ograničenom odgovornošću za trgovinu i usluge, OIB 47187770077, Trg Slobode 8, 31216 Šodolovci</izvorni_sadrzaj>
    <derivirana_varijabla naziv="DomainObject.Predmet.ProtustrankaFormatedWithAdressOIB_1"> SRDIĆ jednostavno društvo s ograničenom odgovornošću za trgovinu i usluge, OIB 47187770077, Trg Slobode 8, 31216 Šodolovci</derivirana_varijabla>
  </DomainObject.Predmet.ProtustrankaFormatedWithAdressOIB>
  <DomainObject.Predmet.ProtustrankaWithAdress>
    <izvorni_sadrzaj>SRDIĆ jednostavno društvo s ograničenom odgovornošću za trgovinu i usluge Trg Slobode 8, 31216 Šodolovci</izvorni_sadrzaj>
    <derivirana_varijabla naziv="DomainObject.Predmet.ProtustrankaWithAdress_1">SRDIĆ jednostavno društvo s ograničenom odgovornošću za trgovinu i usluge Trg Slobode 8, 31216 Šodolovci</derivirana_varijabla>
  </DomainObject.Predmet.ProtustrankaWithAdress>
  <DomainObject.Predmet.ProtustrankaWithAdressOIB>
    <izvorni_sadrzaj>SRDIĆ jednostavno društvo s ograničenom odgovornošću za trgovinu i usluge, OIB 47187770077, Trg Slobode 8, 31216 Šodolovci</izvorni_sadrzaj>
    <derivirana_varijabla naziv="DomainObject.Predmet.ProtustrankaWithAdressOIB_1">SRDIĆ jednostavno društvo s ograničenom odgovornošću za trgovinu i usluge, OIB 47187770077, Trg Slobode 8, 31216 Šodolovci</derivirana_varijabla>
  </DomainObject.Predmet.ProtustrankaWithAdressOIB>
  <DomainObject.Predmet.ProtustrankaNazivFormated>
    <izvorni_sadrzaj>SRDIĆ jednostavno društvo s ograničenom odgovornošću za trgovinu i usluge</izvorni_sadrzaj>
    <derivirana_varijabla naziv="DomainObject.Predmet.ProtustrankaNazivFormated_1">SRDIĆ jednostavno društvo s ograničenom odgovornošću za trgovinu i usluge</derivirana_varijabla>
  </DomainObject.Predmet.ProtustrankaNazivFormated>
  <DomainObject.Predmet.ProtustrankaNazivFormatedOIB>
    <izvorni_sadrzaj>SRDIĆ jednostavno društvo s ograničenom odgovornošću za trgovinu i usluge, OIB 47187770077</izvorni_sadrzaj>
    <derivirana_varijabla naziv="DomainObject.Predmet.ProtustrankaNazivFormatedOIB_1">SRDIĆ jednostavno društvo s ograničenom odgovornošću za trgovinu i usluge, OIB 47187770077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SRDIĆ jednostavno društvo s ograničenom odgovornošću za trgovinu i usluge</item>
    </izvorni_sadrzaj>
    <derivirana_varijabla naziv="DomainObject.Predmet.ProtuStrankaListFormated_1">
      <item>SRDIĆ jednostavno društvo s ograničenom odgovornošću za trgovinu i usluge</item>
    </derivirana_varijabla>
  </DomainObject.Predmet.ProtuStrankaListFormated>
  <DomainObject.Predmet.ProtuStrankaListFormatedOIB>
    <izvorni_sadrzaj>
      <item>SRDIĆ jednostavno društvo s ograničenom odgovornošću za trgovinu i usluge, OIB 47187770077</item>
    </izvorni_sadrzaj>
    <derivirana_varijabla naziv="DomainObject.Predmet.ProtuStrankaListFormatedOIB_1">
      <item>SRDIĆ jednostavno društvo s ograničenom odgovornošću za trgovinu i usluge, OIB 47187770077</item>
    </derivirana_varijabla>
  </DomainObject.Predmet.ProtuStrankaListFormatedOIB>
  <DomainObject.Predmet.ProtuStrankaListFormatedWithAdress>
    <izvorni_sadrzaj>
      <item>SRDIĆ jednostavno društvo s ograničenom odgovornošću za trgovinu i usluge, Trg Slobode 8, 31216 Šodolovci</item>
    </izvorni_sadrzaj>
    <derivirana_varijabla naziv="DomainObject.Predmet.ProtuStrankaListFormatedWithAdress_1">
      <item>SRDIĆ jednostavno društvo s ograničenom odgovornošću za trgovinu i usluge, Trg Slobode 8, 31216 Šodolovci</item>
    </derivirana_varijabla>
  </DomainObject.Predmet.ProtuStrankaListFormatedWithAdress>
  <DomainObject.Predmet.ProtuStrankaListFormatedWithAdressOIB>
    <izvorni_sadrzaj>
      <item>SRDIĆ jednostavno društvo s ograničenom odgovornošću za trgovinu i usluge, OIB 47187770077, Trg Slobode 8, 31216 Šodolovci</item>
    </izvorni_sadrzaj>
    <derivirana_varijabla naziv="DomainObject.Predmet.ProtuStrankaListFormatedWithAdressOIB_1">
      <item>SRDIĆ jednostavno društvo s ograničenom odgovornošću za trgovinu i usluge, OIB 47187770077, Trg Slobode 8, 31216 Šodolovci</item>
    </derivirana_varijabla>
  </DomainObject.Predmet.ProtuStrankaListFormatedWithAdressOIB>
  <DomainObject.Predmet.ProtuStrankaListNazivFormated>
    <izvorni_sadrzaj>
      <item>SRDIĆ jednostavno društvo s ograničenom odgovornošću za trgovinu i usluge</item>
    </izvorni_sadrzaj>
    <derivirana_varijabla naziv="DomainObject.Predmet.ProtuStrankaListNazivFormated_1">
      <item>SRDIĆ jednostavno društvo s ograničenom odgovornošću za trgovinu i usluge</item>
    </derivirana_varijabla>
  </DomainObject.Predmet.ProtuStrankaListNazivFormated>
  <DomainObject.Predmet.ProtuStrankaListNazivFormatedOIB>
    <izvorni_sadrzaj>
      <item>SRDIĆ jednostavno društvo s ograničenom odgovornošću za trgovinu i usluge, OIB 47187770077</item>
    </izvorni_sadrzaj>
    <derivirana_varijabla naziv="DomainObject.Predmet.ProtuStrankaListNazivFormatedOIB_1">
      <item>SRDIĆ jednostavno društvo s ograničenom odgovornošću za trgovinu i usluge, OIB 47187770077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SRDIĆ jednostavno društvo s ograničenom odgovornošću za trgovinu i usluge</izvorni_sadrzaj>
    <derivirana_varijabla naziv="DomainObject.Predmet.ProtustrankaIDrugi_1">SRDIĆ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SRDIĆ jednostavno društvo s ograničenom odgovornošću za trgovinu i usluge, OIB 47187770077, Trg Slobode 8, 31216 Šodolovci</izvorni_sadrzaj>
    <derivirana_varijabla naziv="DomainObject.Predmet.ProtustrankaIDrugiAdressOIB_1">SRDIĆ jednostavno društvo s ograničenom odgovornošću za trgovinu i usluge, OIB 47187770077, Trg Slobode 8, 31216 Šodolovci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SRDIĆ jednostavno društvo s ograničenom odgovornošću za trgovinu i usluge</item>
    </izvorni_sadrzaj>
    <derivirana_varijabla naziv="DomainObject.Predmet.SudioniciListNaziv_1">
      <item>FINA RC OSIJEK</item>
      <item>SRDIĆ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SRDIĆ jednostavno društvo s ograničenom odgovornošću za trgovinu i usluge, OIB 47187770077, Trg Slobode 8,31216 Šodolovci</item>
    </izvorni_sadrzaj>
    <derivirana_varijabla naziv="DomainObject.Predmet.SudioniciListAdressOIB_1">
      <item>FINA RC OSIJEK, OIB 85821130368</item>
      <item>SRDIĆ jednostavno društvo s ograničenom odgovornošću za trgovinu i usluge, OIB 47187770077, Trg Slobode 8,31216 Šodolovci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47187770077</item>
    </izvorni_sadrzaj>
    <derivirana_varijabla naziv="DomainObject.Predmet.SudioniciListNazivOIB_1">
      <item>, OIB 85821130368</item>
      <item>, OIB 47187770077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9654C-4DCB-44F6-B76B-218DC5454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1841</properties:Characters>
  <properties:Lines>45</properties:Lines>
  <properties:Paragraphs>13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2016-08-24T07:15:00Z</cp:lastPrinted>
  <dcterms:modified xmlns:xsi="http://www.w3.org/2001/XMLSchema-instance" xsi:type="dcterms:W3CDTF">2016-08-24T07:16:00Z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