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2f93" w14:paraId="f072f93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BF03BC" w:rsidP="00AC36B8" w:rsidR="00BF03BC" w:rsidRPr="00BF03BC">
      <w:pPr>
        <w:ind w:firstLine="360"/>
        <w:jc w:val="right"/>
        <w:rPr>
          <w:b/>
        </w:rPr>
      </w:pPr>
      <w:r w:rsidRPr="00BF03BC">
        <w:rPr>
          <w:b/>
        </w:rPr>
        <w:t xml:space="preserve">JERE DUILO, Skradin, </w:t>
      </w:r>
    </w:p>
    <w:p w:rsidRDefault="00BF03BC" w:rsidP="00AC36B8" w:rsidR="000A46ED" w:rsidRPr="00BF03BC">
      <w:pPr>
        <w:ind w:firstLine="360"/>
        <w:jc w:val="right"/>
        <w:rPr>
          <w:b/>
        </w:rPr>
      </w:pPr>
      <w:r w:rsidRPr="00BF03BC">
        <w:rPr>
          <w:b/>
        </w:rPr>
        <w:t>Put Gradine 3</w:t>
      </w:r>
    </w:p>
    <w:p w:rsidRDefault="00C31F32" w:rsidP="00AC36B8" w:rsidR="00C31F32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C31F32">
        <w:t>40/16-4</w:t>
      </w:r>
      <w:r w:rsidR="001A7D41">
        <w:t xml:space="preserve"> </w:t>
      </w:r>
      <w:r w:rsidRPr="00B0613D">
        <w:t xml:space="preserve">od </w:t>
      </w:r>
      <w:r w:rsidR="008631E8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31F32">
        <w:t>BOGADI &amp; DUILO d.o.o., Skradin, Put Gradine 3, OIB:07028130994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8631E8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8631E8">
        <w:rPr>
          <w:bCs/>
        </w:rPr>
        <w:t>13,00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8631E8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8631E8">
        <w:rPr>
          <w:bCs/>
        </w:rPr>
        <w:t>13,10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8631E8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BF03BC">
      <w:t>340/16-6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631E8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D5F8B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D5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F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F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F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F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CD5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F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F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F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F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</izvorni_sadrzaj>
    <derivirana_varijabla naziv="DomainObject.Predmet.SudioniciListNaziv_1">
      <item>FINA - Podružnica Šibenik</item>
      <item>BOGADI &amp; DUILO društvo s ograničenom odgovornošću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</izvorni_sadrzaj>
    <derivirana_varijabla naziv="DomainObject.Predmet.SudioniciListNazivOIB_1">
      <item>, OIB 85821130368</item>
      <item>, OIB 07028130994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92BC2-F850-404E-B4EF-C2D491AFD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790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2016-03-15T13:52:00Z</dcterms:created>
  <dc:creator>Ardena Bajlo</dc:creator>
  <cp:lastModifiedBy>Merlina Klišmanić</cp:lastModifiedBy>
  <cp:lastPrinted>2016-03-22T13:30:00Z</cp:lastPrinted>
  <dcterms:modified xmlns:xsi="http://www.w3.org/2001/XMLSchema-instance" xsi:type="dcterms:W3CDTF">2016-04-01T06:55:00Z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