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9364" w14:paraId="aaf9364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1E2E34">
        <w:t>2950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1E2E34">
        <w:t>2950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1E2E34">
        <w:t>ADMIRAL ADRIATIC d.o.o., OIB 67838180579, Zagreb, Petra Hektorovića 2</w:t>
      </w:r>
      <w:r w:rsidR="009571F8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1E2E34">
        <w:t>13.911.047,23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67"/>
    <w:rsid w:val="000B6498"/>
    <w:rsid w:val="000E3190"/>
    <w:rsid w:val="00114EAD"/>
    <w:rsid w:val="00152412"/>
    <w:rsid w:val="00185571"/>
    <w:rsid w:val="001E2E34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E622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9571F8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CF1E32"/>
    <w:rsid w:val="00D01B78"/>
    <w:rsid w:val="00D66226"/>
    <w:rsid w:val="00EB6118"/>
    <w:rsid w:val="00EC113B"/>
    <w:rsid w:val="00EC3302"/>
    <w:rsid w:val="00ED6AA8"/>
    <w:rsid w:val="00F034D3"/>
    <w:rsid w:val="00F2627E"/>
    <w:rsid w:val="00F41337"/>
    <w:rsid w:val="00F543A1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2950</izvorni_sadrzaj>
    <derivirana_varijabla naziv="DomainObject.Predmet.Broj_1">2950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St-2950/2015</izvorni_sadrzaj>
    <derivirana_varijabla naziv="DomainObject.Predmet.OznakaBroj_1">St-2950/2015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ADMIRAL ADRIATIC d.o.o. zastupanog po punomoćniku TOMISLAV KRPINA; Jadranka Crnek-čović</izvorni_sadrzaj>
    <derivirana_varijabla naziv="DomainObject.Predmet.ProtustrankaFormated_1">  ADMIRAL ADRIATIC d.o.o. zastupanog po punomoćniku TOMISLAV KRPINA; Jadranka Crnek-čović</derivirana_varijabla>
  </DomainObject.Predmet.ProtustrankaFormated>
  <DomainObject.Predmet.ProtustrankaFormatedOIB>
    <izvorni_sadrzaj>  ADMIRAL ADRIATIC d.o.o., OIB 67838180579 zastupanog po punomoćniku TOMISLAV KRPINA; Jadranka Crnek-čović</izvorni_sadrzaj>
    <derivirana_varijabla naziv="DomainObject.Predmet.ProtustrankaFormatedOIB_1">  ADMIRAL ADRIATIC d.o.o., OIB 67838180579 zastupanog po punomoćniku TOMISLAV KRPINA; Jadranka Crnek-čović</derivirana_varijabla>
  </DomainObject.Predmet.ProtustrankaFormatedOIB>
  <DomainObject.Predmet.ProtustrankaFormatedWithAdress>
    <izvorni_sadrzaj> ADMIRAL ADRIATIC d.o.o., Petra Hektorovića 2, 10000 Zagreb zastupanog po punomoćniku TOMISLAV KRPINA; Jadranka Crnek-čović</izvorni_sadrzaj>
    <derivirana_varijabla naziv="DomainObject.Predmet.ProtustrankaFormatedWithAdress_1"> ADMIRAL ADRIATIC d.o.o., Petra Hektorovića 2, 10000 Zagreb zastupanog po punomoćniku TOMISLAV KRPINA; Jadranka Crnek-čović</derivirana_varijabla>
  </DomainObject.Predmet.ProtustrankaFormatedWithAdress>
  <DomainObject.Predmet.ProtustrankaFormatedWithAdressOIB>
    <izvorni_sadrzaj> ADMIRAL ADRIATIC d.o.o., OIB 67838180579, Petra Hektorovića 2, 10000 Zagreb zastupanog po punomoćniku TOMISLAV KRPINA; Jadranka Crnek-čović</izvorni_sadrzaj>
    <derivirana_varijabla naziv="DomainObject.Predmet.ProtustrankaFormatedWithAdressOIB_1"> ADMIRAL ADRIATIC d.o.o., OIB 67838180579, Petra Hektorovića 2, 10000 Zagreb zastupanog po punomoćniku TOMISLAV KRPINA; Jadranka Crnek-čović</derivirana_varijabla>
  </DomainObject.Predmet.ProtustrankaFormatedWithAdressOIB>
  <DomainObject.Predmet.ProtustrankaWithAdress>
    <izvorni_sadrzaj>ADMIRAL ADRIATIC d.o.o. Petra Hektorovića 2, 10000 Zagreb</izvorni_sadrzaj>
    <derivirana_varijabla naziv="DomainObject.Predmet.ProtustrankaWithAdress_1">ADMIRAL ADRIATIC d.o.o. Petra Hektorovića 2, 10000 Zagreb</derivirana_varijabla>
  </DomainObject.Predmet.ProtustrankaWithAdress>
  <DomainObject.Predmet.ProtustrankaWithAdressOIB>
    <izvorni_sadrzaj>ADMIRAL ADRIATIC d.o.o., OIB 67838180579, Petra Hektorovića 2, 10000 Zagreb</izvorni_sadrzaj>
    <derivirana_varijabla naziv="DomainObject.Predmet.ProtustrankaWithAdressOIB_1">ADMIRAL ADRIATIC d.o.o., OIB 67838180579, Petra Hektorovića 2, 10000 Zagreb</derivirana_varijabla>
  </DomainObject.Predmet.ProtustrankaWithAdressOIB>
  <DomainObject.Predmet.ProtustrankaNazivFormated>
    <izvorni_sadrzaj>ADMIRAL ADRIATIC d.o.o.</izvorni_sadrzaj>
    <derivirana_varijabla naziv="DomainObject.Predmet.ProtustrankaNazivFormated_1">ADMIRAL ADRIATIC d.o.o.</derivirana_varijabla>
  </DomainObject.Predmet.ProtustrankaNazivFormated>
  <DomainObject.Predmet.ProtustrankaNazivFormatedOIB>
    <izvorni_sadrzaj>ADMIRAL ADRIATIC d.o.o., OIB 67838180579</izvorni_sadrzaj>
    <derivirana_varijabla naziv="DomainObject.Predmet.ProtustrankaNazivFormatedOIB_1">ADMIRAL ADRIATIC d.o.o., OIB 67838180579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ADMIRAL ADRIATIC d.o.o. zastupanog po punomoćniku TOMISLAV KRPINA; Jadranka Crnek-čović</item>
    </izvorni_sadrzaj>
    <derivirana_varijabla naziv="DomainObject.Predmet.ProtuStrankaListFormated_1">
      <item>ADMIRAL ADRIATIC d.o.o. zastupanog po punomoćniku TOMISLAV KRPINA; Jadranka Crnek-čović</item>
    </derivirana_varijabla>
  </DomainObject.Predmet.ProtuStrankaListFormated>
  <DomainObject.Predmet.ProtuStrankaListFormatedOIB>
    <izvorni_sadrzaj>
      <item>ADMIRAL ADRIATIC d.o.o., OIB 67838180579 zastupanog po punomoćniku TOMISLAV KRPINA; Jadranka Crnek-čović</item>
    </izvorni_sadrzaj>
    <derivirana_varijabla naziv="DomainObject.Predmet.ProtuStrankaListFormatedOIB_1">
      <item>ADMIRAL ADRIATIC d.o.o., OIB 67838180579 zastupanog po punomoćniku TOMISLAV KRPINA; Jadranka Crnek-čović</item>
    </derivirana_varijabla>
  </DomainObject.Predmet.ProtuStrankaListFormatedOIB>
  <DomainObject.Predmet.ProtuStrankaListFormatedWithAdress>
    <izvorni_sadrzaj>
      <item>ADMIRAL ADRIATIC d.o.o., Petra Hektorovića 2, 10000 Zagreb zastupanog po punomoćniku TOMISLAV KRPINA; Jadranka Crnek-čović</item>
    </izvorni_sadrzaj>
    <derivirana_varijabla naziv="DomainObject.Predmet.ProtuStrankaListFormatedWithAdress_1">
      <item>ADMIRAL ADRIATIC d.o.o., Petra Hektorovića 2, 10000 Zagreb zastupanog po punomoćniku TOMISLAV KRPINA; Jadranka Crnek-čović</item>
    </derivirana_varijabla>
  </DomainObject.Predmet.ProtuStrankaListFormatedWithAdress>
  <DomainObject.Predmet.ProtuStrankaListFormatedWithAdressOIB>
    <izvorni_sadrzaj>
      <item>ADMIRAL ADRIATIC d.o.o., OIB 67838180579, Petra Hektorovića 2, 10000 Zagreb zastupanog po punomoćniku TOMISLAV KRPINA; Jadranka Crnek-čović</item>
    </izvorni_sadrzaj>
    <derivirana_varijabla naziv="DomainObject.Predmet.ProtuStrankaListFormatedWithAdressOIB_1">
      <item>ADMIRAL ADRIATIC d.o.o., OIB 67838180579, Petra Hektorovića 2, 10000 Zagreb zastupanog po punomoćniku TOMISLAV KRPINA; Jadranka Crnek-čović</item>
    </derivirana_varijabla>
  </DomainObject.Predmet.ProtuStrankaListFormatedWithAdressOIB>
  <DomainObject.Predmet.ProtuStrankaListNazivFormated>
    <izvorni_sadrzaj>
      <item>ADMIRAL ADRIATIC d.o.o.</item>
    </izvorni_sadrzaj>
    <derivirana_varijabla naziv="DomainObject.Predmet.ProtuStrankaListNazivFormated_1">
      <item>ADMIRAL ADRIATIC d.o.o.</item>
    </derivirana_varijabla>
  </DomainObject.Predmet.ProtuStrankaListNazivFormated>
  <DomainObject.Predmet.ProtuStrankaListNazivFormatedOIB>
    <izvorni_sadrzaj>
      <item>ADMIRAL ADRIATIC d.o.o., OIB 67838180579</item>
    </izvorni_sadrzaj>
    <derivirana_varijabla naziv="DomainObject.Predmet.ProtuStrankaListNazivFormatedOIB_1">
      <item>ADMIRAL ADRIATIC d.o.o., OIB 67838180579</item>
    </derivirana_varijabla>
  </DomainObject.Predmet.ProtuStrankaListNazivFormatedOIB>
  <DomainObject.Predmet.OstaliListFormated>
    <izvorni_sadrzaj>
      <item>TOMISLAV KRPINA punomoćnik sudionika u postupku ADMIRAL ADRIATIC d.o.o.</item>
      <item>Jadranka Crnek-čović punomoćnik sudionika u postupku ADMIRAL ADRIATIC d.o.o.</item>
    </izvorni_sadrzaj>
    <derivirana_varijabla naziv="DomainObject.Predmet.OstaliListFormated_1">
      <item>TOMISLAV KRPINA punomoćnik sudionika u postupku ADMIRAL ADRIATIC d.o.o.</item>
      <item>Jadranka Crnek-čović punomoćnik sudionika u postupku ADMIRAL ADRIATIC d.o.o.</item>
    </derivirana_varijabla>
  </DomainObject.Predmet.OstaliListFormated>
  <DomainObject.Predmet.OstaliListFormatedOIB>
    <izvorni_sadrzaj>
      <item>TOMISLAV KRPINA, OIB 24539195431 punomoćnik sudionika u postupku ADMIRAL ADRIATIC d.o.o.</item>
      <item>Jadranka Crnek-čović, OIB 69261199391 punomoćnik sudionika u postupku ADMIRAL ADRIATIC d.o.o.</item>
    </izvorni_sadrzaj>
    <derivirana_varijabla naziv="DomainObject.Predmet.OstaliListFormatedOIB_1">
      <item>TOMISLAV KRPINA, OIB 24539195431 punomoćnik sudionika u postupku ADMIRAL ADRIATIC d.o.o.</item>
      <item>Jadranka Crnek-čović, OIB 69261199391 punomoćnik sudionika u postupku ADMIRAL ADRIATIC d.o.o.</item>
    </derivirana_varijabla>
  </DomainObject.Predmet.OstaliListFormatedOIB>
  <DomainObject.Predmet.OstaliListFormatedWithAdress>
    <izvorni_sadrzaj>
      <item>TOMISLAV KRPINA, I. Rebro 6E, 10360 Sesvete punomoćnik sudionika u postupku ADMIRAL ADRIATIC d.o.o.</item>
      <item>Jadranka Crnek-čović, Utinjska 11, 10000 Zagreb punomoćnik sudionika u postupku ADMIRAL ADRIATIC d.o.o.</item>
    </izvorni_sadrzaj>
    <derivirana_varijabla naziv="DomainObject.Predmet.OstaliListFormatedWithAdress_1">
      <item>TOMISLAV KRPINA, I. Rebro 6E, 10360 Sesvete punomoćnik sudionika u postupku ADMIRAL ADRIATIC d.o.o.</item>
      <item>Jadranka Crnek-čović, Utinjska 11, 10000 Zagreb punomoćnik sudionika u postupku ADMIRAL ADRIATIC d.o.o.</item>
    </derivirana_varijabla>
  </DomainObject.Predmet.OstaliListFormatedWithAdress>
  <DomainObject.Predmet.OstaliListFormatedWithAdressOIB>
    <izvorni_sadrzaj>
      <item>TOMISLAV KRPINA, OIB 24539195431, I. Rebro 6E, 10360 Sesvete punomoćnik sudionika u postupku ADMIRAL ADRIATIC d.o.o.</item>
      <item>Jadranka Crnek-čović, OIB 69261199391, Utinjska 11, 10000 Zagreb punomoćnik sudionika u postupku ADMIRAL ADRIATIC d.o.o.</item>
    </izvorni_sadrzaj>
    <derivirana_varijabla naziv="DomainObject.Predmet.OstaliListFormatedWithAdressOIB_1">
      <item>TOMISLAV KRPINA, OIB 24539195431, I. Rebro 6E, 10360 Sesvete punomoćnik sudionika u postupku ADMIRAL ADRIATIC d.o.o.</item>
      <item>Jadranka Crnek-čović, OIB 69261199391, Utinjska 11, 10000 Zagreb punomoćnik sudionika u postupku ADMIRAL ADRIATIC d.o.o.</item>
    </derivirana_varijabla>
  </DomainObject.Predmet.OstaliListFormatedWithAdressOIB>
  <DomainObject.Predmet.OstaliListNazivFormated>
    <izvorni_sadrzaj>
      <item>TOMISLAV KRPINA</item>
      <item>Jadranka Crnek-čović</item>
    </izvorni_sadrzaj>
    <derivirana_varijabla naziv="DomainObject.Predmet.OstaliListNazivFormated_1">
      <item>TOMISLAV KRPINA</item>
      <item>Jadranka Crnek-čović</item>
    </derivirana_varijabla>
  </DomainObject.Predmet.OstaliListNazivFormated>
  <DomainObject.Predmet.OstaliListNazivFormatedOIB>
    <izvorni_sadrzaj>
      <item>TOMISLAV KRPINA, OIB 24539195431</item>
      <item>Jadranka Crnek-čović, OIB 69261199391</item>
    </izvorni_sadrzaj>
    <derivirana_varijabla naziv="DomainObject.Predmet.OstaliListNazivFormatedOIB_1">
      <item>TOMISLAV KRPINA, OIB 24539195431</item>
      <item>Jadranka Crnek-čović, OIB 69261199391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ADMIRAL ADRIATIC d.o.o.</izvorni_sadrzaj>
    <derivirana_varijabla naziv="DomainObject.Predmet.ProtustrankaIDrugi_1">ADMIRAL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ADMIRAL ADRIATIC d.o.o., OIB 67838180579, Petra Hektorovića 2, 10000 Zagreb</izvorni_sadrzaj>
    <derivirana_varijabla naziv="DomainObject.Predmet.ProtustrankaIDrugiAdressOIB_1">ADMIRAL ADRIATIC d.o.o., OIB 67838180579,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ADMIRAL ADRIATIC d.o.o.</item>
      <item>TOMISLAV KRPINA</item>
      <item>Jadranka Crnek-čović</item>
    </izvorni_sadrzaj>
    <derivirana_varijabla naziv="DomainObject.Predmet.SudioniciListNaziv_1">
      <item>FINA Regionalni centar Zagreb</item>
      <item>ADMIRAL ADRIATIC d.o.o.</item>
      <item>TOMISLAV KRPINA</item>
      <item>Jadranka Crnek-čović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ADMIRAL ADRIATIC d.o.o., OIB 67838180579, Petra Hektorovića 2,10000 Zagreb</item>
      <item>TOMISLAV KRPINA, OIB 24539195431, I. Rebro 6E,10360 Sesvete</item>
      <item>Jadranka Crnek-čović, OIB 69261199391, Utinjska 11,10000 Zagreb</item>
    </izvorni_sadrzaj>
    <derivirana_varijabla naziv="DomainObject.Predmet.SudioniciListAdressOIB_1">
      <item>FINA Regionalni centar Zagreb, OIB 85821130368, Trg svibanjskih žrtava 1995. 1,10000 Zagreb</item>
      <item>ADMIRAL ADRIATIC d.o.o., OIB 67838180579, Petra Hektorovića 2,10000 Zagreb</item>
      <item>TOMISLAV KRPINA, OIB 24539195431, I. Rebro 6E,10360 Sesvete</item>
      <item>Jadranka Crnek-čović, OIB 69261199391, Utinjska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67838180579</item>
      <item>, OIB 24539195431</item>
      <item>, OIB 69261199391</item>
    </izvorni_sadrzaj>
    <derivirana_varijabla naziv="DomainObject.Predmet.SudioniciListNazivOIB_1">
      <item>, OIB 85821130368</item>
      <item>, OIB 67838180579</item>
      <item>, OIB 24539195431</item>
      <item>, OIB 69261199391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1295</properties:Characters>
  <properties:Lines>44</properties:Lines>
  <properties:Paragraphs>15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2015-12-04T09:55:00Z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