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7fa6" w14:paraId="19f7fa6" w:rsidRDefault="00AE649C" w:rsidP="00FA5B5E" w:rsidR="00AE649C" w:rsidRPr="00B76F3C">
      <w:pPr>
        <w:pStyle w:val="Naslov3"/>
        <w15:collapsed w:val="false"/>
      </w:pPr>
    </w:p>
    <w:p w:rsidRDefault="00C1214F" w:rsidP="00C1214F" w:rsidR="00C1214F" w:rsidRPr="00C1214F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C1214F">
        <w:rPr>
          <w:rFonts w:cs="Times New Roman" w:eastAsia="Times New Roman"/>
          <w:lang w:eastAsia="hr-HR"/>
        </w:rPr>
        <w:t>Posl</w:t>
      </w:r>
      <w:proofErr w:type="spellEnd"/>
      <w:r w:rsidRPr="00C1214F">
        <w:rPr>
          <w:rFonts w:cs="Times New Roman" w:eastAsia="Times New Roman"/>
          <w:lang w:eastAsia="hr-HR"/>
        </w:rPr>
        <w:t xml:space="preserve">. br. 3 </w:t>
      </w:r>
      <w:proofErr w:type="spellStart"/>
      <w:r w:rsidRPr="00C1214F">
        <w:rPr>
          <w:rFonts w:cs="Times New Roman" w:eastAsia="Times New Roman"/>
          <w:lang w:eastAsia="hr-HR"/>
        </w:rPr>
        <w:t>Stpn</w:t>
      </w:r>
      <w:proofErr w:type="spellEnd"/>
      <w:r w:rsidRPr="00C1214F">
        <w:rPr>
          <w:rFonts w:cs="Times New Roman" w:eastAsia="Times New Roman"/>
          <w:lang w:eastAsia="hr-HR"/>
        </w:rPr>
        <w:t>-19/15-13</w:t>
      </w:r>
    </w:p>
    <w:p w:rsidRDefault="00C1214F" w:rsidP="00C1214F" w:rsidR="00C1214F" w:rsidRPr="00C1214F">
      <w:pPr>
        <w:spacing w:after="0"/>
        <w:rPr>
          <w:rFonts w:cs="Times New Roman" w:eastAsia="Times New Roman"/>
          <w:lang w:eastAsia="hr-HR"/>
        </w:rPr>
      </w:pPr>
    </w:p>
    <w:p w:rsidRDefault="00C1214F" w:rsidP="00C1214F" w:rsidR="00C1214F" w:rsidRPr="00C1214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1214F" w:rsidP="00C1214F" w:rsidR="00C1214F" w:rsidRPr="00C1214F">
      <w:pPr>
        <w:spacing w:after="0"/>
        <w:ind w:firstLine="708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REPUBLIKA HRVATSKA</w:t>
      </w:r>
    </w:p>
    <w:p w:rsidRDefault="00C1214F" w:rsidP="00C1214F" w:rsidR="00C1214F" w:rsidRPr="00C1214F">
      <w:pPr>
        <w:spacing w:after="0"/>
        <w:ind w:firstLine="708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TRGOVAČKI SUD U ZADRU</w:t>
      </w:r>
    </w:p>
    <w:p w:rsidRDefault="00C1214F" w:rsidP="00C1214F" w:rsidR="00C1214F" w:rsidRPr="00C1214F">
      <w:pPr>
        <w:spacing w:after="0"/>
        <w:ind w:firstLine="708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Dr. Franje Tuđmana 35, Zadar</w:t>
      </w:r>
    </w:p>
    <w:p w:rsidRDefault="00C1214F" w:rsidP="00C1214F" w:rsidR="00C1214F" w:rsidRPr="00C1214F">
      <w:pPr>
        <w:spacing w:after="0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ab/>
      </w:r>
      <w:r w:rsidRPr="00C1214F">
        <w:rPr>
          <w:rFonts w:cs="Times New Roman" w:eastAsia="Times New Roman"/>
          <w:lang w:eastAsia="hr-HR"/>
        </w:rPr>
        <w:tab/>
      </w:r>
      <w:r w:rsidRPr="00C1214F">
        <w:rPr>
          <w:rFonts w:cs="Times New Roman" w:eastAsia="Times New Roman"/>
          <w:lang w:eastAsia="hr-HR"/>
        </w:rPr>
        <w:tab/>
      </w:r>
      <w:r w:rsidRPr="00C1214F">
        <w:rPr>
          <w:rFonts w:cs="Times New Roman" w:eastAsia="Times New Roman"/>
          <w:lang w:eastAsia="hr-HR"/>
        </w:rPr>
        <w:tab/>
      </w:r>
      <w:r w:rsidRPr="00C1214F">
        <w:rPr>
          <w:rFonts w:cs="Times New Roman" w:eastAsia="Times New Roman"/>
          <w:lang w:eastAsia="hr-HR"/>
        </w:rPr>
        <w:tab/>
      </w:r>
      <w:r w:rsidRPr="00C1214F">
        <w:rPr>
          <w:rFonts w:cs="Times New Roman" w:eastAsia="Times New Roman"/>
          <w:lang w:eastAsia="hr-HR"/>
        </w:rPr>
        <w:tab/>
      </w:r>
    </w:p>
    <w:p w:rsidRDefault="00C1214F" w:rsidP="00C1214F" w:rsidR="00C1214F" w:rsidRPr="00C1214F">
      <w:pPr>
        <w:spacing w:after="0"/>
        <w:rPr>
          <w:rFonts w:cs="Times New Roman" w:eastAsia="Times New Roman"/>
          <w:lang w:eastAsia="hr-HR"/>
        </w:rPr>
      </w:pPr>
    </w:p>
    <w:p w:rsidRDefault="00C1214F" w:rsidP="00C1214F" w:rsidR="00C1214F" w:rsidRPr="00C1214F">
      <w:pPr>
        <w:spacing w:after="0"/>
        <w:jc w:val="center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R E P U B L I K A  H R V A T S K A</w:t>
      </w:r>
    </w:p>
    <w:p w:rsidRDefault="00C1214F" w:rsidP="00C1214F" w:rsidR="00C1214F" w:rsidRPr="00C121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214F" w:rsidP="00C1214F" w:rsidR="00C1214F" w:rsidRPr="00C1214F">
      <w:pPr>
        <w:spacing w:after="0"/>
        <w:jc w:val="center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R J E Š E N J E</w:t>
      </w:r>
    </w:p>
    <w:p w:rsidRDefault="00C1214F" w:rsidP="00C1214F" w:rsidR="00C1214F" w:rsidRPr="00C1214F">
      <w:pPr>
        <w:spacing w:after="0"/>
        <w:rPr>
          <w:rFonts w:cs="Times New Roman" w:eastAsia="Times New Roman"/>
          <w:lang w:eastAsia="hr-HR"/>
        </w:rPr>
      </w:pPr>
    </w:p>
    <w:p w:rsidRDefault="00C1214F" w:rsidP="00C1214F" w:rsidR="00C1214F" w:rsidRPr="00C1214F">
      <w:pPr>
        <w:spacing w:after="0"/>
        <w:jc w:val="both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ab/>
        <w:t xml:space="preserve">Trgovački sud u Zadru, OIB:39670464653, po stečajnoj sutkinji Tini Grgas,  povodom prijedloga dužnika LUIS TRADE d.o.o., Šibenik, </w:t>
      </w:r>
      <w:proofErr w:type="spellStart"/>
      <w:r w:rsidRPr="00C1214F">
        <w:rPr>
          <w:rFonts w:cs="Times New Roman" w:eastAsia="Times New Roman"/>
          <w:lang w:eastAsia="hr-HR"/>
        </w:rPr>
        <w:t>Mandalinskih</w:t>
      </w:r>
      <w:proofErr w:type="spellEnd"/>
      <w:r w:rsidRPr="00C1214F">
        <w:rPr>
          <w:rFonts w:cs="Times New Roman" w:eastAsia="Times New Roman"/>
          <w:lang w:eastAsia="hr-HR"/>
        </w:rPr>
        <w:t xml:space="preserve"> žrtava 11d, OIB: 59925928339, zastupanog po direktorici Kosovki </w:t>
      </w:r>
      <w:proofErr w:type="spellStart"/>
      <w:r w:rsidRPr="00C1214F">
        <w:rPr>
          <w:rFonts w:cs="Times New Roman" w:eastAsia="Times New Roman"/>
          <w:lang w:eastAsia="hr-HR"/>
        </w:rPr>
        <w:t>Lokas</w:t>
      </w:r>
      <w:proofErr w:type="spellEnd"/>
      <w:r w:rsidRPr="00C1214F">
        <w:rPr>
          <w:rFonts w:cs="Times New Roman" w:eastAsia="Times New Roman"/>
          <w:lang w:eastAsia="hr-HR"/>
        </w:rPr>
        <w:t xml:space="preserve">, za sklapanje </w:t>
      </w:r>
      <w:proofErr w:type="spellStart"/>
      <w:r w:rsidRPr="00C1214F">
        <w:rPr>
          <w:rFonts w:cs="Times New Roman" w:eastAsia="Times New Roman"/>
          <w:lang w:eastAsia="hr-HR"/>
        </w:rPr>
        <w:t>predstečajne</w:t>
      </w:r>
      <w:proofErr w:type="spellEnd"/>
      <w:r w:rsidRPr="00C1214F">
        <w:rPr>
          <w:rFonts w:cs="Times New Roman" w:eastAsia="Times New Roman"/>
          <w:lang w:eastAsia="hr-HR"/>
        </w:rPr>
        <w:t xml:space="preserve"> nagodbe 16. rujna 2015. </w:t>
      </w:r>
    </w:p>
    <w:p w:rsidRDefault="00C1214F" w:rsidP="00C1214F" w:rsidR="00C1214F" w:rsidRPr="00C1214F">
      <w:pPr>
        <w:spacing w:after="0"/>
        <w:rPr>
          <w:rFonts w:cs="Times New Roman" w:eastAsia="Times New Roman"/>
          <w:lang w:eastAsia="hr-HR"/>
        </w:rPr>
      </w:pPr>
    </w:p>
    <w:p w:rsidRDefault="00C1214F" w:rsidP="00C1214F" w:rsidR="00C1214F" w:rsidRPr="00C1214F">
      <w:pPr>
        <w:spacing w:after="0"/>
        <w:jc w:val="center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r i j e š i o   j e</w:t>
      </w:r>
    </w:p>
    <w:p w:rsidRDefault="00C1214F" w:rsidP="00C1214F" w:rsidR="00C1214F" w:rsidRPr="00C121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214F" w:rsidP="00C1214F" w:rsidR="00C1214F" w:rsidRPr="00C121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 xml:space="preserve">I. Odgađa se ročište radi sklapanja </w:t>
      </w:r>
      <w:proofErr w:type="spellStart"/>
      <w:r w:rsidRPr="00C1214F">
        <w:rPr>
          <w:rFonts w:cs="Times New Roman" w:eastAsia="Times New Roman"/>
          <w:lang w:eastAsia="hr-HR"/>
        </w:rPr>
        <w:t>predstečajne</w:t>
      </w:r>
      <w:proofErr w:type="spellEnd"/>
      <w:r w:rsidRPr="00C1214F">
        <w:rPr>
          <w:rFonts w:cs="Times New Roman" w:eastAsia="Times New Roman"/>
          <w:lang w:eastAsia="hr-HR"/>
        </w:rPr>
        <w:t xml:space="preserve"> nagodbe nad dužnikom LUIS TRADE d.o.o., Šibenik, </w:t>
      </w:r>
      <w:proofErr w:type="spellStart"/>
      <w:r w:rsidRPr="00C1214F">
        <w:rPr>
          <w:rFonts w:cs="Times New Roman" w:eastAsia="Times New Roman"/>
          <w:lang w:eastAsia="hr-HR"/>
        </w:rPr>
        <w:t>Mandalinskih</w:t>
      </w:r>
      <w:proofErr w:type="spellEnd"/>
      <w:r w:rsidRPr="00C1214F">
        <w:rPr>
          <w:rFonts w:cs="Times New Roman" w:eastAsia="Times New Roman"/>
          <w:lang w:eastAsia="hr-HR"/>
        </w:rPr>
        <w:t xml:space="preserve"> žrtava 11d, OIB: 59925928339, </w:t>
      </w:r>
    </w:p>
    <w:p w:rsidRDefault="00C1214F" w:rsidP="00C1214F" w:rsidR="00C1214F" w:rsidRPr="00C121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1214F" w:rsidP="00C1214F" w:rsidR="00C1214F" w:rsidRPr="00C1214F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C1214F">
        <w:rPr>
          <w:rFonts w:cs="Times New Roman" w:eastAsia="Times New Roman"/>
          <w:u w:val="single"/>
          <w:lang w:eastAsia="hr-HR"/>
        </w:rPr>
        <w:t>koje je bilo zakazano za 2. listopada 2015. u 09,00 sati u zgradi Stalne službe ovog suda u Šibeniku, dok će se novo zakazati naknadno pismenim putem.</w:t>
      </w:r>
    </w:p>
    <w:p w:rsidRDefault="00C1214F" w:rsidP="00C1214F" w:rsidR="00C1214F" w:rsidRPr="00C1214F">
      <w:pPr>
        <w:spacing w:after="0"/>
        <w:ind w:left="1065"/>
        <w:jc w:val="center"/>
        <w:rPr>
          <w:rFonts w:cs="Times New Roman" w:eastAsia="Times New Roman"/>
          <w:u w:val="single"/>
          <w:lang w:eastAsia="hr-HR"/>
        </w:rPr>
      </w:pPr>
    </w:p>
    <w:p w:rsidRDefault="00C1214F" w:rsidP="00C1214F" w:rsidR="00C1214F" w:rsidRPr="00C121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II. O odgodi ročišta iz točke I. ovog rješenja oglasom se obavještavaju dužnik i svi vjerovnici dužnika.</w:t>
      </w:r>
    </w:p>
    <w:p w:rsidRDefault="00C1214F" w:rsidP="00C1214F" w:rsidR="00C1214F" w:rsidRPr="00C121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1214F" w:rsidP="00C1214F" w:rsidR="00C1214F" w:rsidRPr="00C1214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III. Oglas o novom ročištu će biti objavljen isticanjem na e-oglasnoj ploči ovog suda i objavom na web-stranici Financijske agencije, Regionalni centar Split, najkasnije 8 dana prije dana održavanja ročišta.</w:t>
      </w:r>
    </w:p>
    <w:p w:rsidRDefault="00C1214F" w:rsidP="00C1214F" w:rsidR="00C1214F" w:rsidRPr="00C1214F">
      <w:pPr>
        <w:spacing w:after="0"/>
        <w:jc w:val="both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ab/>
      </w:r>
    </w:p>
    <w:p w:rsidRDefault="00C1214F" w:rsidP="00C1214F" w:rsidR="00C1214F" w:rsidRPr="00C1214F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U Zadru 16. rujna 2015.</w:t>
      </w:r>
    </w:p>
    <w:p w:rsidRDefault="00C1214F" w:rsidP="00C1214F" w:rsidR="00C1214F" w:rsidRPr="00C1214F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C1214F" w:rsidP="00C1214F" w:rsidR="00C1214F" w:rsidRPr="00C1214F">
      <w:pPr>
        <w:spacing w:after="0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 xml:space="preserve">Za točnost </w:t>
      </w:r>
      <w:proofErr w:type="spellStart"/>
      <w:r w:rsidRPr="00C1214F">
        <w:rPr>
          <w:rFonts w:cs="Times New Roman" w:eastAsia="Times New Roman"/>
          <w:lang w:eastAsia="hr-HR"/>
        </w:rPr>
        <w:t>otpravka</w:t>
      </w:r>
      <w:proofErr w:type="spellEnd"/>
      <w:r w:rsidRPr="00C1214F">
        <w:rPr>
          <w:rFonts w:cs="Times New Roman" w:eastAsia="Times New Roman"/>
          <w:lang w:eastAsia="hr-HR"/>
        </w:rPr>
        <w:t>-ovlaštena službenica:                                                    SUTKINJA:</w:t>
      </w:r>
    </w:p>
    <w:p w:rsidRDefault="00C1214F" w:rsidP="00C1214F" w:rsidR="00C1214F" w:rsidRPr="00C1214F">
      <w:pPr>
        <w:spacing w:after="0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Nena Mužanović                                                                                            Tina Grgas, v.r.</w:t>
      </w:r>
    </w:p>
    <w:p w:rsidRDefault="00C1214F" w:rsidP="00C1214F" w:rsidR="00C1214F" w:rsidRPr="00C1214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C1214F" w:rsidP="00C1214F" w:rsidR="00C1214F" w:rsidRPr="00C1214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UPUTA O PRAVNOM LIJEKU:</w:t>
      </w:r>
    </w:p>
    <w:p w:rsidRDefault="00C1214F" w:rsidP="00C1214F" w:rsidR="00C1214F" w:rsidRPr="00C1214F">
      <w:pPr>
        <w:spacing w:after="0"/>
        <w:jc w:val="both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Protiv ovog rješenja nije dopuštena žalba.</w:t>
      </w:r>
    </w:p>
    <w:p w:rsidRDefault="00C1214F" w:rsidP="00C1214F" w:rsidR="00C1214F" w:rsidRPr="00C1214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1214F" w:rsidP="00C1214F" w:rsidR="00C1214F" w:rsidRPr="00C1214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1214F">
        <w:rPr>
          <w:rFonts w:cs="Times New Roman" w:eastAsia="Times New Roman"/>
          <w:bCs/>
          <w:lang w:eastAsia="hr-HR"/>
        </w:rPr>
        <w:t>DNA :</w:t>
      </w:r>
    </w:p>
    <w:p w:rsidRDefault="00C1214F" w:rsidP="00C1214F" w:rsidR="00C1214F" w:rsidRPr="00C1214F">
      <w:pPr>
        <w:spacing w:after="0"/>
        <w:jc w:val="both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 xml:space="preserve">- Dužniku po </w:t>
      </w:r>
      <w:proofErr w:type="spellStart"/>
      <w:r w:rsidRPr="00C1214F">
        <w:rPr>
          <w:rFonts w:cs="Times New Roman" w:eastAsia="Times New Roman"/>
          <w:lang w:eastAsia="hr-HR"/>
        </w:rPr>
        <w:t>zz</w:t>
      </w:r>
      <w:proofErr w:type="spellEnd"/>
      <w:r w:rsidRPr="00C1214F">
        <w:rPr>
          <w:rFonts w:cs="Times New Roman" w:eastAsia="Times New Roman"/>
          <w:lang w:eastAsia="hr-HR"/>
        </w:rPr>
        <w:t xml:space="preserve"> (na adresu </w:t>
      </w:r>
      <w:proofErr w:type="spellStart"/>
      <w:r w:rsidRPr="00C1214F">
        <w:rPr>
          <w:rFonts w:cs="Times New Roman" w:eastAsia="Times New Roman"/>
          <w:lang w:eastAsia="hr-HR"/>
        </w:rPr>
        <w:t>Bioci</w:t>
      </w:r>
      <w:proofErr w:type="spellEnd"/>
      <w:r w:rsidRPr="00C1214F">
        <w:rPr>
          <w:rFonts w:cs="Times New Roman" w:eastAsia="Times New Roman"/>
          <w:lang w:eastAsia="hr-HR"/>
        </w:rPr>
        <w:t xml:space="preserve"> 4, Šibenik)</w:t>
      </w:r>
    </w:p>
    <w:p w:rsidRDefault="00C1214F" w:rsidP="00C1214F" w:rsidR="00C1214F" w:rsidRPr="00C1214F">
      <w:pPr>
        <w:spacing w:after="0"/>
        <w:jc w:val="both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 xml:space="preserve">- FINA-Regionalni centar Split uz dopis </w:t>
      </w:r>
    </w:p>
    <w:p w:rsidRDefault="00C1214F" w:rsidP="00C1214F" w:rsidR="00C1214F" w:rsidRPr="00C1214F">
      <w:pPr>
        <w:spacing w:after="0"/>
        <w:jc w:val="both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- MF, Porezna uprava Šibenik</w:t>
      </w:r>
    </w:p>
    <w:p w:rsidRDefault="00C1214F" w:rsidP="00C1214F" w:rsidR="00C1214F" w:rsidRPr="00C1214F">
      <w:pPr>
        <w:spacing w:after="0"/>
        <w:jc w:val="both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- e-Oglasna ploča suda</w:t>
      </w:r>
    </w:p>
    <w:p w:rsidRDefault="00C1214F" w:rsidP="00C1214F" w:rsidR="00C1214F" w:rsidRPr="00C1214F">
      <w:pPr>
        <w:spacing w:after="0"/>
        <w:jc w:val="both"/>
        <w:rPr>
          <w:rFonts w:cs="Times New Roman" w:eastAsia="Times New Roman"/>
          <w:lang w:eastAsia="hr-HR"/>
        </w:rPr>
      </w:pPr>
      <w:r w:rsidRPr="00C1214F">
        <w:rPr>
          <w:rFonts w:cs="Times New Roman" w:eastAsia="Times New Roman"/>
          <w:lang w:eastAsia="hr-HR"/>
        </w:rPr>
        <w:t>- U spis</w:t>
      </w:r>
    </w:p>
    <w:p w:rsidRDefault="00C1214F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14F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65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Stpn-19/2015-12</izvorni_sadrzaj>
    <derivirana_varijabla naziv="DomainObject.Oznaka_1">Stpn-19/2015-12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Stpn-19/2015</izvorni_sadrzaj>
    <derivirana_varijabla naziv="DomainObject.Predmet.OznakaBroj_1">Stpn-19/2015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LUIS TRADE, društvo s ograničenom odgovornošću za trgovinu i uvoz-izvoz</izvorni_sadrzaj>
    <derivirana_varijabla naziv="DomainObject.Predmet.StrankaFormated_1">  LUIS TRADE, društvo s ograničenom odgovornošću za trgovinu i uvoz-izvoz</derivirana_varijabla>
  </DomainObject.Predmet.StrankaFormated>
  <DomainObject.Predmet.StrankaFormatedOIB>
    <izvorni_sadrzaj>  LUIS TRADE, društvo s ograničenom odgovornošću za trgovinu i uvoz-izvoz, OIB 59925928339</izvorni_sadrzaj>
    <derivirana_varijabla naziv="DomainObject.Predmet.StrankaFormatedOIB_1">  LUIS TRADE, društvo s ograničenom odgovornošću za trgovinu i uvoz-izvoz, OIB 59925928339</derivirana_varijabla>
  </DomainObject.Predmet.StrankaFormatedOIB>
  <DomainObject.Predmet.StrankaFormatedWithAdress>
    <izvorni_sadrzaj> LUIS TRADE, društvo s ograničenom odgovornošću za trgovinu i uvoz-izvoz, POŠTU SLATI NA ADRESU: Bioci 4 - Mandalinskih žrtava 11 d, 22000 Šibenik</izvorni_sadrzaj>
    <derivirana_varijabla naziv="DomainObject.Predmet.StrankaFormatedWithAdress_1"> LUIS TRADE, društvo s ograničenom odgovornošću za trgovinu i uvoz-izvoz, POŠTU SLATI NA ADRESU: Bioci 4 - Mandalinskih žrtava 11 d, 22000 Šibenik</derivirana_varijabla>
  </DomainObject.Predmet.StrankaFormatedWithAdress>
  <DomainObject.Predmet.StrankaFormatedWithAdressOIB>
    <izvorni_sadrzaj> LUIS TRADE, društvo s ograničenom odgovornošću za trgovinu i uvoz-izvoz, OIB 59925928339, POŠTU SLATI NA ADRESU: Bioci 4 - Mandalinskih žrtava 11 d, 22000 Šibenik</izvorni_sadrzaj>
    <derivirana_varijabla naziv="DomainObject.Predmet.StrankaFormatedWithAdressOIB_1"> LUIS TRADE, društvo s ograničenom odgovornošću za trgovinu i uvoz-izvoz, OIB 59925928339, POŠTU SLATI NA ADRESU: Bioci 4 - Mandalinskih žrtava 11 d, 22000 Šibenik</derivirana_varijabla>
  </DomainObject.Predmet.StrankaFormatedWithAdressOIB>
  <DomainObject.Predmet.StrankaWithAdress>
    <izvorni_sadrzaj>LUIS TRADE, društvo s ograničenom odgovornošću za trgovinu i uvoz-izvoz POŠTU SLATI NA ADRESU: Bioci 4 - Mandalinskih žrtava 11 d,22000 Šibenik</izvorni_sadrzaj>
    <derivirana_varijabla naziv="DomainObject.Predmet.StrankaWithAdress_1">LUIS TRADE, društvo s ograničenom odgovornošću za trgovinu i uvoz-izvoz POŠTU SLATI NA ADRESU: Bioci 4 - Mandalinskih žrtava 11 d,22000 Šibenik</derivirana_varijabla>
  </DomainObject.Predmet.StrankaWithAdress>
  <DomainObject.Predmet.StrankaWithAdressOIB>
    <izvorni_sadrzaj>LUIS TRADE, društvo s ograničenom odgovornošću za trgovinu i uvoz-izvoz, OIB 59925928339, POŠTU SLATI NA ADRESU: Bioci 4 - Mandalinskih žrtava 11 d,22000 Šibenik</izvorni_sadrzaj>
    <derivirana_varijabla naziv="DomainObject.Predmet.StrankaWithAdressOIB_1">LUIS TRADE, društvo s ograničenom odgovornošću za trgovinu i uvoz-izvoz, OIB 59925928339, POŠTU SLATI NA ADRESU: Bioci 4 - Mandalinskih žrtava 11 d,22000 Šibenik</derivirana_varijabla>
  </DomainObject.Predmet.StrankaWithAdressOIB>
  <DomainObject.Predmet.StrankaNazivFormated>
    <izvorni_sadrzaj>LUIS TRADE, društvo s ograničenom odgovornošću za trgovinu i uvoz-izvoz</izvorni_sadrzaj>
    <derivirana_varijabla naziv="DomainObject.Predmet.StrankaNazivFormated_1">LUIS TRADE, društvo s ograničenom odgovornošću za trgovinu i uvoz-izvoz</derivirana_varijabla>
  </DomainObject.Predmet.StrankaNazivFormated>
  <DomainObject.Predmet.StrankaNazivFormatedOIB>
    <izvorni_sadrzaj>LUIS TRADE, društvo s ograničenom odgovornošću za trgovinu i uvoz-izvoz, OIB 59925928339</izvorni_sadrzaj>
    <derivirana_varijabla naziv="DomainObject.Predmet.StrankaNazivFormatedOIB_1">LUIS TRADE, društvo s ograničenom odgovornošću za trgovinu i uvoz-izvoz, OIB 59925928339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LUIS TRADE, društvo s ograničenom odgovornošću za trgovinu i uvoz-izvoz</item>
    </izvorni_sadrzaj>
    <derivirana_varijabla naziv="DomainObject.Predmet.StrankaListFormated_1">
      <item>LUIS TRADE, društvo s ograničenom odgovornošću za trgovinu i uvoz-izvoz</item>
    </derivirana_varijabla>
  </DomainObject.Predmet.StrankaListFormated>
  <DomainObject.Predmet.StrankaListFormatedOIB>
    <izvorni_sadrzaj>
      <item>LUIS TRADE, društvo s ograničenom odgovornošću za trgovinu i uvoz-izvoz, OIB 59925928339</item>
    </izvorni_sadrzaj>
    <derivirana_varijabla naziv="DomainObject.Predmet.StrankaListFormatedOIB_1">
      <item>LUIS TRADE, društvo s ograničenom odgovornošću za trgovinu i uvoz-izvoz, OIB 59925928339</item>
    </derivirana_varijabla>
  </DomainObject.Predmet.StrankaListFormatedOIB>
  <DomainObject.Predmet.StrankaListFormatedWithAdress>
    <izvorni_sadrzaj>
      <item>LUIS TRADE, društvo s ograničenom odgovornošću za trgovinu i uvoz-izvoz, POŠTU SLATI NA ADRESU: Bioci 4 - Mandalinskih žrtava 11 d, 22000 Šibenik</item>
    </izvorni_sadrzaj>
    <derivirana_varijabla naziv="DomainObject.Predmet.StrankaListFormatedWithAdress_1">
      <item>LUIS TRADE, društvo s ograničenom odgovornošću za trgovinu i uvoz-izvoz, POŠTU SLATI NA ADRESU: Bioci 4 - Mandalinskih žrtava 11 d, 22000 Šibenik</item>
    </derivirana_varijabla>
  </DomainObject.Predmet.StrankaListFormatedWithAdress>
  <DomainObject.Predmet.StrankaListFormatedWithAdressOIB>
    <izvorni_sadrzaj>
      <item>LUIS TRADE, društvo s ograničenom odgovornošću za trgovinu i uvoz-izvoz, OIB 59925928339, POŠTU SLATI NA ADRESU: Bioci 4 - Mandalinskih žrtava 11 d, 22000 Šibenik</item>
    </izvorni_sadrzaj>
    <derivirana_varijabla naziv="DomainObject.Predmet.StrankaListFormatedWithAdressOIB_1">
      <item>LUIS TRADE, društvo s ograničenom odgovornošću za trgovinu i uvoz-izvoz, OIB 59925928339, POŠTU SLATI NA ADRESU: Bioci 4 - Mandalinskih žrtava 11 d, 22000 Šibenik</item>
    </derivirana_varijabla>
  </DomainObject.Predmet.StrankaListFormatedWithAdressOIB>
  <DomainObject.Predmet.StrankaListNazivFormated>
    <izvorni_sadrzaj>
      <item>LUIS TRADE, društvo s ograničenom odgovornošću za trgovinu i uvoz-izvoz</item>
    </izvorni_sadrzaj>
    <derivirana_varijabla naziv="DomainObject.Predmet.StrankaListNazivFormated_1">
      <item>LUIS TRADE, društvo s ograničenom odgovornošću za trgovinu i uvoz-izvoz</item>
    </derivirana_varijabla>
  </DomainObject.Predmet.StrankaListNazivFormated>
  <DomainObject.Predmet.StrankaListNazivFormatedOIB>
    <izvorni_sadrzaj>
      <item>LUIS TRADE, društvo s ograničenom odgovornošću za trgovinu i uvoz-izvoz, OIB 59925928339</item>
    </izvorni_sadrzaj>
    <derivirana_varijabla naziv="DomainObject.Predmet.StrankaListNazivFormatedOIB_1">
      <item>LUIS TRADE, društvo s ograničenom odgovornošću za trgovinu i uvoz-izvoz, OIB 59925928339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Stpn-19/2015-12</izvorni_sadrzaj>
    <derivirana_varijabla naziv="DomainObject.PoslovniBrojDokumenta_1">Stpn-19/2015-12</derivirana_varijabla>
  </DomainObject.PoslovniBrojDokumenta>
  <DomainObject.Predmet.StrankaIDrugi>
    <izvorni_sadrzaj>LUIS TRADE, društvo s ograničenom odgovornošću za trgovinu i uvoz-izvoz</izvorni_sadrzaj>
    <derivirana_varijabla naziv="DomainObject.Predmet.StrankaIDrugi_1">LUIS TRADE, društvo s ograničenom odgovornošću za trgovinu i uvoz-izvoz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LUIS TRADE, društvo s ograničenom odgovornošću za trgovinu i uvoz-izvoz, OIB 59925928339, POŠTU SLATI NA ADRESU: Bioci 4 - Mandalinskih žrtava 11 d, 22000 Šibenik</izvorni_sadrzaj>
    <derivirana_varijabla naziv="DomainObject.Predmet.StrankaIDrugiAdressOIB_1">LUIS TRADE, društvo s ograničenom odgovornošću za trgovinu i uvoz-izvoz, OIB 59925928339, POŠTU SLATI NA ADRESU: Bioci 4 - Mandalinskih žrtava 11 d,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LUIS TRADE, društvo s ograničenom odgovornošću za trgovinu i uvoz-izvoz</item>
    </izvorni_sadrzaj>
    <derivirana_varijabla naziv="DomainObject.Predmet.SudioniciListNaziv_1">
      <item>LUIS TRADE, društvo s ograničenom odgovornošću za trgovinu i uvoz-izvoz</item>
    </derivirana_varijabla>
  </DomainObject.Predmet.SudioniciListNaziv>
  <DomainObject.Predmet.SudioniciListAdressOIB>
    <izvorni_sadrzaj>
      <item>LUIS TRADE, društvo s ograničenom odgovornošću za trgovinu i uvoz-izvoz, OIB 59925928339, POŠTU SLATI NA ADRESU: Bioci 4 - Mandalinskih žrtava 11 d,22000 Šibenik</item>
    </izvorni_sadrzaj>
    <derivirana_varijabla naziv="DomainObject.Predmet.SudioniciListAdressOIB_1">
      <item>LUIS TRADE, društvo s ograničenom odgovornošću za trgovinu i uvoz-izvoz, OIB 59925928339, POŠTU SLATI NA ADRESU: Bioci 4 - Mandalinskih žrtava 11 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DEFE8C-B6BC-475E-B8CE-F8B4F7F87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1132</properties:Characters>
  <properties:Lines>52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2015-09-21T10:47:00Z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Stpn-19/2015-12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