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58ca" w14:paraId="4ca58ca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BF75F0">
        <w:t>5</w:t>
      </w:r>
      <w:r w:rsidR="00FF7415">
        <w:t>1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FF7415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913A50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E-192, </w:t>
      </w:r>
      <w:r w:rsidRPr="00103A86">
        <w:t>PARKIRNO MJESTO</w:t>
      </w:r>
      <w:r>
        <w:t xml:space="preserve"> - P 85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D6593C">
        <w:rPr>
          <w:b/>
          <w:u w:val="single"/>
        </w:rPr>
        <w:t>11</w:t>
      </w:r>
      <w:r w:rsidR="002C658E">
        <w:rPr>
          <w:b/>
          <w:u w:val="single"/>
        </w:rPr>
        <w:t>,</w:t>
      </w:r>
      <w:r w:rsidR="00FF7415">
        <w:rPr>
          <w:b/>
          <w:u w:val="single"/>
        </w:rPr>
        <w:t>1</w:t>
      </w:r>
      <w:r w:rsidR="00913A50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FF7415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79498C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79498C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6194D"/>
    <w:rsid w:val="007847FA"/>
    <w:rsid w:val="0079498C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8597D"/>
    <w:rsid w:val="00F87ACC"/>
    <w:rsid w:val="00F90058"/>
    <w:rsid w:val="00FA271A"/>
    <w:rsid w:val="00FA674D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4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4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St-5/2018-149</izvorni_sadrzaj>
    <derivirana_varijabla naziv="DomainObject.PredzadnjaOdlukaIzPredmeta.Oznaka_1">St-5/2018-149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2019-01-02T13:44:00Z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(1st-5-18-156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