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3fe05" w14:paraId="de3fe05" w:rsidRDefault="00714C48" w:rsidP="00932CCB" w:rsidR="00714C48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8D1E5A" w:rsidP="008D1E5A" w:rsidR="008D1E5A" w:rsidRPr="00932C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932CCB">
        <w:rPr>
          <w:rFonts w:cs="Times New Roman" w:hAnsi="Times New Roman" w:ascii="Times New Roman"/>
          <w:b/>
          <w:sz w:val="24"/>
          <w:szCs w:val="24"/>
        </w:rPr>
        <w:t>Privremeni stečajni upravitelj</w:t>
      </w:r>
    </w:p>
    <w:p w:rsidRDefault="008D1E5A" w:rsidP="008D1E5A" w:rsidR="008D1E5A" w:rsidRPr="00932C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932CCB">
        <w:rPr>
          <w:rFonts w:cs="Times New Roman" w:hAnsi="Times New Roman" w:ascii="Times New Roman"/>
          <w:b/>
          <w:sz w:val="24"/>
          <w:szCs w:val="24"/>
        </w:rPr>
        <w:t>ZLATKO KOSEC</w:t>
      </w:r>
    </w:p>
    <w:p w:rsidRDefault="008D1E5A" w:rsidP="008D1E5A" w:rsidR="008D1E5A" w:rsidRPr="00932C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932CCB">
        <w:rPr>
          <w:rFonts w:cs="Times New Roman" w:hAnsi="Times New Roman" w:ascii="Times New Roman"/>
          <w:b/>
          <w:sz w:val="24"/>
          <w:szCs w:val="24"/>
        </w:rPr>
        <w:t>Dubovica 4</w:t>
      </w:r>
    </w:p>
    <w:p w:rsidRDefault="008D1E5A" w:rsidP="008D1E5A" w:rsidR="008D1E5A" w:rsidRPr="00932C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932CCB">
        <w:rPr>
          <w:rFonts w:cs="Times New Roman" w:hAnsi="Times New Roman" w:ascii="Times New Roman"/>
          <w:b/>
          <w:sz w:val="24"/>
          <w:szCs w:val="24"/>
        </w:rPr>
        <w:t>42231 Mali Bukovec</w:t>
      </w:r>
    </w:p>
    <w:p w:rsidRDefault="008D1E5A" w:rsidP="008D1E5A" w:rsidR="008D1E5A" w:rsidRPr="00932C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8D1E5A" w:rsidP="008D1E5A" w:rsidR="008D1E5A" w:rsidRPr="00932C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932CCB">
        <w:rPr>
          <w:rFonts w:cs="Times New Roman" w:hAnsi="Times New Roman" w:ascii="Times New Roman"/>
          <w:b/>
          <w:sz w:val="24"/>
          <w:szCs w:val="24"/>
        </w:rPr>
        <w:t>u predmetu:</w:t>
      </w:r>
    </w:p>
    <w:p w:rsidRDefault="00BB46E8" w:rsidP="008D1E5A" w:rsidR="00C857F4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TRANSPORTI MARIO d.o.o. za usluge prijevoza i trgovinu</w:t>
      </w:r>
    </w:p>
    <w:p w:rsidRDefault="00BB46E8" w:rsidP="008D1E5A" w:rsidR="00BB46E8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Celine Samoborske ( Grad Samobor)</w:t>
      </w:r>
    </w:p>
    <w:p w:rsidRDefault="00BB46E8" w:rsidP="008D1E5A" w:rsidR="00BB46E8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Celine Samoborske 45</w:t>
      </w:r>
    </w:p>
    <w:p w:rsidRDefault="00BB46E8" w:rsidP="008D1E5A" w:rsidR="00BB46E8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OIB:37162996238</w:t>
      </w:r>
    </w:p>
    <w:p w:rsidRDefault="006E2D13" w:rsidP="008D1E5A" w:rsidR="006E2D13" w:rsidRPr="00932C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8D1E5A" w:rsidP="008D1E5A" w:rsidR="008D1E5A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U Koprivnici, </w:t>
      </w:r>
      <w:r w:rsidR="006E2D13">
        <w:rPr>
          <w:rFonts w:cs="Times New Roman" w:hAnsi="Times New Roman" w:ascii="Times New Roman"/>
          <w:b/>
          <w:sz w:val="24"/>
          <w:szCs w:val="24"/>
        </w:rPr>
        <w:t>0</w:t>
      </w:r>
      <w:r w:rsidR="00BB46E8">
        <w:rPr>
          <w:rFonts w:cs="Times New Roman" w:hAnsi="Times New Roman" w:ascii="Times New Roman"/>
          <w:b/>
          <w:sz w:val="24"/>
          <w:szCs w:val="24"/>
        </w:rPr>
        <w:t>5</w:t>
      </w:r>
      <w:r w:rsidR="006E2D13">
        <w:rPr>
          <w:rFonts w:cs="Times New Roman" w:hAnsi="Times New Roman" w:ascii="Times New Roman"/>
          <w:b/>
          <w:sz w:val="24"/>
          <w:szCs w:val="24"/>
        </w:rPr>
        <w:t>.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BB46E8">
        <w:rPr>
          <w:rFonts w:cs="Times New Roman" w:hAnsi="Times New Roman" w:ascii="Times New Roman"/>
          <w:b/>
          <w:sz w:val="24"/>
          <w:szCs w:val="24"/>
        </w:rPr>
        <w:t>listopad</w:t>
      </w:r>
      <w:r>
        <w:rPr>
          <w:rFonts w:cs="Times New Roman" w:hAnsi="Times New Roman" w:ascii="Times New Roman"/>
          <w:b/>
          <w:sz w:val="24"/>
          <w:szCs w:val="24"/>
        </w:rPr>
        <w:t xml:space="preserve"> 201</w:t>
      </w:r>
      <w:r w:rsidR="006E2D13">
        <w:rPr>
          <w:rFonts w:cs="Times New Roman" w:hAnsi="Times New Roman" w:ascii="Times New Roman"/>
          <w:b/>
          <w:sz w:val="24"/>
          <w:szCs w:val="24"/>
        </w:rPr>
        <w:t>8</w:t>
      </w:r>
      <w:r w:rsidRPr="00932CCB">
        <w:rPr>
          <w:rFonts w:cs="Times New Roman" w:hAnsi="Times New Roman" w:ascii="Times New Roman"/>
          <w:b/>
          <w:sz w:val="24"/>
          <w:szCs w:val="24"/>
        </w:rPr>
        <w:t>. godine.</w:t>
      </w:r>
    </w:p>
    <w:p w:rsidRDefault="008D1E5A" w:rsidP="008D1E5A" w:rsidR="008D1E5A" w:rsidRPr="00932C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8D1E5A" w:rsidP="008D1E5A" w:rsidR="008D1E5A" w:rsidRPr="00932C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8D1E5A" w:rsidP="008D1E5A" w:rsidR="008D1E5A" w:rsidRPr="00932C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6E2D13" w:rsidP="006E2D13" w:rsidR="008D1E5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                           </w:t>
      </w:r>
      <w:r w:rsidR="008D1E5A">
        <w:rPr>
          <w:rFonts w:cs="Times New Roman" w:hAnsi="Times New Roman" w:ascii="Times New Roman"/>
          <w:b/>
          <w:sz w:val="24"/>
          <w:szCs w:val="24"/>
        </w:rPr>
        <w:t>TRGOVAČKI SUD U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BB46E8">
        <w:rPr>
          <w:rFonts w:cs="Times New Roman" w:hAnsi="Times New Roman" w:ascii="Times New Roman"/>
          <w:b/>
          <w:sz w:val="24"/>
          <w:szCs w:val="24"/>
        </w:rPr>
        <w:t>ZAGREBU</w:t>
      </w:r>
    </w:p>
    <w:p w:rsidRDefault="00676062" w:rsidP="006E2D13" w:rsidR="00BB46E8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                           </w:t>
      </w:r>
      <w:r w:rsidR="00BB46E8">
        <w:rPr>
          <w:rFonts w:cs="Times New Roman" w:hAnsi="Times New Roman" w:ascii="Times New Roman"/>
          <w:b/>
          <w:sz w:val="24"/>
          <w:szCs w:val="24"/>
        </w:rPr>
        <w:t>Amruševa 2/II</w:t>
      </w:r>
    </w:p>
    <w:p w:rsidRDefault="00676062" w:rsidP="006E2D13" w:rsidR="00676062" w:rsidRPr="00932CCB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                           </w:t>
      </w:r>
      <w:r w:rsidR="00BB46E8">
        <w:rPr>
          <w:rFonts w:cs="Times New Roman" w:hAnsi="Times New Roman" w:ascii="Times New Roman"/>
          <w:b/>
          <w:sz w:val="24"/>
          <w:szCs w:val="24"/>
        </w:rPr>
        <w:t>Zagreb</w:t>
      </w:r>
    </w:p>
    <w:p w:rsidRDefault="006E2D13" w:rsidP="006E2D13" w:rsidR="008D1E5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                           </w:t>
      </w:r>
      <w:r w:rsidR="008D1E5A">
        <w:rPr>
          <w:rFonts w:cs="Times New Roman" w:hAnsi="Times New Roman" w:ascii="Times New Roman"/>
          <w:b/>
          <w:sz w:val="24"/>
          <w:szCs w:val="24"/>
        </w:rPr>
        <w:t>Poslovni broj:</w:t>
      </w:r>
      <w:r w:rsidR="005F4A49">
        <w:rPr>
          <w:rFonts w:cs="Times New Roman" w:hAnsi="Times New Roman" w:ascii="Times New Roman"/>
          <w:b/>
          <w:sz w:val="24"/>
          <w:szCs w:val="24"/>
        </w:rPr>
        <w:t xml:space="preserve">  </w:t>
      </w:r>
      <w:r w:rsidR="00BB46E8">
        <w:rPr>
          <w:rFonts w:cs="Times New Roman" w:hAnsi="Times New Roman" w:ascii="Times New Roman"/>
          <w:b/>
          <w:sz w:val="24"/>
          <w:szCs w:val="24"/>
        </w:rPr>
        <w:t xml:space="preserve">3 </w:t>
      </w:r>
      <w:r w:rsidR="008D1E5A">
        <w:rPr>
          <w:rFonts w:cs="Times New Roman" w:hAnsi="Times New Roman" w:ascii="Times New Roman"/>
          <w:b/>
          <w:sz w:val="24"/>
          <w:szCs w:val="24"/>
        </w:rPr>
        <w:t>St-</w:t>
      </w:r>
      <w:r w:rsidR="00BB46E8">
        <w:rPr>
          <w:rFonts w:cs="Times New Roman" w:hAnsi="Times New Roman" w:ascii="Times New Roman"/>
          <w:b/>
          <w:sz w:val="24"/>
          <w:szCs w:val="24"/>
        </w:rPr>
        <w:t>2294</w:t>
      </w:r>
      <w:r>
        <w:rPr>
          <w:rFonts w:cs="Times New Roman" w:hAnsi="Times New Roman" w:ascii="Times New Roman"/>
          <w:b/>
          <w:sz w:val="24"/>
          <w:szCs w:val="24"/>
        </w:rPr>
        <w:t>/</w:t>
      </w:r>
      <w:r w:rsidR="00BB46E8">
        <w:rPr>
          <w:rFonts w:cs="Times New Roman" w:hAnsi="Times New Roman" w:ascii="Times New Roman"/>
          <w:b/>
          <w:sz w:val="24"/>
          <w:szCs w:val="24"/>
        </w:rPr>
        <w:t>18-2</w:t>
      </w:r>
    </w:p>
    <w:p w:rsidRDefault="00383FF0" w:rsidP="006E2D13" w:rsidR="00383FF0" w:rsidRPr="00932CCB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8D1E5A" w:rsidP="008D1E5A" w:rsidR="008D1E5A">
      <w:pPr>
        <w:pStyle w:val="Bezproreda"/>
        <w:ind w:firstLine="5529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F62C89" w:rsidP="008D1E5A" w:rsidR="00F62C89" w:rsidRPr="00932CCB">
      <w:pPr>
        <w:pStyle w:val="Bezproreda"/>
        <w:ind w:firstLine="5529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729FF" w:rsidP="009729FF" w:rsidR="009729FF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932CCB">
        <w:rPr>
          <w:rFonts w:cs="Times New Roman" w:hAnsi="Times New Roman" w:ascii="Times New Roman"/>
          <w:b/>
          <w:sz w:val="24"/>
          <w:szCs w:val="24"/>
        </w:rPr>
        <w:t>P r e d m e t :</w:t>
      </w:r>
      <w:r>
        <w:rPr>
          <w:rFonts w:cs="Times New Roman" w:hAnsi="Times New Roman" w:ascii="Times New Roman"/>
          <w:b/>
          <w:sz w:val="24"/>
          <w:szCs w:val="24"/>
        </w:rPr>
        <w:t xml:space="preserve"> Izvješće o postojanju razloga za otvaranje stečajnog postupka,</w:t>
      </w:r>
      <w:r w:rsidR="00226888">
        <w:rPr>
          <w:rFonts w:cs="Times New Roman" w:hAnsi="Times New Roman" w:ascii="Times New Roman"/>
          <w:b/>
          <w:sz w:val="24"/>
          <w:szCs w:val="24"/>
        </w:rPr>
        <w:t xml:space="preserve"> </w:t>
      </w:r>
      <w:r>
        <w:rPr>
          <w:rFonts w:cs="Times New Roman" w:hAnsi="Times New Roman" w:ascii="Times New Roman"/>
          <w:b/>
          <w:sz w:val="24"/>
          <w:szCs w:val="24"/>
        </w:rPr>
        <w:t>izgledima</w:t>
      </w:r>
    </w:p>
    <w:p w:rsidRDefault="009729FF" w:rsidP="009729FF" w:rsidR="009729FF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                 za nastavak poslovanja, te o tome da li je imovina stečajnog dužnika</w:t>
      </w:r>
    </w:p>
    <w:p w:rsidRDefault="009729FF" w:rsidP="009729FF" w:rsidR="009729FF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                 dostatna za vođenje stečajnog postupka.</w:t>
      </w:r>
    </w:p>
    <w:p w:rsidRDefault="009729FF" w:rsidP="009729FF" w:rsidR="009729FF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D58CB" w:rsidP="00932CCB" w:rsidR="000D58CB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A80FC5" w:rsidP="00932CCB" w:rsidR="00D06DF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80FC5">
        <w:rPr>
          <w:rFonts w:cs="Times New Roman" w:hAnsi="Times New Roman" w:ascii="Times New Roman"/>
          <w:sz w:val="24"/>
          <w:szCs w:val="24"/>
        </w:rPr>
        <w:t xml:space="preserve">                          Rješenjem</w:t>
      </w:r>
      <w:r w:rsidR="00B473FC">
        <w:rPr>
          <w:rFonts w:cs="Times New Roman" w:hAnsi="Times New Roman" w:ascii="Times New Roman"/>
          <w:sz w:val="24"/>
          <w:szCs w:val="24"/>
        </w:rPr>
        <w:t xml:space="preserve"> Trgovačkog suda u </w:t>
      </w:r>
      <w:r w:rsidR="00BB46E8">
        <w:rPr>
          <w:rFonts w:cs="Times New Roman" w:hAnsi="Times New Roman" w:ascii="Times New Roman"/>
          <w:sz w:val="24"/>
          <w:szCs w:val="24"/>
        </w:rPr>
        <w:t>Zagrebu</w:t>
      </w:r>
      <w:r w:rsidR="00B473FC">
        <w:rPr>
          <w:rFonts w:cs="Times New Roman" w:hAnsi="Times New Roman" w:ascii="Times New Roman"/>
          <w:sz w:val="24"/>
          <w:szCs w:val="24"/>
        </w:rPr>
        <w:t xml:space="preserve"> poslovni broj </w:t>
      </w:r>
      <w:r w:rsidR="00BB46E8">
        <w:rPr>
          <w:rFonts w:cs="Times New Roman" w:hAnsi="Times New Roman" w:ascii="Times New Roman"/>
          <w:sz w:val="24"/>
          <w:szCs w:val="24"/>
        </w:rPr>
        <w:t>3</w:t>
      </w:r>
      <w:r w:rsidR="00F62C89">
        <w:rPr>
          <w:rFonts w:cs="Times New Roman" w:hAnsi="Times New Roman" w:ascii="Times New Roman"/>
          <w:sz w:val="24"/>
          <w:szCs w:val="24"/>
        </w:rPr>
        <w:t xml:space="preserve"> St-2</w:t>
      </w:r>
      <w:r w:rsidR="00BB46E8">
        <w:rPr>
          <w:rFonts w:cs="Times New Roman" w:hAnsi="Times New Roman" w:ascii="Times New Roman"/>
          <w:sz w:val="24"/>
          <w:szCs w:val="24"/>
        </w:rPr>
        <w:t>294/18-2</w:t>
      </w:r>
      <w:r w:rsidR="00EF003B">
        <w:rPr>
          <w:rFonts w:cs="Times New Roman" w:hAnsi="Times New Roman" w:ascii="Times New Roman"/>
          <w:sz w:val="24"/>
          <w:szCs w:val="24"/>
        </w:rPr>
        <w:t xml:space="preserve"> od dana </w:t>
      </w:r>
      <w:r w:rsidR="00BB46E8">
        <w:rPr>
          <w:rFonts w:cs="Times New Roman" w:hAnsi="Times New Roman" w:ascii="Times New Roman"/>
          <w:sz w:val="24"/>
          <w:szCs w:val="24"/>
        </w:rPr>
        <w:t>27</w:t>
      </w:r>
      <w:r w:rsidR="00EF003B">
        <w:rPr>
          <w:rFonts w:cs="Times New Roman" w:hAnsi="Times New Roman" w:ascii="Times New Roman"/>
          <w:sz w:val="24"/>
          <w:szCs w:val="24"/>
        </w:rPr>
        <w:t xml:space="preserve">. </w:t>
      </w:r>
      <w:r w:rsidR="00BB46E8">
        <w:rPr>
          <w:rFonts w:cs="Times New Roman" w:hAnsi="Times New Roman" w:ascii="Times New Roman"/>
          <w:sz w:val="24"/>
          <w:szCs w:val="24"/>
        </w:rPr>
        <w:t>rujna</w:t>
      </w:r>
      <w:r w:rsidR="00EF003B">
        <w:rPr>
          <w:rFonts w:cs="Times New Roman" w:hAnsi="Times New Roman" w:ascii="Times New Roman"/>
          <w:sz w:val="24"/>
          <w:szCs w:val="24"/>
        </w:rPr>
        <w:t xml:space="preserve"> 201</w:t>
      </w:r>
      <w:r w:rsidR="00BB46E8">
        <w:rPr>
          <w:rFonts w:cs="Times New Roman" w:hAnsi="Times New Roman" w:ascii="Times New Roman"/>
          <w:sz w:val="24"/>
          <w:szCs w:val="24"/>
        </w:rPr>
        <w:t>8</w:t>
      </w:r>
      <w:r w:rsidR="00EF003B">
        <w:rPr>
          <w:rFonts w:cs="Times New Roman" w:hAnsi="Times New Roman" w:ascii="Times New Roman"/>
          <w:sz w:val="24"/>
          <w:szCs w:val="24"/>
        </w:rPr>
        <w:t>. godi</w:t>
      </w:r>
      <w:r w:rsidR="00F62C89">
        <w:rPr>
          <w:rFonts w:cs="Times New Roman" w:hAnsi="Times New Roman" w:ascii="Times New Roman"/>
          <w:sz w:val="24"/>
          <w:szCs w:val="24"/>
        </w:rPr>
        <w:t>ne pokrenut je</w:t>
      </w:r>
      <w:r w:rsidR="00EF003B">
        <w:rPr>
          <w:rFonts w:cs="Times New Roman" w:hAnsi="Times New Roman" w:ascii="Times New Roman"/>
          <w:sz w:val="24"/>
          <w:szCs w:val="24"/>
        </w:rPr>
        <w:t xml:space="preserve"> postupak </w:t>
      </w:r>
      <w:r w:rsidR="00F62C89">
        <w:rPr>
          <w:rFonts w:cs="Times New Roman" w:hAnsi="Times New Roman" w:ascii="Times New Roman"/>
          <w:sz w:val="24"/>
          <w:szCs w:val="24"/>
        </w:rPr>
        <w:t xml:space="preserve"> radi utvrđivanja  uvjeta za otvaranje stečajnog postupka </w:t>
      </w:r>
      <w:r w:rsidR="00EF003B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BB46E8">
        <w:rPr>
          <w:rFonts w:cs="Times New Roman" w:hAnsi="Times New Roman" w:ascii="Times New Roman"/>
          <w:sz w:val="24"/>
          <w:szCs w:val="24"/>
        </w:rPr>
        <w:t>TRANSPORTI MARIO d.o.o.</w:t>
      </w:r>
      <w:r w:rsidR="002B1B8D">
        <w:rPr>
          <w:rFonts w:cs="Times New Roman" w:hAnsi="Times New Roman" w:ascii="Times New Roman"/>
          <w:sz w:val="24"/>
          <w:szCs w:val="24"/>
        </w:rPr>
        <w:t xml:space="preserve"> za usluge prijevoza i trgovinu</w:t>
      </w:r>
      <w:r w:rsidR="00BB46E8">
        <w:rPr>
          <w:rFonts w:cs="Times New Roman" w:hAnsi="Times New Roman" w:ascii="Times New Roman"/>
          <w:sz w:val="24"/>
          <w:szCs w:val="24"/>
        </w:rPr>
        <w:t xml:space="preserve"> </w:t>
      </w:r>
      <w:r w:rsidR="00360160">
        <w:rPr>
          <w:rFonts w:cs="Times New Roman" w:hAnsi="Times New Roman" w:ascii="Times New Roman"/>
          <w:sz w:val="24"/>
          <w:szCs w:val="24"/>
        </w:rPr>
        <w:t>iz Celine Samoborske</w:t>
      </w:r>
      <w:r w:rsidR="002B1B8D">
        <w:rPr>
          <w:rFonts w:cs="Times New Roman" w:hAnsi="Times New Roman" w:ascii="Times New Roman"/>
          <w:sz w:val="24"/>
          <w:szCs w:val="24"/>
        </w:rPr>
        <w:t xml:space="preserve"> (Grad Samobor)</w:t>
      </w:r>
      <w:r w:rsidR="00360160">
        <w:rPr>
          <w:rFonts w:cs="Times New Roman" w:hAnsi="Times New Roman" w:ascii="Times New Roman"/>
          <w:sz w:val="24"/>
          <w:szCs w:val="24"/>
        </w:rPr>
        <w:t xml:space="preserve"> , Celine Samoborske 45, OIB:37162996238</w:t>
      </w:r>
      <w:r w:rsidR="00F62C89">
        <w:rPr>
          <w:rFonts w:cs="Times New Roman" w:hAnsi="Times New Roman" w:ascii="Times New Roman"/>
          <w:sz w:val="24"/>
          <w:szCs w:val="24"/>
        </w:rPr>
        <w:t>,</w:t>
      </w:r>
      <w:r w:rsidR="00D06DF0">
        <w:rPr>
          <w:rFonts w:cs="Times New Roman" w:hAnsi="Times New Roman" w:ascii="Times New Roman"/>
          <w:sz w:val="24"/>
          <w:szCs w:val="24"/>
        </w:rPr>
        <w:t xml:space="preserve"> a povodom zahtjeva Financijske agencije Podružnica Zagreb, temeljem odredbe</w:t>
      </w:r>
      <w:r w:rsidR="00EF778C">
        <w:rPr>
          <w:rFonts w:cs="Times New Roman" w:hAnsi="Times New Roman" w:ascii="Times New Roman"/>
          <w:sz w:val="24"/>
          <w:szCs w:val="24"/>
        </w:rPr>
        <w:t xml:space="preserve"> članka 429. Stečajnog zakona (NN 71/15),</w:t>
      </w:r>
      <w:r w:rsidR="00D06DF0">
        <w:rPr>
          <w:rFonts w:cs="Times New Roman" w:hAnsi="Times New Roman" w:ascii="Times New Roman"/>
          <w:sz w:val="24"/>
          <w:szCs w:val="24"/>
        </w:rPr>
        <w:t xml:space="preserve"> iz razloga što je dužnik imao evidentirane neizvršene osnove za plaćanje u iznosu od </w:t>
      </w:r>
      <w:r w:rsidR="00360160">
        <w:rPr>
          <w:rFonts w:cs="Times New Roman" w:hAnsi="Times New Roman" w:ascii="Times New Roman"/>
          <w:sz w:val="24"/>
          <w:szCs w:val="24"/>
        </w:rPr>
        <w:t>76.241,22</w:t>
      </w:r>
      <w:r w:rsidR="00F62C89">
        <w:rPr>
          <w:rFonts w:cs="Times New Roman" w:hAnsi="Times New Roman" w:ascii="Times New Roman"/>
          <w:sz w:val="24"/>
          <w:szCs w:val="24"/>
        </w:rPr>
        <w:t xml:space="preserve"> </w:t>
      </w:r>
      <w:r w:rsidR="00D06DF0">
        <w:rPr>
          <w:rFonts w:cs="Times New Roman" w:hAnsi="Times New Roman" w:ascii="Times New Roman"/>
          <w:sz w:val="24"/>
          <w:szCs w:val="24"/>
        </w:rPr>
        <w:t>kun</w:t>
      </w:r>
      <w:r w:rsidR="00F62C89">
        <w:rPr>
          <w:rFonts w:cs="Times New Roman" w:hAnsi="Times New Roman" w:ascii="Times New Roman"/>
          <w:sz w:val="24"/>
          <w:szCs w:val="24"/>
        </w:rPr>
        <w:t>a</w:t>
      </w:r>
      <w:r w:rsidR="00D06DF0">
        <w:rPr>
          <w:rFonts w:cs="Times New Roman" w:hAnsi="Times New Roman" w:ascii="Times New Roman"/>
          <w:sz w:val="24"/>
          <w:szCs w:val="24"/>
        </w:rPr>
        <w:t xml:space="preserve">, u neprekidnom razdoblju od 120 </w:t>
      </w:r>
      <w:r w:rsidR="00086627">
        <w:rPr>
          <w:rFonts w:cs="Times New Roman" w:hAnsi="Times New Roman" w:ascii="Times New Roman"/>
          <w:sz w:val="24"/>
          <w:szCs w:val="24"/>
        </w:rPr>
        <w:t>dana.</w:t>
      </w:r>
    </w:p>
    <w:p w:rsidRDefault="00086627" w:rsidP="00932CCB" w:rsidR="0008662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86627" w:rsidP="00086627" w:rsidR="00086627">
      <w:pPr>
        <w:pStyle w:val="Bezproreda"/>
        <w:ind w:firstLine="15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Istim rješenjem imenovan sam za privremenog stečajnog upravitelja, te sam ovlašten stupiti </w:t>
      </w:r>
      <w:r w:rsidR="00EF778C">
        <w:rPr>
          <w:rFonts w:cs="Times New Roman" w:hAnsi="Times New Roman" w:ascii="Times New Roman"/>
          <w:sz w:val="24"/>
          <w:szCs w:val="24"/>
        </w:rPr>
        <w:t>u poslovne prostorije dužnika i</w:t>
      </w:r>
      <w:r>
        <w:rPr>
          <w:rFonts w:cs="Times New Roman" w:hAnsi="Times New Roman" w:ascii="Times New Roman"/>
          <w:sz w:val="24"/>
          <w:szCs w:val="24"/>
        </w:rPr>
        <w:t xml:space="preserve"> tamo provesti potrebne radnje radi ispitivanja postoji li razlog za otvaranje stečajnog postupka, kakvi su izgledi za nastavak poslovanja dužnika, te mogu li se imovinom dužnika pokriti troškovi prethodnog i otvorenog stečajnog postupka.</w:t>
      </w:r>
    </w:p>
    <w:p w:rsidRDefault="00C857F4" w:rsidP="00C857F4" w:rsidR="00C857F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857F4" w:rsidP="00C857F4" w:rsidR="00C857F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857F4" w:rsidP="00C857F4" w:rsidR="00C857F4">
      <w:pPr>
        <w:pStyle w:val="Bezproreda"/>
        <w:jc w:val="both"/>
        <w:rPr>
          <w:rFonts w:cs="Times New Roman" w:hAnsi="Times New Roman" w:ascii="Times New Roman"/>
          <w:b/>
          <w:i/>
          <w:sz w:val="24"/>
          <w:szCs w:val="24"/>
        </w:rPr>
      </w:pPr>
      <w:r w:rsidRPr="00C857F4">
        <w:rPr>
          <w:rFonts w:cs="Times New Roman" w:hAnsi="Times New Roman" w:ascii="Times New Roman"/>
          <w:b/>
          <w:i/>
          <w:sz w:val="24"/>
          <w:szCs w:val="24"/>
        </w:rPr>
        <w:t>Temeljni podaci</w:t>
      </w:r>
    </w:p>
    <w:p w:rsidRDefault="00C857F4" w:rsidP="00C857F4" w:rsidR="00C857F4" w:rsidRPr="00C857F4">
      <w:pPr>
        <w:pStyle w:val="Bezproreda"/>
        <w:jc w:val="both"/>
        <w:rPr>
          <w:rFonts w:cs="Times New Roman" w:hAnsi="Times New Roman" w:ascii="Times New Roman"/>
          <w:b/>
          <w:i/>
          <w:sz w:val="24"/>
          <w:szCs w:val="24"/>
        </w:rPr>
      </w:pPr>
    </w:p>
    <w:p w:rsidRDefault="002B1B8D" w:rsidP="00086627" w:rsidR="00086627">
      <w:pPr>
        <w:pStyle w:val="Bezproreda"/>
        <w:ind w:firstLine="141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Društvo TRANSPORTI MARIO d.o.o. za usluge prijevoza i trgovinu iz Celine Samoborske ( Grad Samobor) Celine Samoborske 45, </w:t>
      </w:r>
      <w:r w:rsidR="00086627">
        <w:rPr>
          <w:rFonts w:cs="Times New Roman" w:hAnsi="Times New Roman" w:ascii="Times New Roman"/>
          <w:sz w:val="24"/>
          <w:szCs w:val="24"/>
        </w:rPr>
        <w:t xml:space="preserve">osnovano je dana </w:t>
      </w:r>
      <w:r>
        <w:rPr>
          <w:rFonts w:cs="Times New Roman" w:hAnsi="Times New Roman" w:ascii="Times New Roman"/>
          <w:sz w:val="24"/>
          <w:szCs w:val="24"/>
        </w:rPr>
        <w:t>18</w:t>
      </w:r>
      <w:r w:rsidR="00086627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srpnja 2014</w:t>
      </w:r>
      <w:r w:rsidR="00086627">
        <w:rPr>
          <w:rFonts w:cs="Times New Roman" w:hAnsi="Times New Roman" w:ascii="Times New Roman"/>
          <w:sz w:val="24"/>
          <w:szCs w:val="24"/>
        </w:rPr>
        <w:t>. godine. U nastavku se navode bitni podaci o društvu:</w:t>
      </w:r>
    </w:p>
    <w:p w:rsidRDefault="00086627" w:rsidP="00086627" w:rsidR="00086627">
      <w:pPr>
        <w:pStyle w:val="Bezproreda"/>
        <w:ind w:firstLine="1418"/>
        <w:jc w:val="both"/>
        <w:rPr>
          <w:rFonts w:cs="Times New Roman" w:hAnsi="Times New Roman" w:ascii="Times New Roman"/>
          <w:sz w:val="24"/>
          <w:szCs w:val="24"/>
        </w:rPr>
      </w:pPr>
    </w:p>
    <w:p w:rsidRDefault="00086627" w:rsidP="00086627" w:rsidR="00086627">
      <w:pPr>
        <w:pStyle w:val="Bezproreda"/>
        <w:ind w:firstLine="1418"/>
        <w:jc w:val="both"/>
        <w:rPr>
          <w:rFonts w:cs="Times New Roman" w:hAnsi="Times New Roman" w:ascii="Times New Roman"/>
          <w:sz w:val="24"/>
          <w:szCs w:val="24"/>
        </w:rPr>
      </w:pPr>
      <w:r w:rsidRPr="009D11ED">
        <w:rPr>
          <w:rFonts w:cs="Times New Roman" w:hAnsi="Times New Roman" w:ascii="Times New Roman"/>
          <w:b/>
          <w:sz w:val="24"/>
          <w:szCs w:val="24"/>
        </w:rPr>
        <w:t>Tvrtka: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2B1B8D">
        <w:rPr>
          <w:rFonts w:cs="Times New Roman" w:hAnsi="Times New Roman" w:ascii="Times New Roman"/>
          <w:sz w:val="24"/>
          <w:szCs w:val="24"/>
        </w:rPr>
        <w:t>TRANSPORTI MARIO d.o.o. za usluge prijevoz i trgovinu,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F778C" w:rsidP="00086627" w:rsidR="00EF778C">
      <w:pPr>
        <w:pStyle w:val="Bezproreda"/>
        <w:ind w:firstLine="1418"/>
        <w:jc w:val="both"/>
        <w:rPr>
          <w:rFonts w:cs="Times New Roman" w:hAnsi="Times New Roman" w:ascii="Times New Roman"/>
          <w:sz w:val="24"/>
          <w:szCs w:val="24"/>
        </w:rPr>
      </w:pPr>
    </w:p>
    <w:p w:rsidRDefault="00086627" w:rsidP="00086627" w:rsidR="00086627">
      <w:pPr>
        <w:pStyle w:val="Bezproreda"/>
        <w:ind w:firstLine="1418"/>
        <w:jc w:val="both"/>
        <w:rPr>
          <w:rFonts w:cs="Times New Roman" w:hAnsi="Times New Roman" w:ascii="Times New Roman"/>
          <w:sz w:val="24"/>
          <w:szCs w:val="24"/>
        </w:rPr>
      </w:pPr>
      <w:r w:rsidRPr="009D11ED">
        <w:rPr>
          <w:rFonts w:cs="Times New Roman" w:hAnsi="Times New Roman" w:ascii="Times New Roman"/>
          <w:b/>
          <w:sz w:val="24"/>
          <w:szCs w:val="24"/>
        </w:rPr>
        <w:t>Sjedište/adresa: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2B1B8D">
        <w:rPr>
          <w:rFonts w:cs="Times New Roman" w:hAnsi="Times New Roman" w:ascii="Times New Roman"/>
          <w:sz w:val="24"/>
          <w:szCs w:val="24"/>
        </w:rPr>
        <w:t>Celine Samoborske ( Grad Samobor), Celine Samoborske 45,</w:t>
      </w:r>
    </w:p>
    <w:p w:rsidRDefault="00EF778C" w:rsidP="00086627" w:rsidR="00EF778C">
      <w:pPr>
        <w:pStyle w:val="Bezproreda"/>
        <w:ind w:firstLine="1418"/>
        <w:jc w:val="both"/>
        <w:rPr>
          <w:rFonts w:cs="Times New Roman" w:hAnsi="Times New Roman" w:ascii="Times New Roman"/>
          <w:sz w:val="24"/>
          <w:szCs w:val="24"/>
        </w:rPr>
      </w:pPr>
    </w:p>
    <w:p w:rsidRDefault="00A15569" w:rsidP="009D11ED" w:rsidR="00EF778C">
      <w:pPr>
        <w:pStyle w:val="Bezproreda"/>
        <w:ind w:left="1418"/>
        <w:jc w:val="both"/>
        <w:rPr>
          <w:rFonts w:cs="Times New Roman" w:hAnsi="Times New Roman" w:ascii="Times New Roman"/>
          <w:sz w:val="24"/>
          <w:szCs w:val="24"/>
        </w:rPr>
      </w:pPr>
      <w:r w:rsidRPr="009D11ED">
        <w:rPr>
          <w:rFonts w:cs="Times New Roman" w:hAnsi="Times New Roman" w:ascii="Times New Roman"/>
          <w:b/>
          <w:sz w:val="24"/>
          <w:szCs w:val="24"/>
        </w:rPr>
        <w:t>Predmet poslovanja:</w:t>
      </w:r>
      <w:r w:rsidR="009D11ED">
        <w:rPr>
          <w:rFonts w:cs="Times New Roman" w:hAnsi="Times New Roman" w:ascii="Times New Roman"/>
          <w:sz w:val="24"/>
          <w:szCs w:val="24"/>
        </w:rPr>
        <w:t xml:space="preserve"> </w:t>
      </w:r>
      <w:r w:rsidR="002B1B8D">
        <w:rPr>
          <w:rFonts w:cs="Times New Roman" w:hAnsi="Times New Roman" w:ascii="Times New Roman"/>
          <w:sz w:val="24"/>
          <w:szCs w:val="24"/>
        </w:rPr>
        <w:t>djelatnost javnoga cestovnoga prijevoza putnika ili tereta u unutarnjem cestovnom prometu, prijevoz putnika u unutarnjem cestovnom prometu, javni prijevoz putnika u međunarodnom linijskom cestovnom prometu, prijevoz tereta u unutarnjem i međunarodnom cestovnom prometu, prijevoz tere</w:t>
      </w:r>
      <w:r w:rsidR="00676455">
        <w:rPr>
          <w:rFonts w:cs="Times New Roman" w:hAnsi="Times New Roman" w:ascii="Times New Roman"/>
          <w:sz w:val="24"/>
          <w:szCs w:val="24"/>
        </w:rPr>
        <w:t>ta u unutarnjem i međunarodnom cestovnom prometu, prijevoz za vlastite potrebe, kupnja i prodaja robe, pružanje usluga u trgovini, obavljanje trgovačkog posredovanja na domaćem i inozemnom tržištu, zastupanje inozemnih tvrtki, usluga informacijskog društva, popravak i održavanje motornih vozila, računovodstveni poslovi</w:t>
      </w:r>
    </w:p>
    <w:p w:rsidRDefault="00676455" w:rsidP="009D11ED" w:rsidR="00676455">
      <w:pPr>
        <w:pStyle w:val="Bezproreda"/>
        <w:ind w:left="1418"/>
        <w:jc w:val="both"/>
        <w:rPr>
          <w:rFonts w:cs="Times New Roman" w:hAnsi="Times New Roman" w:ascii="Times New Roman"/>
          <w:sz w:val="24"/>
          <w:szCs w:val="24"/>
        </w:rPr>
      </w:pPr>
    </w:p>
    <w:p w:rsidRDefault="009D11ED" w:rsidP="00676455" w:rsidR="00086627">
      <w:pPr>
        <w:pStyle w:val="Bezproreda"/>
        <w:ind w:left="141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Osnivači/članovi društva: </w:t>
      </w:r>
      <w:r w:rsidR="00676455">
        <w:rPr>
          <w:rFonts w:cs="Times New Roman" w:hAnsi="Times New Roman" w:ascii="Times New Roman"/>
          <w:sz w:val="24"/>
          <w:szCs w:val="24"/>
        </w:rPr>
        <w:t>Mario Odeljan, Vladimira Nazora 8, Bregana-jedini član,</w:t>
      </w:r>
    </w:p>
    <w:p w:rsidRDefault="00EF778C" w:rsidP="00086627" w:rsidR="00EF778C">
      <w:pPr>
        <w:pStyle w:val="Bezproreda"/>
        <w:ind w:firstLine="1418"/>
        <w:jc w:val="both"/>
        <w:rPr>
          <w:rFonts w:cs="Times New Roman" w:hAnsi="Times New Roman" w:ascii="Times New Roman"/>
          <w:sz w:val="24"/>
          <w:szCs w:val="24"/>
        </w:rPr>
      </w:pPr>
    </w:p>
    <w:p w:rsidRDefault="00EF778C" w:rsidP="00676455" w:rsidR="00EF778C">
      <w:pPr>
        <w:pStyle w:val="Bezproreda"/>
        <w:ind w:hanging="1418" w:left="141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</w:t>
      </w:r>
      <w:r w:rsidR="00A52C0D">
        <w:rPr>
          <w:rFonts w:cs="Times New Roman" w:hAnsi="Times New Roman" w:ascii="Times New Roman"/>
          <w:b/>
          <w:sz w:val="24"/>
          <w:szCs w:val="24"/>
        </w:rPr>
        <w:t xml:space="preserve">  </w:t>
      </w:r>
      <w:r w:rsidR="009D11ED">
        <w:rPr>
          <w:rFonts w:cs="Times New Roman" w:hAnsi="Times New Roman" w:ascii="Times New Roman"/>
          <w:b/>
          <w:sz w:val="24"/>
          <w:szCs w:val="24"/>
        </w:rPr>
        <w:t xml:space="preserve">Osobe ovlaštene za zastupanje: </w:t>
      </w:r>
      <w:r w:rsidR="00676455">
        <w:rPr>
          <w:rFonts w:cs="Times New Roman" w:hAnsi="Times New Roman" w:ascii="Times New Roman"/>
          <w:sz w:val="24"/>
          <w:szCs w:val="24"/>
        </w:rPr>
        <w:t>Mario Odeljan, Vladimira Nazora 8, Bregana- direktor</w:t>
      </w:r>
    </w:p>
    <w:p w:rsidRDefault="00676455" w:rsidP="00676455" w:rsidR="00676455">
      <w:pPr>
        <w:pStyle w:val="Bezproreda"/>
        <w:ind w:hanging="1418" w:left="1418"/>
        <w:jc w:val="both"/>
        <w:rPr>
          <w:rFonts w:cs="Times New Roman" w:hAnsi="Times New Roman" w:ascii="Times New Roman"/>
          <w:sz w:val="24"/>
          <w:szCs w:val="24"/>
        </w:rPr>
      </w:pPr>
    </w:p>
    <w:p w:rsidRDefault="00EF778C" w:rsidP="00EF778C" w:rsidR="0008662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                 </w:t>
      </w:r>
      <w:r w:rsidR="004746F0" w:rsidRPr="004746F0">
        <w:rPr>
          <w:rFonts w:cs="Times New Roman" w:hAnsi="Times New Roman" w:ascii="Times New Roman"/>
          <w:b/>
          <w:sz w:val="24"/>
          <w:szCs w:val="24"/>
        </w:rPr>
        <w:t>Temeljni kapital:</w:t>
      </w:r>
      <w:r w:rsidR="004746F0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4746F0">
        <w:rPr>
          <w:rFonts w:cs="Times New Roman" w:hAnsi="Times New Roman" w:ascii="Times New Roman"/>
          <w:sz w:val="24"/>
          <w:szCs w:val="24"/>
        </w:rPr>
        <w:t>20.000,00 kn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EF778C" w:rsidP="00EF778C" w:rsidR="00EF77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F778C" w:rsidP="00EF778C" w:rsidR="00B92C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</w:t>
      </w:r>
      <w:r w:rsidR="00B92C68" w:rsidRPr="00B92C68">
        <w:rPr>
          <w:rFonts w:cs="Times New Roman" w:hAnsi="Times New Roman" w:ascii="Times New Roman"/>
          <w:b/>
          <w:sz w:val="24"/>
          <w:szCs w:val="24"/>
        </w:rPr>
        <w:t>Pravni oblik:</w:t>
      </w:r>
      <w:r w:rsidR="00B92C68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B92C68">
        <w:rPr>
          <w:rFonts w:cs="Times New Roman" w:hAnsi="Times New Roman" w:ascii="Times New Roman"/>
          <w:sz w:val="24"/>
          <w:szCs w:val="24"/>
        </w:rPr>
        <w:t>društvo s ograničenom odgovornošću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EF778C" w:rsidP="00EF778C" w:rsidR="00EF77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F778C" w:rsidP="00A05C9E" w:rsidR="00C857F4" w:rsidRPr="00676455">
      <w:pPr>
        <w:pStyle w:val="Bezproreda"/>
        <w:ind w:hanging="1418" w:left="1418"/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 w:rsidRPr="00676455">
        <w:rPr>
          <w:rFonts w:cs="Times New Roman" w:hAnsi="Times New Roman" w:ascii="Times New Roman"/>
          <w:color w:val="FF0000"/>
          <w:sz w:val="24"/>
          <w:szCs w:val="24"/>
        </w:rPr>
        <w:t xml:space="preserve">                        </w:t>
      </w:r>
    </w:p>
    <w:p w:rsidRDefault="00C857F4" w:rsidP="00226888" w:rsidR="00C857F4" w:rsidRPr="00676455">
      <w:pPr>
        <w:pStyle w:val="Bezproreda"/>
        <w:ind w:hanging="1418" w:left="1418"/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C857F4" w:rsidP="00226888" w:rsidR="00C857F4" w:rsidRPr="00C857F4">
      <w:pPr>
        <w:pStyle w:val="Bezproreda"/>
        <w:ind w:hanging="1418" w:left="1418"/>
        <w:jc w:val="both"/>
        <w:rPr>
          <w:rFonts w:cs="Times New Roman" w:hAnsi="Times New Roman" w:ascii="Times New Roman"/>
          <w:b/>
          <w:i/>
          <w:sz w:val="24"/>
          <w:szCs w:val="24"/>
        </w:rPr>
      </w:pPr>
      <w:r w:rsidRPr="00C857F4">
        <w:rPr>
          <w:rFonts w:cs="Times New Roman" w:hAnsi="Times New Roman" w:ascii="Times New Roman"/>
          <w:b/>
          <w:i/>
          <w:sz w:val="24"/>
          <w:szCs w:val="24"/>
        </w:rPr>
        <w:t>Financijsko stanje</w:t>
      </w:r>
    </w:p>
    <w:p w:rsidRDefault="00086627" w:rsidP="00086627" w:rsidR="00086627">
      <w:pPr>
        <w:pStyle w:val="Bezproreda"/>
        <w:ind w:firstLine="1560"/>
        <w:jc w:val="both"/>
        <w:rPr>
          <w:rFonts w:cs="Times New Roman" w:hAnsi="Times New Roman" w:ascii="Times New Roman"/>
          <w:sz w:val="24"/>
          <w:szCs w:val="24"/>
        </w:rPr>
      </w:pPr>
    </w:p>
    <w:p w:rsidRDefault="00B67643" w:rsidP="00B67643" w:rsidR="00F255BE">
      <w:pPr>
        <w:pStyle w:val="Bezproreda"/>
        <w:tabs>
          <w:tab w:pos="1560" w:val="left"/>
        </w:tabs>
        <w:ind w:firstLine="15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Dužnik je u jednom dijelu svojeg poslovanja imao otvorena </w:t>
      </w:r>
      <w:r w:rsidR="00A05C9E">
        <w:rPr>
          <w:rFonts w:cs="Times New Roman" w:hAnsi="Times New Roman" w:ascii="Times New Roman"/>
          <w:sz w:val="24"/>
          <w:szCs w:val="24"/>
        </w:rPr>
        <w:t>tri</w:t>
      </w:r>
      <w:r>
        <w:rPr>
          <w:rFonts w:cs="Times New Roman" w:hAnsi="Times New Roman" w:ascii="Times New Roman"/>
          <w:sz w:val="24"/>
          <w:szCs w:val="24"/>
        </w:rPr>
        <w:t xml:space="preserve"> transakcijska računa radi obavljanja p</w:t>
      </w:r>
      <w:r w:rsidR="00E50DBC">
        <w:rPr>
          <w:rFonts w:cs="Times New Roman" w:hAnsi="Times New Roman" w:ascii="Times New Roman"/>
          <w:sz w:val="24"/>
          <w:szCs w:val="24"/>
        </w:rPr>
        <w:t xml:space="preserve">latnog prometa. Račun broj </w:t>
      </w:r>
      <w:r w:rsidR="00A05C9E">
        <w:rPr>
          <w:rFonts w:cs="Times New Roman" w:hAnsi="Times New Roman" w:ascii="Times New Roman"/>
          <w:b/>
          <w:sz w:val="24"/>
          <w:szCs w:val="24"/>
        </w:rPr>
        <w:t xml:space="preserve">HR1624020061100869613 </w:t>
      </w:r>
      <w:r>
        <w:rPr>
          <w:rFonts w:cs="Times New Roman" w:hAnsi="Times New Roman" w:ascii="Times New Roman"/>
          <w:sz w:val="24"/>
          <w:szCs w:val="24"/>
        </w:rPr>
        <w:t xml:space="preserve">otvoren je u </w:t>
      </w:r>
      <w:r w:rsidR="00A05C9E">
        <w:rPr>
          <w:rFonts w:cs="Times New Roman" w:hAnsi="Times New Roman" w:ascii="Times New Roman"/>
          <w:b/>
          <w:sz w:val="24"/>
          <w:szCs w:val="24"/>
        </w:rPr>
        <w:t>ERSTE BANKA d.d. Rijeka,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A05C9E">
        <w:rPr>
          <w:rFonts w:cs="Times New Roman" w:hAnsi="Times New Roman" w:ascii="Times New Roman"/>
          <w:sz w:val="24"/>
          <w:szCs w:val="24"/>
        </w:rPr>
        <w:t>r</w:t>
      </w:r>
      <w:r>
        <w:rPr>
          <w:rFonts w:cs="Times New Roman" w:hAnsi="Times New Roman" w:ascii="Times New Roman"/>
          <w:sz w:val="24"/>
          <w:szCs w:val="24"/>
        </w:rPr>
        <w:t>ačun broj</w:t>
      </w:r>
      <w:r w:rsidR="00E50DBC">
        <w:rPr>
          <w:rFonts w:cs="Times New Roman" w:hAnsi="Times New Roman" w:ascii="Times New Roman"/>
          <w:sz w:val="24"/>
          <w:szCs w:val="24"/>
        </w:rPr>
        <w:t xml:space="preserve"> </w:t>
      </w:r>
      <w:r w:rsidR="00A05C9E">
        <w:rPr>
          <w:rFonts w:cs="Times New Roman" w:hAnsi="Times New Roman" w:ascii="Times New Roman"/>
          <w:b/>
          <w:sz w:val="24"/>
          <w:szCs w:val="24"/>
        </w:rPr>
        <w:t xml:space="preserve">HR8923600001102431801 </w:t>
      </w:r>
      <w:r w:rsidR="00A05C9E">
        <w:rPr>
          <w:rFonts w:cs="Times New Roman" w:hAnsi="Times New Roman" w:ascii="Times New Roman"/>
          <w:sz w:val="24"/>
          <w:szCs w:val="24"/>
        </w:rPr>
        <w:t xml:space="preserve">i račun broj </w:t>
      </w:r>
      <w:r w:rsidR="00A05C9E">
        <w:rPr>
          <w:rFonts w:cs="Times New Roman" w:hAnsi="Times New Roman" w:ascii="Times New Roman"/>
          <w:b/>
          <w:sz w:val="24"/>
          <w:szCs w:val="24"/>
        </w:rPr>
        <w:t xml:space="preserve">HR2923600001501598066 </w:t>
      </w:r>
      <w:r>
        <w:rPr>
          <w:rFonts w:cs="Times New Roman" w:hAnsi="Times New Roman" w:ascii="Times New Roman"/>
          <w:sz w:val="24"/>
          <w:szCs w:val="24"/>
        </w:rPr>
        <w:t>otvoren</w:t>
      </w:r>
      <w:r w:rsidR="00A05C9E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 xml:space="preserve"> u </w:t>
      </w:r>
      <w:r w:rsidR="00A05C9E">
        <w:rPr>
          <w:rFonts w:cs="Times New Roman" w:hAnsi="Times New Roman" w:ascii="Times New Roman"/>
          <w:b/>
          <w:sz w:val="24"/>
          <w:szCs w:val="24"/>
        </w:rPr>
        <w:t>ZAGREBAČKA BANKA d.d. Zagreb.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255BE" w:rsidP="00B67643" w:rsidR="00F255BE">
      <w:pPr>
        <w:pStyle w:val="Bezproreda"/>
        <w:tabs>
          <w:tab w:pos="1560" w:val="left"/>
        </w:tabs>
        <w:ind w:firstLine="1560"/>
        <w:jc w:val="both"/>
        <w:rPr>
          <w:rFonts w:cs="Times New Roman" w:hAnsi="Times New Roman" w:ascii="Times New Roman"/>
          <w:sz w:val="24"/>
          <w:szCs w:val="24"/>
        </w:rPr>
      </w:pPr>
    </w:p>
    <w:p w:rsidRDefault="00B67643" w:rsidP="00B67643" w:rsidR="00B67643">
      <w:pPr>
        <w:pStyle w:val="Bezproreda"/>
        <w:tabs>
          <w:tab w:pos="1560" w:val="left"/>
        </w:tabs>
        <w:ind w:firstLine="156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podacima Financijske agencije</w:t>
      </w:r>
      <w:r w:rsidR="00F23D39">
        <w:rPr>
          <w:rFonts w:cs="Times New Roman" w:hAnsi="Times New Roman" w:ascii="Times New Roman"/>
          <w:sz w:val="24"/>
          <w:szCs w:val="24"/>
        </w:rPr>
        <w:t>, RC Zagreb, dužnik</w:t>
      </w:r>
      <w:r w:rsidR="006B503B">
        <w:rPr>
          <w:rFonts w:cs="Times New Roman" w:hAnsi="Times New Roman" w:ascii="Times New Roman"/>
          <w:sz w:val="24"/>
          <w:szCs w:val="24"/>
        </w:rPr>
        <w:t xml:space="preserve"> na dan </w:t>
      </w:r>
      <w:r w:rsidR="00F23D39">
        <w:rPr>
          <w:rFonts w:cs="Times New Roman" w:hAnsi="Times New Roman" w:ascii="Times New Roman"/>
          <w:sz w:val="24"/>
          <w:szCs w:val="24"/>
        </w:rPr>
        <w:t>15.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23D39">
        <w:rPr>
          <w:rFonts w:cs="Times New Roman" w:hAnsi="Times New Roman" w:ascii="Times New Roman"/>
          <w:sz w:val="24"/>
          <w:szCs w:val="24"/>
        </w:rPr>
        <w:t xml:space="preserve">listopada </w:t>
      </w:r>
      <w:r>
        <w:rPr>
          <w:rFonts w:cs="Times New Roman" w:hAnsi="Times New Roman" w:ascii="Times New Roman"/>
          <w:sz w:val="24"/>
          <w:szCs w:val="24"/>
        </w:rPr>
        <w:t>201</w:t>
      </w:r>
      <w:r w:rsidR="006B503B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 xml:space="preserve">. godine u Očevidniku redoslijeda osnova za plaćanje imao neizvršene osnove za plaćanje u razdoblju </w:t>
      </w:r>
      <w:r w:rsidR="00F23D39">
        <w:rPr>
          <w:rFonts w:cs="Times New Roman" w:hAnsi="Times New Roman" w:ascii="Times New Roman"/>
          <w:sz w:val="24"/>
          <w:szCs w:val="24"/>
        </w:rPr>
        <w:t xml:space="preserve">duljem </w:t>
      </w:r>
      <w:r>
        <w:rPr>
          <w:rFonts w:cs="Times New Roman" w:hAnsi="Times New Roman" w:ascii="Times New Roman"/>
          <w:sz w:val="24"/>
          <w:szCs w:val="24"/>
        </w:rPr>
        <w:t xml:space="preserve">od </w:t>
      </w:r>
      <w:r w:rsidR="00723D25">
        <w:rPr>
          <w:rFonts w:cs="Times New Roman" w:hAnsi="Times New Roman" w:ascii="Times New Roman"/>
          <w:b/>
          <w:sz w:val="24"/>
          <w:szCs w:val="24"/>
        </w:rPr>
        <w:t>120</w:t>
      </w:r>
      <w:r w:rsidR="006B503B" w:rsidRPr="00383FF0">
        <w:rPr>
          <w:rFonts w:cs="Times New Roman" w:hAnsi="Times New Roman" w:ascii="Times New Roman"/>
          <w:b/>
          <w:sz w:val="24"/>
          <w:szCs w:val="24"/>
        </w:rPr>
        <w:t xml:space="preserve"> dan</w:t>
      </w:r>
      <w:r w:rsidR="00F23D39">
        <w:rPr>
          <w:rFonts w:cs="Times New Roman" w:hAnsi="Times New Roman" w:ascii="Times New Roman"/>
          <w:b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 xml:space="preserve">, u ukupnom iznosu </w:t>
      </w:r>
      <w:r w:rsidR="00F23D39">
        <w:rPr>
          <w:rFonts w:cs="Times New Roman" w:hAnsi="Times New Roman" w:ascii="Times New Roman"/>
          <w:b/>
          <w:sz w:val="24"/>
          <w:szCs w:val="24"/>
        </w:rPr>
        <w:t>7.735,72 kn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BE7082">
        <w:rPr>
          <w:rFonts w:cs="Times New Roman" w:hAnsi="Times New Roman" w:ascii="Times New Roman"/>
          <w:b/>
          <w:sz w:val="24"/>
          <w:szCs w:val="24"/>
        </w:rPr>
        <w:t>te je dužnik prema tome, sukladno odredbama članka 6. stavak</w:t>
      </w:r>
      <w:r>
        <w:rPr>
          <w:rFonts w:cs="Times New Roman" w:hAnsi="Times New Roman" w:ascii="Times New Roman"/>
          <w:b/>
          <w:sz w:val="24"/>
          <w:szCs w:val="24"/>
        </w:rPr>
        <w:t xml:space="preserve"> 1. i</w:t>
      </w:r>
      <w:r w:rsidRPr="00BE7082">
        <w:rPr>
          <w:rFonts w:cs="Times New Roman" w:hAnsi="Times New Roman" w:ascii="Times New Roman"/>
          <w:b/>
          <w:sz w:val="24"/>
          <w:szCs w:val="24"/>
        </w:rPr>
        <w:t xml:space="preserve"> 2. Stečajnog zakona ( NN 71/15 ) nesposoban za plaćanje.</w:t>
      </w:r>
    </w:p>
    <w:p w:rsidRDefault="006B503B" w:rsidP="00B67643" w:rsidR="006B503B">
      <w:pPr>
        <w:pStyle w:val="Bezproreda"/>
        <w:tabs>
          <w:tab w:pos="1560" w:val="left"/>
        </w:tabs>
        <w:ind w:firstLine="156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B503B" w:rsidP="006B503B" w:rsidR="00EF778C" w:rsidRPr="00F23D39">
      <w:pPr>
        <w:pStyle w:val="Bezproreda"/>
        <w:tabs>
          <w:tab w:pos="1560" w:val="left"/>
        </w:tabs>
        <w:ind w:hanging="851" w:left="851"/>
        <w:jc w:val="both"/>
        <w:rPr>
          <w:rFonts w:cs="Times New Roman" w:hAnsi="Times New Roman" w:ascii="Times New Roman"/>
          <w:sz w:val="24"/>
          <w:szCs w:val="24"/>
        </w:rPr>
      </w:pPr>
      <w:r w:rsidRPr="006B503B">
        <w:rPr>
          <w:rFonts w:cs="Times New Roman" w:hAnsi="Times New Roman" w:ascii="Times New Roman"/>
          <w:b/>
          <w:sz w:val="24"/>
          <w:szCs w:val="24"/>
        </w:rPr>
        <w:t>Dokaz: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F23D39">
        <w:rPr>
          <w:rFonts w:cs="Times New Roman" w:hAnsi="Times New Roman" w:ascii="Times New Roman"/>
          <w:sz w:val="24"/>
          <w:szCs w:val="24"/>
        </w:rPr>
        <w:t>Preslika očevidnika Financijske agencije o redoslijedu plaćanja sa obračunatom kamatom od dana 15. listopad 2018. godine.</w:t>
      </w:r>
    </w:p>
    <w:p w:rsidRDefault="00F23D39" w:rsidP="006B503B" w:rsidR="00F23D39">
      <w:pPr>
        <w:pStyle w:val="Bezproreda"/>
        <w:tabs>
          <w:tab w:pos="1560" w:val="left"/>
        </w:tabs>
        <w:ind w:hanging="851" w:left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F23D39" w:rsidP="006B503B" w:rsidR="00F23D39">
      <w:pPr>
        <w:pStyle w:val="Bezproreda"/>
        <w:tabs>
          <w:tab w:pos="1560" w:val="left"/>
        </w:tabs>
        <w:ind w:hanging="851" w:left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EF778C" w:rsidP="006B503B" w:rsidR="00EF778C" w:rsidRPr="00C857F4">
      <w:pPr>
        <w:pStyle w:val="Bezproreda"/>
        <w:tabs>
          <w:tab w:pos="1560" w:val="left"/>
        </w:tabs>
        <w:ind w:hanging="851" w:left="851"/>
        <w:jc w:val="both"/>
        <w:rPr>
          <w:rFonts w:cs="Times New Roman" w:hAnsi="Times New Roman" w:ascii="Times New Roman"/>
          <w:b/>
          <w:i/>
          <w:sz w:val="24"/>
          <w:szCs w:val="24"/>
        </w:rPr>
      </w:pPr>
      <w:r w:rsidRPr="00C857F4">
        <w:rPr>
          <w:rFonts w:cs="Times New Roman" w:hAnsi="Times New Roman" w:ascii="Times New Roman"/>
          <w:b/>
          <w:i/>
          <w:sz w:val="24"/>
          <w:szCs w:val="24"/>
        </w:rPr>
        <w:t>I m o v i n a</w:t>
      </w:r>
    </w:p>
    <w:p w:rsidRDefault="00F255BE" w:rsidP="00F255BE" w:rsidR="006B503B">
      <w:pPr>
        <w:pStyle w:val="Bezproreda"/>
        <w:tabs>
          <w:tab w:pos="1560" w:val="left"/>
        </w:tabs>
        <w:ind w:firstLine="15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Društvo TRANSPORTI MARIO d.o.o. za usluge prijevoza i trgovinu iz Celine Samoborske ( Grad Samobor) Celine Samoborske 45</w:t>
      </w:r>
      <w:r w:rsidR="006B503B">
        <w:rPr>
          <w:rFonts w:cs="Times New Roman" w:hAnsi="Times New Roman" w:ascii="Times New Roman"/>
          <w:sz w:val="24"/>
          <w:szCs w:val="24"/>
        </w:rPr>
        <w:t>,</w:t>
      </w:r>
      <w:r w:rsidR="006B503B" w:rsidRPr="00CE29EF">
        <w:rPr>
          <w:rFonts w:cs="Times New Roman" w:hAnsi="Times New Roman" w:ascii="Times New Roman"/>
          <w:sz w:val="24"/>
          <w:szCs w:val="24"/>
        </w:rPr>
        <w:t xml:space="preserve"> nema u svom vlasništ</w:t>
      </w:r>
      <w:r w:rsidR="006B503B">
        <w:rPr>
          <w:rFonts w:cs="Times New Roman" w:hAnsi="Times New Roman" w:ascii="Times New Roman"/>
          <w:sz w:val="24"/>
          <w:szCs w:val="24"/>
        </w:rPr>
        <w:t>vu nikakve nepokretne imovine-</w:t>
      </w:r>
      <w:r w:rsidR="006B503B" w:rsidRPr="00CE29EF">
        <w:rPr>
          <w:rFonts w:cs="Times New Roman" w:hAnsi="Times New Roman" w:ascii="Times New Roman"/>
          <w:sz w:val="24"/>
          <w:szCs w:val="24"/>
        </w:rPr>
        <w:t>nekretnine, a isto tako</w:t>
      </w:r>
      <w:r w:rsidR="006B503B">
        <w:rPr>
          <w:rFonts w:cs="Times New Roman" w:hAnsi="Times New Roman" w:ascii="Times New Roman"/>
          <w:sz w:val="24"/>
          <w:szCs w:val="24"/>
        </w:rPr>
        <w:t xml:space="preserve"> nema u svom vlasništvu nikakvo motorno vozilo ili </w:t>
      </w:r>
      <w:r w:rsidR="006B503B" w:rsidRPr="00CE29EF">
        <w:rPr>
          <w:rFonts w:cs="Times New Roman" w:hAnsi="Times New Roman" w:ascii="Times New Roman"/>
          <w:sz w:val="24"/>
          <w:szCs w:val="24"/>
        </w:rPr>
        <w:t>pokretnu imovinu ili opremu, a nit</w:t>
      </w:r>
      <w:r w:rsidR="006B503B">
        <w:rPr>
          <w:rFonts w:cs="Times New Roman" w:hAnsi="Times New Roman" w:ascii="Times New Roman"/>
          <w:sz w:val="24"/>
          <w:szCs w:val="24"/>
        </w:rPr>
        <w:t>i neku zalihu robe na skladištu.</w:t>
      </w:r>
      <w:r w:rsidR="006B503B" w:rsidRPr="00CE29E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B503B" w:rsidP="006B503B" w:rsidR="006B503B" w:rsidRPr="00CE29EF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sz w:val="24"/>
          <w:szCs w:val="24"/>
        </w:rPr>
      </w:pPr>
    </w:p>
    <w:p w:rsidRDefault="006B503B" w:rsidP="00DA35C3" w:rsidR="006B503B" w:rsidRPr="00012677">
      <w:pPr>
        <w:pStyle w:val="Bezproreda"/>
        <w:tabs>
          <w:tab w:pos="1560" w:val="left"/>
        </w:tabs>
        <w:ind w:hanging="900" w:left="900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CE29EF">
        <w:rPr>
          <w:rFonts w:cs="Times New Roman" w:hAnsi="Times New Roman" w:ascii="Times New Roman"/>
          <w:b/>
          <w:bCs/>
          <w:sz w:val="24"/>
          <w:szCs w:val="24"/>
        </w:rPr>
        <w:t xml:space="preserve">Dokaz: </w:t>
      </w:r>
      <w:r w:rsidRPr="00012677">
        <w:rPr>
          <w:rFonts w:cs="Times New Roman" w:hAnsi="Times New Roman" w:ascii="Times New Roman"/>
          <w:bCs/>
          <w:sz w:val="24"/>
          <w:szCs w:val="24"/>
        </w:rPr>
        <w:t xml:space="preserve">Potvrda Općinskog građanskog suda u </w:t>
      </w:r>
      <w:r w:rsidR="00F255BE">
        <w:rPr>
          <w:rFonts w:cs="Times New Roman" w:hAnsi="Times New Roman" w:ascii="Times New Roman"/>
          <w:bCs/>
          <w:sz w:val="24"/>
          <w:szCs w:val="24"/>
        </w:rPr>
        <w:t xml:space="preserve">Novom </w:t>
      </w:r>
      <w:r w:rsidRPr="00012677">
        <w:rPr>
          <w:rFonts w:cs="Times New Roman" w:hAnsi="Times New Roman" w:ascii="Times New Roman"/>
          <w:bCs/>
          <w:sz w:val="24"/>
          <w:szCs w:val="24"/>
        </w:rPr>
        <w:t>Zagrebu, Zemljišno knjižn</w:t>
      </w:r>
      <w:r w:rsidR="00F255BE">
        <w:rPr>
          <w:rFonts w:cs="Times New Roman" w:hAnsi="Times New Roman" w:ascii="Times New Roman"/>
          <w:bCs/>
          <w:sz w:val="24"/>
          <w:szCs w:val="24"/>
        </w:rPr>
        <w:t>i odjel</w:t>
      </w:r>
      <w:r w:rsidRPr="00012677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F255BE">
        <w:rPr>
          <w:rFonts w:cs="Times New Roman" w:hAnsi="Times New Roman" w:ascii="Times New Roman"/>
          <w:bCs/>
          <w:sz w:val="24"/>
          <w:szCs w:val="24"/>
        </w:rPr>
        <w:t>Samobor</w:t>
      </w:r>
      <w:r w:rsidRPr="00012677">
        <w:rPr>
          <w:rFonts w:cs="Times New Roman" w:hAnsi="Times New Roman" w:ascii="Times New Roman"/>
          <w:bCs/>
          <w:sz w:val="24"/>
          <w:szCs w:val="24"/>
        </w:rPr>
        <w:t xml:space="preserve">, broj: </w:t>
      </w:r>
      <w:r w:rsidR="00F255BE">
        <w:rPr>
          <w:rFonts w:cs="Times New Roman" w:hAnsi="Times New Roman" w:ascii="Times New Roman"/>
          <w:bCs/>
          <w:sz w:val="24"/>
          <w:szCs w:val="24"/>
        </w:rPr>
        <w:t>37311/2018</w:t>
      </w:r>
      <w:r w:rsidRPr="00012677">
        <w:rPr>
          <w:rFonts w:cs="Times New Roman" w:hAnsi="Times New Roman" w:ascii="Times New Roman"/>
          <w:bCs/>
          <w:sz w:val="24"/>
          <w:szCs w:val="24"/>
        </w:rPr>
        <w:t xml:space="preserve"> od dana </w:t>
      </w:r>
      <w:r w:rsidR="008661A1" w:rsidRPr="00012677">
        <w:rPr>
          <w:rFonts w:cs="Times New Roman" w:hAnsi="Times New Roman" w:ascii="Times New Roman"/>
          <w:bCs/>
          <w:sz w:val="24"/>
          <w:szCs w:val="24"/>
        </w:rPr>
        <w:t>0</w:t>
      </w:r>
      <w:r w:rsidR="00F255BE">
        <w:rPr>
          <w:rFonts w:cs="Times New Roman" w:hAnsi="Times New Roman" w:ascii="Times New Roman"/>
          <w:bCs/>
          <w:sz w:val="24"/>
          <w:szCs w:val="24"/>
        </w:rPr>
        <w:t>5</w:t>
      </w:r>
      <w:r w:rsidRPr="00012677">
        <w:rPr>
          <w:rFonts w:cs="Times New Roman" w:hAnsi="Times New Roman" w:ascii="Times New Roman"/>
          <w:bCs/>
          <w:sz w:val="24"/>
          <w:szCs w:val="24"/>
        </w:rPr>
        <w:t xml:space="preserve">. </w:t>
      </w:r>
      <w:r w:rsidR="00F255BE">
        <w:rPr>
          <w:rFonts w:cs="Times New Roman" w:hAnsi="Times New Roman" w:ascii="Times New Roman"/>
          <w:bCs/>
          <w:sz w:val="24"/>
          <w:szCs w:val="24"/>
        </w:rPr>
        <w:t>listopada</w:t>
      </w:r>
      <w:r w:rsidRPr="00012677">
        <w:rPr>
          <w:rFonts w:cs="Times New Roman" w:hAnsi="Times New Roman" w:ascii="Times New Roman"/>
          <w:bCs/>
          <w:sz w:val="24"/>
          <w:szCs w:val="24"/>
        </w:rPr>
        <w:t xml:space="preserve"> 201</w:t>
      </w:r>
      <w:r w:rsidR="008661A1" w:rsidRPr="00012677">
        <w:rPr>
          <w:rFonts w:cs="Times New Roman" w:hAnsi="Times New Roman" w:ascii="Times New Roman"/>
          <w:bCs/>
          <w:sz w:val="24"/>
          <w:szCs w:val="24"/>
        </w:rPr>
        <w:t>8</w:t>
      </w:r>
      <w:r w:rsidRPr="00012677">
        <w:rPr>
          <w:rFonts w:cs="Times New Roman" w:hAnsi="Times New Roman" w:ascii="Times New Roman"/>
          <w:bCs/>
          <w:sz w:val="24"/>
          <w:szCs w:val="24"/>
        </w:rPr>
        <w:t>. godine.</w:t>
      </w:r>
    </w:p>
    <w:p w:rsidRDefault="006B503B" w:rsidP="00DA35C3" w:rsidR="006B503B" w:rsidRPr="00012677">
      <w:pPr>
        <w:pStyle w:val="Bezproreda"/>
        <w:tabs>
          <w:tab w:pos="1560" w:val="left"/>
        </w:tabs>
        <w:ind w:hanging="900" w:left="900"/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FE3B26" w:rsidP="00F255BE" w:rsidR="006B503B" w:rsidRPr="00012677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           </w:t>
      </w:r>
    </w:p>
    <w:p w:rsidRDefault="006B503B" w:rsidP="00DA35C3" w:rsidR="006B503B" w:rsidRPr="00012677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  <w:r w:rsidRPr="00012677">
        <w:rPr>
          <w:rFonts w:cs="Times New Roman" w:hAnsi="Times New Roman" w:ascii="Times New Roman"/>
          <w:bCs/>
          <w:sz w:val="24"/>
          <w:szCs w:val="24"/>
        </w:rPr>
        <w:t xml:space="preserve">               </w:t>
      </w:r>
    </w:p>
    <w:p w:rsidRDefault="0016797F" w:rsidP="006B503B" w:rsidR="0016797F">
      <w:pPr>
        <w:pStyle w:val="Bezproreda"/>
        <w:tabs>
          <w:tab w:pos="1560" w:val="left"/>
        </w:tabs>
        <w:ind w:hanging="900" w:left="900"/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F778C" w:rsidP="006B503B" w:rsidR="00EF778C" w:rsidRPr="00C857F4">
      <w:pPr>
        <w:pStyle w:val="Bezproreda"/>
        <w:tabs>
          <w:tab w:pos="1560" w:val="left"/>
        </w:tabs>
        <w:ind w:hanging="900" w:left="900"/>
        <w:jc w:val="both"/>
        <w:rPr>
          <w:rFonts w:cs="Times New Roman" w:hAnsi="Times New Roman" w:ascii="Times New Roman"/>
          <w:b/>
          <w:bCs/>
          <w:i/>
          <w:sz w:val="24"/>
          <w:szCs w:val="24"/>
        </w:rPr>
      </w:pPr>
      <w:r w:rsidRPr="00C857F4">
        <w:rPr>
          <w:rFonts w:cs="Times New Roman" w:hAnsi="Times New Roman" w:ascii="Times New Roman"/>
          <w:b/>
          <w:bCs/>
          <w:i/>
          <w:sz w:val="24"/>
          <w:szCs w:val="24"/>
        </w:rPr>
        <w:t>P o t r a ž i v a n j a</w:t>
      </w:r>
    </w:p>
    <w:p w:rsidRDefault="005D0B27" w:rsidP="006B503B" w:rsidR="005D0B27">
      <w:pPr>
        <w:pStyle w:val="Bezproreda"/>
        <w:tabs>
          <w:tab w:pos="1560" w:val="left"/>
        </w:tabs>
        <w:ind w:hanging="900" w:left="900"/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5D0B27" w:rsidP="00F23D39" w:rsidR="00C857F4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Dužnik</w:t>
      </w:r>
      <w:r w:rsidR="00F23D39">
        <w:rPr>
          <w:rFonts w:cs="Times New Roman" w:hAnsi="Times New Roman" w:ascii="Times New Roman"/>
          <w:bCs/>
          <w:sz w:val="24"/>
          <w:szCs w:val="24"/>
        </w:rPr>
        <w:t xml:space="preserve"> u svojim poslovnim knjigama nema</w:t>
      </w:r>
      <w:r>
        <w:rPr>
          <w:rFonts w:cs="Times New Roman" w:hAnsi="Times New Roman" w:ascii="Times New Roman"/>
          <w:bCs/>
          <w:sz w:val="24"/>
          <w:szCs w:val="24"/>
        </w:rPr>
        <w:t xml:space="preserve"> evidentirana</w:t>
      </w:r>
      <w:r w:rsidR="00F23D39">
        <w:rPr>
          <w:rFonts w:cs="Times New Roman" w:hAnsi="Times New Roman" w:ascii="Times New Roman"/>
          <w:bCs/>
          <w:sz w:val="24"/>
          <w:szCs w:val="24"/>
        </w:rPr>
        <w:t xml:space="preserve"> nikakva</w:t>
      </w:r>
      <w:r>
        <w:rPr>
          <w:rFonts w:cs="Times New Roman" w:hAnsi="Times New Roman" w:ascii="Times New Roman"/>
          <w:bCs/>
          <w:sz w:val="24"/>
          <w:szCs w:val="24"/>
        </w:rPr>
        <w:t xml:space="preserve"> potraživanja od poslovnih partnera</w:t>
      </w:r>
      <w:r w:rsidR="00F23D39">
        <w:rPr>
          <w:rFonts w:cs="Times New Roman" w:hAnsi="Times New Roman" w:ascii="Times New Roman"/>
          <w:bCs/>
          <w:sz w:val="24"/>
          <w:szCs w:val="24"/>
        </w:rPr>
        <w:t xml:space="preserve"> koja bi bila naplativa.</w:t>
      </w:r>
      <w:r>
        <w:rPr>
          <w:rFonts w:cs="Times New Roman" w:hAnsi="Times New Roman" w:ascii="Times New Roman"/>
          <w:bCs/>
          <w:sz w:val="24"/>
          <w:szCs w:val="24"/>
        </w:rPr>
        <w:t xml:space="preserve"> </w:t>
      </w:r>
    </w:p>
    <w:p w:rsidRDefault="004B1731" w:rsidP="009072B0" w:rsidR="00184087" w:rsidRPr="009072B0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</w:p>
    <w:p w:rsidRDefault="009072B0" w:rsidP="009072B0" w:rsidR="009072B0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</w:t>
      </w:r>
    </w:p>
    <w:p w:rsidRDefault="009072B0" w:rsidP="00CE5A2E" w:rsidR="00CE5A2E" w:rsidRPr="009072B0">
      <w:pPr>
        <w:pStyle w:val="Bezproreda"/>
        <w:tabs>
          <w:tab w:pos="1560" w:val="left"/>
        </w:tabs>
        <w:ind w:firstLine="1276"/>
        <w:jc w:val="both"/>
        <w:rPr>
          <w:rFonts w:cs="Times New Roman" w:hAnsi="Times New Roman" w:ascii="Times New Roman"/>
          <w:b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Z a k l j u č </w:t>
      </w:r>
      <w:r>
        <w:rPr>
          <w:rFonts w:cs="Times New Roman" w:hAnsi="Times New Roman" w:ascii="Times New Roman"/>
          <w:b/>
          <w:color w:themeColor="text1" w:val="000000"/>
          <w:sz w:val="24"/>
          <w:szCs w:val="24"/>
        </w:rPr>
        <w:t>a k:</w:t>
      </w:r>
    </w:p>
    <w:p w:rsidRDefault="00CE5A2E" w:rsidP="00CE5A2E" w:rsidR="00CE5A2E" w:rsidRPr="00CE5A2E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</w:pPr>
    </w:p>
    <w:p w:rsidRDefault="00CE5A2E" w:rsidP="00CE5A2E" w:rsidR="00CE5A2E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</w:pPr>
      <w:r w:rsidRPr="00CE5A2E"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  <w:t xml:space="preserve">                       U ovom prethodnom postupku utvrđeno je da su u potpunosti ispunjeni uvjeti za otvaranje stečajnog postupka koji su predviđeni člankom </w:t>
      </w:r>
      <w:r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  <w:t xml:space="preserve">6. stavak 1. i 2., i člankom 7. stavak 1. </w:t>
      </w:r>
      <w:r w:rsidRPr="00CE5A2E"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  <w:t>Stečajnog zakona (NN 71/15), a to su nesposobnost za plaćanje i prezaduženost.</w:t>
      </w:r>
    </w:p>
    <w:p w:rsidRDefault="000210B3" w:rsidP="00CE5A2E" w:rsidR="000210B3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</w:pPr>
    </w:p>
    <w:p w:rsidRDefault="00857654" w:rsidP="00857654" w:rsidR="00857654">
      <w:pPr>
        <w:pStyle w:val="Bezproreda"/>
        <w:tabs>
          <w:tab w:pos="1560" w:val="left"/>
        </w:tabs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57654" w:rsidP="000D7328" w:rsidR="00857654" w:rsidRPr="00857654">
      <w:pPr>
        <w:pStyle w:val="Bezproreda"/>
        <w:tabs>
          <w:tab w:pos="1560" w:val="left"/>
        </w:tabs>
        <w:ind w:firstLine="1418"/>
        <w:jc w:val="both"/>
        <w:rPr>
          <w:rFonts w:cs="Times New Roman" w:hAnsi="Times New Roman" w:ascii="Times New Roman"/>
          <w:b/>
          <w:i/>
          <w:sz w:val="24"/>
          <w:szCs w:val="24"/>
        </w:rPr>
      </w:pPr>
      <w:r w:rsidRPr="00857654">
        <w:rPr>
          <w:rFonts w:cs="Times New Roman" w:hAnsi="Times New Roman" w:ascii="Times New Roman"/>
          <w:b/>
          <w:i/>
          <w:sz w:val="24"/>
          <w:szCs w:val="24"/>
        </w:rPr>
        <w:t>Obzirom d</w:t>
      </w:r>
      <w:r w:rsidR="008D2F7E">
        <w:rPr>
          <w:rFonts w:cs="Times New Roman" w:hAnsi="Times New Roman" w:ascii="Times New Roman"/>
          <w:b/>
          <w:i/>
          <w:sz w:val="24"/>
          <w:szCs w:val="24"/>
        </w:rPr>
        <w:t>a dužnik</w:t>
      </w:r>
      <w:r w:rsidRPr="00857654">
        <w:rPr>
          <w:rFonts w:cs="Times New Roman" w:hAnsi="Times New Roman" w:ascii="Times New Roman"/>
          <w:b/>
          <w:i/>
          <w:sz w:val="24"/>
          <w:szCs w:val="24"/>
        </w:rPr>
        <w:t xml:space="preserve"> nema nikakve imovine, niti pokretne a ni nekretnina, prodajom koje bi se mogla oprihodovati određena novčana sredstva,</w:t>
      </w:r>
      <w:r w:rsidR="008D2F7E">
        <w:rPr>
          <w:rFonts w:cs="Times New Roman" w:hAnsi="Times New Roman" w:ascii="Times New Roman"/>
          <w:b/>
          <w:i/>
          <w:sz w:val="24"/>
          <w:szCs w:val="24"/>
        </w:rPr>
        <w:t xml:space="preserve"> a također nema ni naplativih potraživanja,</w:t>
      </w:r>
      <w:r w:rsidRPr="00857654">
        <w:rPr>
          <w:rFonts w:cs="Times New Roman" w:hAnsi="Times New Roman" w:ascii="Times New Roman"/>
          <w:b/>
          <w:i/>
          <w:sz w:val="24"/>
          <w:szCs w:val="24"/>
        </w:rPr>
        <w:t xml:space="preserve"> predlažem Trgovačkom sudu u Bjelovaru, da sukladno odredbi članka 132. stavak 1. Stečajnog zakona (NN 71/15, 104/17), odgovarajućim rješenjem pozove osobe koje imaju pravni interes za provedbom Stečajnog postupka da u roku od 15 dana uplate predujam u iznosu </w:t>
      </w:r>
      <w:r w:rsidR="00F23D39">
        <w:rPr>
          <w:rFonts w:cs="Times New Roman" w:hAnsi="Times New Roman" w:ascii="Times New Roman"/>
          <w:b/>
          <w:i/>
          <w:sz w:val="24"/>
          <w:szCs w:val="24"/>
        </w:rPr>
        <w:t>30.475,00</w:t>
      </w:r>
      <w:r w:rsidRPr="00857654">
        <w:rPr>
          <w:rFonts w:cs="Times New Roman" w:hAnsi="Times New Roman" w:ascii="Times New Roman"/>
          <w:b/>
          <w:i/>
          <w:sz w:val="24"/>
          <w:szCs w:val="24"/>
        </w:rPr>
        <w:t xml:space="preserve"> kn za namirenje troškova prethodnoga i otvorenoga stečajnog postupka.</w:t>
      </w:r>
    </w:p>
    <w:p w:rsidRDefault="00857654" w:rsidP="00857654" w:rsidR="00857654" w:rsidRPr="00857654">
      <w:pPr>
        <w:pStyle w:val="Bezproreda"/>
        <w:tabs>
          <w:tab w:pos="1560" w:val="left"/>
        </w:tabs>
        <w:ind w:firstLine="851"/>
        <w:jc w:val="both"/>
        <w:rPr>
          <w:rFonts w:cs="Times New Roman" w:hAnsi="Times New Roman" w:ascii="Times New Roman"/>
          <w:b/>
          <w:i/>
          <w:sz w:val="24"/>
          <w:szCs w:val="24"/>
        </w:rPr>
      </w:pPr>
    </w:p>
    <w:p w:rsidRDefault="00857654" w:rsidP="000D7328" w:rsidR="00857654" w:rsidRPr="00857654">
      <w:pPr>
        <w:pStyle w:val="Bezproreda"/>
        <w:tabs>
          <w:tab w:pos="1560" w:val="left"/>
        </w:tabs>
        <w:ind w:firstLine="1418"/>
        <w:jc w:val="both"/>
        <w:rPr>
          <w:rFonts w:cs="Times New Roman" w:hAnsi="Times New Roman" w:ascii="Times New Roman"/>
          <w:b/>
          <w:i/>
          <w:sz w:val="24"/>
          <w:szCs w:val="24"/>
        </w:rPr>
      </w:pPr>
      <w:r w:rsidRPr="00857654">
        <w:rPr>
          <w:rFonts w:cs="Times New Roman" w:hAnsi="Times New Roman" w:ascii="Times New Roman"/>
          <w:b/>
          <w:i/>
          <w:sz w:val="24"/>
          <w:szCs w:val="24"/>
        </w:rPr>
        <w:t xml:space="preserve"> Predujam troškova se sastoji od predvidivih troškova stečajnoga postupka za razdoblje od 6 mjeseci i to: nagrada stečajnom upravitelju u bruto iznosu od 15.000,00 kn, naknada stvarnih troškova s</w:t>
      </w:r>
      <w:r w:rsidR="00F23D39">
        <w:rPr>
          <w:rFonts w:cs="Times New Roman" w:hAnsi="Times New Roman" w:ascii="Times New Roman"/>
          <w:b/>
          <w:i/>
          <w:sz w:val="24"/>
          <w:szCs w:val="24"/>
        </w:rPr>
        <w:t>tečajnog upravitelja u iznosu 10</w:t>
      </w:r>
      <w:r w:rsidRPr="00857654">
        <w:rPr>
          <w:rFonts w:cs="Times New Roman" w:hAnsi="Times New Roman" w:ascii="Times New Roman"/>
          <w:b/>
          <w:i/>
          <w:sz w:val="24"/>
          <w:szCs w:val="24"/>
        </w:rPr>
        <w:t>.000,00 kn, troškovi vo</w:t>
      </w:r>
      <w:r w:rsidR="001D63E7">
        <w:rPr>
          <w:rFonts w:cs="Times New Roman" w:hAnsi="Times New Roman" w:ascii="Times New Roman"/>
          <w:b/>
          <w:i/>
          <w:sz w:val="24"/>
          <w:szCs w:val="24"/>
        </w:rPr>
        <w:t xml:space="preserve">đenja računovodstva u iznosu </w:t>
      </w:r>
      <w:r w:rsidR="00F23D39">
        <w:rPr>
          <w:rFonts w:cs="Times New Roman" w:hAnsi="Times New Roman" w:ascii="Times New Roman"/>
          <w:b/>
          <w:i/>
          <w:sz w:val="24"/>
          <w:szCs w:val="24"/>
        </w:rPr>
        <w:t>4</w:t>
      </w:r>
      <w:r w:rsidR="001D63E7">
        <w:rPr>
          <w:rFonts w:cs="Times New Roman" w:hAnsi="Times New Roman" w:ascii="Times New Roman"/>
          <w:b/>
          <w:i/>
          <w:sz w:val="24"/>
          <w:szCs w:val="24"/>
        </w:rPr>
        <w:t>.0</w:t>
      </w:r>
      <w:r w:rsidRPr="00857654">
        <w:rPr>
          <w:rFonts w:cs="Times New Roman" w:hAnsi="Times New Roman" w:ascii="Times New Roman"/>
          <w:b/>
          <w:i/>
          <w:sz w:val="24"/>
          <w:szCs w:val="24"/>
        </w:rPr>
        <w:t>00,00 kn, trošk</w:t>
      </w:r>
      <w:r w:rsidR="001D63E7">
        <w:rPr>
          <w:rFonts w:cs="Times New Roman" w:hAnsi="Times New Roman" w:ascii="Times New Roman"/>
          <w:b/>
          <w:i/>
          <w:sz w:val="24"/>
          <w:szCs w:val="24"/>
        </w:rPr>
        <w:t>ovi bankarskih usluga u iznosu 5</w:t>
      </w:r>
      <w:r w:rsidRPr="00857654">
        <w:rPr>
          <w:rFonts w:cs="Times New Roman" w:hAnsi="Times New Roman" w:ascii="Times New Roman"/>
          <w:b/>
          <w:i/>
          <w:sz w:val="24"/>
          <w:szCs w:val="24"/>
        </w:rPr>
        <w:t>00,00 kn, troškovi naknade za</w:t>
      </w:r>
      <w:r w:rsidR="001D63E7">
        <w:rPr>
          <w:rFonts w:cs="Times New Roman" w:hAnsi="Times New Roman" w:ascii="Times New Roman"/>
          <w:b/>
          <w:i/>
          <w:sz w:val="24"/>
          <w:szCs w:val="24"/>
        </w:rPr>
        <w:t xml:space="preserve"> platni promet FINA-i u iznosu 5</w:t>
      </w:r>
      <w:r w:rsidRPr="00857654">
        <w:rPr>
          <w:rFonts w:cs="Times New Roman" w:hAnsi="Times New Roman" w:ascii="Times New Roman"/>
          <w:b/>
          <w:i/>
          <w:sz w:val="24"/>
          <w:szCs w:val="24"/>
        </w:rPr>
        <w:t>00,00 kn, troškovi poštanskih usluga u iznosu 300,00 kn, trošak izrade 1 komada žiga 175,00 kn.</w:t>
      </w:r>
    </w:p>
    <w:p w:rsidRDefault="00857654" w:rsidP="00857654" w:rsidR="00857654" w:rsidRPr="00857654">
      <w:pPr>
        <w:pStyle w:val="Bezproreda"/>
        <w:tabs>
          <w:tab w:pos="1560" w:val="left"/>
        </w:tabs>
        <w:ind w:firstLine="851"/>
        <w:jc w:val="both"/>
        <w:rPr>
          <w:rFonts w:cs="Times New Roman" w:hAnsi="Times New Roman" w:ascii="Times New Roman"/>
          <w:b/>
          <w:i/>
          <w:sz w:val="24"/>
          <w:szCs w:val="24"/>
        </w:rPr>
      </w:pPr>
    </w:p>
    <w:p w:rsidRDefault="00857654" w:rsidP="00857654" w:rsidR="00857654" w:rsidRPr="00857654">
      <w:pPr>
        <w:pStyle w:val="Bezproreda"/>
        <w:tabs>
          <w:tab w:pos="1560" w:val="left"/>
        </w:tabs>
        <w:ind w:firstLine="851"/>
        <w:jc w:val="both"/>
        <w:rPr>
          <w:rFonts w:cs="Times New Roman" w:hAnsi="Times New Roman" w:ascii="Times New Roman"/>
          <w:b/>
          <w:i/>
          <w:sz w:val="24"/>
          <w:szCs w:val="24"/>
        </w:rPr>
      </w:pPr>
    </w:p>
    <w:p w:rsidRDefault="00857654" w:rsidP="00857654" w:rsidR="00857654">
      <w:pPr>
        <w:pStyle w:val="Bezproreda"/>
        <w:tabs>
          <w:tab w:pos="1560" w:val="left"/>
        </w:tabs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57654" w:rsidP="000210B3" w:rsidR="00857654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</w:pPr>
    </w:p>
    <w:p w:rsidRDefault="00857654" w:rsidP="000210B3" w:rsidR="00857654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i/>
          <w:color w:themeColor="text1" w:val="000000"/>
          <w:sz w:val="24"/>
          <w:szCs w:val="24"/>
        </w:rPr>
      </w:pPr>
    </w:p>
    <w:p w:rsidRDefault="00CE5A2E" w:rsidP="00CE5A2E" w:rsidR="00CE5A2E" w:rsidRPr="00CE5A2E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/>
          <w:color w:themeColor="text1" w:val="000000"/>
          <w:sz w:val="24"/>
          <w:szCs w:val="24"/>
        </w:rPr>
      </w:pPr>
      <w:r w:rsidRPr="00CE5A2E"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  <w:t xml:space="preserve">                                                                                        </w:t>
      </w:r>
      <w:r w:rsidRPr="00CE5A2E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Privremeni stečajni upravitelj:</w:t>
      </w:r>
    </w:p>
    <w:p w:rsidRDefault="00CE5A2E" w:rsidP="00CE5A2E" w:rsidR="00CE5A2E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/>
          <w:color w:themeColor="text1" w:val="000000"/>
          <w:sz w:val="24"/>
          <w:szCs w:val="24"/>
        </w:rPr>
      </w:pPr>
      <w:r w:rsidRPr="00CE5A2E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                                                                                       Zlatko Kosec, dipl.oec.</w:t>
      </w:r>
    </w:p>
    <w:p w:rsidRDefault="00F64F49" w:rsidP="00CE5A2E" w:rsidR="00F64F49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/>
          <w:color w:themeColor="text1" w:val="000000"/>
          <w:sz w:val="24"/>
          <w:szCs w:val="24"/>
        </w:rPr>
      </w:pPr>
    </w:p>
    <w:p w:rsidRDefault="00F64F49" w:rsidP="00CE5A2E" w:rsidR="00F64F49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/>
          <w:color w:themeColor="text1" w:val="000000"/>
          <w:sz w:val="24"/>
          <w:szCs w:val="24"/>
        </w:rPr>
      </w:pPr>
    </w:p>
    <w:p w:rsidRDefault="00F64F49" w:rsidP="00CE5A2E" w:rsidR="00F64F49" w:rsidRPr="00CE5A2E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/>
          <w:color w:themeColor="text1" w:val="000000"/>
          <w:sz w:val="24"/>
          <w:szCs w:val="24"/>
        </w:rPr>
      </w:pPr>
    </w:p>
    <w:p w:rsidRDefault="00CE5A2E" w:rsidP="00CE5A2E" w:rsidR="00CE5A2E">
      <w:pPr>
        <w:spacing w:lineRule="auto" w:line="276" w:after="200"/>
        <w:jc w:val="left"/>
        <w:rPr>
          <w:rFonts w:eastAsiaTheme="minorHAnsi" w:hAnsi="Times New Roman" w:ascii="Times New Roman"/>
          <w:b/>
          <w:color w:themeColor="text1" w:val="000000"/>
          <w:sz w:val="24"/>
        </w:rPr>
      </w:pPr>
    </w:p>
    <w:p w:rsidRDefault="00012677" w:rsidP="00CE5A2E" w:rsidR="000D58CB">
      <w:pPr>
        <w:spacing w:lineRule="auto" w:line="276" w:after="200"/>
        <w:jc w:val="left"/>
        <w:rPr>
          <w:rFonts w:eastAsiaTheme="minorHAnsi" w:hAnsi="Times New Roman" w:ascii="Times New Roman"/>
          <w:color w:themeColor="text1" w:val="000000"/>
          <w:sz w:val="24"/>
        </w:rPr>
      </w:pPr>
      <w:r>
        <w:rPr>
          <w:rFonts w:eastAsiaTheme="minorHAnsi" w:hAnsi="Times New Roman" w:ascii="Times New Roman"/>
          <w:color w:themeColor="text1" w:val="000000"/>
          <w:sz w:val="24"/>
        </w:rPr>
        <w:t>Prilaže se:</w:t>
      </w:r>
    </w:p>
    <w:p w:rsidRDefault="00FE3B26" w:rsidP="00FE3B26" w:rsidR="00FE3B26">
      <w:pPr>
        <w:spacing w:lineRule="auto" w:line="276" w:after="200"/>
        <w:ind w:hanging="142" w:left="142"/>
        <w:jc w:val="left"/>
        <w:rPr>
          <w:rFonts w:eastAsiaTheme="minorHAnsi" w:hAnsi="Times New Roman" w:ascii="Times New Roman"/>
          <w:color w:themeColor="text1" w:val="000000"/>
          <w:sz w:val="24"/>
        </w:rPr>
      </w:pPr>
      <w:r>
        <w:rPr>
          <w:rFonts w:eastAsiaTheme="minorHAnsi" w:hAnsi="Times New Roman" w:ascii="Times New Roman"/>
          <w:color w:themeColor="text1" w:val="000000"/>
          <w:sz w:val="24"/>
        </w:rPr>
        <w:t>-</w:t>
      </w:r>
      <w:r w:rsidRPr="00FE3B26">
        <w:rPr>
          <w:rFonts w:hAnsi="Times New Roman" w:ascii="Times New Roman"/>
          <w:bCs/>
          <w:sz w:val="24"/>
        </w:rPr>
        <w:t xml:space="preserve"> </w:t>
      </w:r>
      <w:r w:rsidRPr="00012677">
        <w:rPr>
          <w:rFonts w:hAnsi="Times New Roman" w:ascii="Times New Roman"/>
          <w:bCs/>
          <w:sz w:val="24"/>
        </w:rPr>
        <w:t xml:space="preserve">Potvrda Općinskog građanskog suda u </w:t>
      </w:r>
      <w:r>
        <w:rPr>
          <w:rFonts w:hAnsi="Times New Roman" w:ascii="Times New Roman"/>
          <w:bCs/>
          <w:sz w:val="24"/>
        </w:rPr>
        <w:t xml:space="preserve">Novom </w:t>
      </w:r>
      <w:r w:rsidRPr="00012677">
        <w:rPr>
          <w:rFonts w:hAnsi="Times New Roman" w:ascii="Times New Roman"/>
          <w:bCs/>
          <w:sz w:val="24"/>
        </w:rPr>
        <w:t>Zagrebu, Zemljišno knjižn</w:t>
      </w:r>
      <w:r>
        <w:rPr>
          <w:rFonts w:hAnsi="Times New Roman" w:ascii="Times New Roman"/>
          <w:bCs/>
          <w:sz w:val="24"/>
        </w:rPr>
        <w:t>i odjel</w:t>
      </w:r>
      <w:r w:rsidRPr="00012677">
        <w:rPr>
          <w:rFonts w:hAnsi="Times New Roman" w:ascii="Times New Roman"/>
          <w:bCs/>
          <w:sz w:val="24"/>
        </w:rPr>
        <w:t xml:space="preserve"> </w:t>
      </w:r>
      <w:r>
        <w:rPr>
          <w:rFonts w:hAnsi="Times New Roman" w:ascii="Times New Roman"/>
          <w:bCs/>
          <w:sz w:val="24"/>
        </w:rPr>
        <w:t>Samobor</w:t>
      </w:r>
      <w:r w:rsidRPr="00012677">
        <w:rPr>
          <w:rFonts w:hAnsi="Times New Roman" w:ascii="Times New Roman"/>
          <w:bCs/>
          <w:sz w:val="24"/>
        </w:rPr>
        <w:t xml:space="preserve">, </w:t>
      </w:r>
      <w:r>
        <w:rPr>
          <w:rFonts w:hAnsi="Times New Roman" w:ascii="Times New Roman"/>
          <w:bCs/>
          <w:sz w:val="24"/>
        </w:rPr>
        <w:t xml:space="preserve"> </w:t>
      </w:r>
      <w:r w:rsidRPr="00012677">
        <w:rPr>
          <w:rFonts w:hAnsi="Times New Roman" w:ascii="Times New Roman"/>
          <w:bCs/>
          <w:sz w:val="24"/>
        </w:rPr>
        <w:t xml:space="preserve">broj: </w:t>
      </w:r>
      <w:r>
        <w:rPr>
          <w:rFonts w:hAnsi="Times New Roman" w:ascii="Times New Roman"/>
          <w:bCs/>
          <w:sz w:val="24"/>
        </w:rPr>
        <w:t>37311/2018</w:t>
      </w:r>
      <w:r w:rsidRPr="00012677">
        <w:rPr>
          <w:rFonts w:hAnsi="Times New Roman" w:ascii="Times New Roman"/>
          <w:bCs/>
          <w:sz w:val="24"/>
        </w:rPr>
        <w:t xml:space="preserve"> od dana 0</w:t>
      </w:r>
      <w:r>
        <w:rPr>
          <w:rFonts w:hAnsi="Times New Roman" w:ascii="Times New Roman"/>
          <w:bCs/>
          <w:sz w:val="24"/>
        </w:rPr>
        <w:t>5</w:t>
      </w:r>
      <w:r w:rsidRPr="00012677">
        <w:rPr>
          <w:rFonts w:hAnsi="Times New Roman" w:ascii="Times New Roman"/>
          <w:bCs/>
          <w:sz w:val="24"/>
        </w:rPr>
        <w:t xml:space="preserve">. </w:t>
      </w:r>
      <w:r>
        <w:rPr>
          <w:rFonts w:hAnsi="Times New Roman" w:ascii="Times New Roman"/>
          <w:bCs/>
          <w:sz w:val="24"/>
        </w:rPr>
        <w:t>listopada</w:t>
      </w:r>
      <w:r w:rsidRPr="00012677">
        <w:rPr>
          <w:rFonts w:hAnsi="Times New Roman" w:ascii="Times New Roman"/>
          <w:bCs/>
          <w:sz w:val="24"/>
        </w:rPr>
        <w:t xml:space="preserve"> 2018. godine</w:t>
      </w:r>
    </w:p>
    <w:p w:rsidRDefault="00012677" w:rsidP="00380E61" w:rsidR="00380E61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          </w:t>
      </w:r>
    </w:p>
    <w:p w:rsidRDefault="00FE3B26" w:rsidP="00380E61" w:rsidR="00FE3B26" w:rsidRPr="00FE3B26">
      <w:pPr>
        <w:pStyle w:val="Bezproreda"/>
        <w:tabs>
          <w:tab w:pos="1560" w:val="left"/>
        </w:tabs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0D58CB" w:rsidP="000D58CB" w:rsidR="000D58CB" w:rsidRPr="00932C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932CCB">
        <w:rPr>
          <w:rFonts w:cs="Times New Roman" w:hAnsi="Times New Roman" w:ascii="Times New Roman"/>
          <w:b/>
          <w:sz w:val="24"/>
          <w:szCs w:val="24"/>
        </w:rPr>
        <w:lastRenderedPageBreak/>
        <w:t>Privremeni stečajni upravitelj</w:t>
      </w:r>
    </w:p>
    <w:p w:rsidRDefault="000D58CB" w:rsidP="000D58CB" w:rsidR="000D58CB" w:rsidRPr="00932C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932CCB">
        <w:rPr>
          <w:rFonts w:cs="Times New Roman" w:hAnsi="Times New Roman" w:ascii="Times New Roman"/>
          <w:b/>
          <w:sz w:val="24"/>
          <w:szCs w:val="24"/>
        </w:rPr>
        <w:t>ZLATKO KOSEC</w:t>
      </w:r>
    </w:p>
    <w:p w:rsidRDefault="000D58CB" w:rsidP="000D58CB" w:rsidR="000D58CB" w:rsidRPr="00932C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932CCB">
        <w:rPr>
          <w:rFonts w:cs="Times New Roman" w:hAnsi="Times New Roman" w:ascii="Times New Roman"/>
          <w:b/>
          <w:sz w:val="24"/>
          <w:szCs w:val="24"/>
        </w:rPr>
        <w:t>Dubovica 4</w:t>
      </w:r>
    </w:p>
    <w:p w:rsidRDefault="000D58CB" w:rsidP="000D58CB" w:rsidR="000D58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932CCB">
        <w:rPr>
          <w:rFonts w:cs="Times New Roman" w:hAnsi="Times New Roman" w:ascii="Times New Roman"/>
          <w:b/>
          <w:sz w:val="24"/>
          <w:szCs w:val="24"/>
        </w:rPr>
        <w:t>42231 Mali Bukovec</w:t>
      </w:r>
    </w:p>
    <w:p w:rsidRDefault="00FE3B26" w:rsidP="000D58CB" w:rsidR="00FE3B26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FE3B26" w:rsidP="000D58CB" w:rsidR="00FE3B26" w:rsidRPr="00932C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FE3B26" w:rsidP="00FE3B26" w:rsidR="00FE3B26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TRANSPORTI MARIO d.o.o. za usluge prijevoza i trgovinu</w:t>
      </w:r>
    </w:p>
    <w:p w:rsidRDefault="00FE3B26" w:rsidP="00FE3B26" w:rsidR="00FE3B26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Celine Samoborske ( Grad Samobor)</w:t>
      </w:r>
    </w:p>
    <w:p w:rsidRDefault="00FE3B26" w:rsidP="00FE3B26" w:rsidR="00FE3B26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Celine Samoborske 45</w:t>
      </w:r>
    </w:p>
    <w:p w:rsidRDefault="00FE3B26" w:rsidP="00FE3B26" w:rsidR="00FE3B26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OIB:37162996238</w:t>
      </w:r>
    </w:p>
    <w:p w:rsidRDefault="00FE3B26" w:rsidP="00FE3B26" w:rsidR="00FE3B26" w:rsidRPr="00932C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FE3B26" w:rsidP="00FE3B26" w:rsidR="00FE3B26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U Koprivnici, 05. listopad 2018</w:t>
      </w:r>
      <w:r w:rsidRPr="00932CCB">
        <w:rPr>
          <w:rFonts w:cs="Times New Roman" w:hAnsi="Times New Roman" w:ascii="Times New Roman"/>
          <w:b/>
          <w:sz w:val="24"/>
          <w:szCs w:val="24"/>
        </w:rPr>
        <w:t>. godine.</w:t>
      </w:r>
    </w:p>
    <w:p w:rsidRDefault="00FE3B26" w:rsidP="00FE3B26" w:rsidR="00FE3B26" w:rsidRPr="00932C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FE3B26" w:rsidP="00FE3B26" w:rsidR="00FE3B26" w:rsidRPr="00932C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FE3B26" w:rsidP="00FE3B26" w:rsidR="00FE3B26" w:rsidRPr="00932C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FE3B26" w:rsidP="00FE3B26" w:rsidR="00FE3B2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                           TRGOVAČKI SUD U ZAGREBU</w:t>
      </w:r>
    </w:p>
    <w:p w:rsidRDefault="00FE3B26" w:rsidP="00FE3B26" w:rsidR="00FE3B2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                           Amruševa 2/II</w:t>
      </w:r>
    </w:p>
    <w:p w:rsidRDefault="00FE3B26" w:rsidP="00FE3B26" w:rsidR="00FE3B26" w:rsidRPr="00932CCB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                           Zagreb</w:t>
      </w:r>
    </w:p>
    <w:p w:rsidRDefault="00FE3B26" w:rsidP="00FE3B26" w:rsidR="00FE3B2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                           Poslovni broj:  3 St-2294/18-2</w:t>
      </w:r>
    </w:p>
    <w:p w:rsidRDefault="00FE3B26" w:rsidP="00FE3B26" w:rsidR="00FE3B26" w:rsidRPr="00932CCB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FE3B26" w:rsidP="00FE3B26" w:rsidR="00FE3B26">
      <w:pPr>
        <w:pStyle w:val="Bezproreda"/>
        <w:ind w:firstLine="5529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D58CB" w:rsidP="000D58CB" w:rsidR="000D58CB" w:rsidRPr="00932CC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2C5997" w:rsidP="000D58CB" w:rsidR="002C5997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2C5997" w:rsidP="000D58CB" w:rsidR="002C5997" w:rsidRPr="00932CCB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D58CB" w:rsidP="000D58CB" w:rsidR="000D58CB" w:rsidRPr="00932CCB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2C5997" w:rsidP="002C5997" w:rsidR="002C5997" w:rsidRPr="00FE3B26">
      <w:pPr>
        <w:pStyle w:val="Bezproreda"/>
        <w:ind w:firstLine="1134"/>
        <w:jc w:val="both"/>
        <w:rPr>
          <w:rFonts w:cs="Times New Roman" w:hAnsi="Times New Roman" w:ascii="Times New Roman"/>
          <w:sz w:val="24"/>
          <w:szCs w:val="24"/>
        </w:rPr>
      </w:pPr>
      <w:r w:rsidRPr="00FE3B26">
        <w:rPr>
          <w:rFonts w:cs="Times New Roman" w:hAnsi="Times New Roman" w:ascii="Times New Roman"/>
          <w:sz w:val="24"/>
          <w:szCs w:val="24"/>
        </w:rPr>
        <w:t>U privitku dopisa dostavlja se i</w:t>
      </w:r>
      <w:r w:rsidR="000D58CB" w:rsidRPr="00FE3B26">
        <w:rPr>
          <w:rFonts w:cs="Times New Roman" w:hAnsi="Times New Roman" w:ascii="Times New Roman"/>
          <w:sz w:val="24"/>
          <w:szCs w:val="24"/>
        </w:rPr>
        <w:t>zvješće</w:t>
      </w:r>
      <w:r w:rsidRPr="00FE3B26">
        <w:rPr>
          <w:rFonts w:cs="Times New Roman" w:hAnsi="Times New Roman" w:ascii="Times New Roman"/>
          <w:sz w:val="24"/>
          <w:szCs w:val="24"/>
        </w:rPr>
        <w:t xml:space="preserve"> privremenog stečajnog upravitelja </w:t>
      </w:r>
      <w:r w:rsidR="000D58CB" w:rsidRPr="00FE3B26">
        <w:rPr>
          <w:rFonts w:cs="Times New Roman" w:hAnsi="Times New Roman" w:ascii="Times New Roman"/>
          <w:sz w:val="24"/>
          <w:szCs w:val="24"/>
        </w:rPr>
        <w:t>o postojanju razloga za otvaranje stečajnog postupka,</w:t>
      </w:r>
      <w:r w:rsidR="00FE3B26" w:rsidRPr="00FE3B26">
        <w:rPr>
          <w:rFonts w:cs="Times New Roman" w:hAnsi="Times New Roman" w:ascii="Times New Roman"/>
          <w:sz w:val="24"/>
          <w:szCs w:val="24"/>
        </w:rPr>
        <w:t xml:space="preserve"> </w:t>
      </w:r>
      <w:r w:rsidR="000D58CB" w:rsidRPr="00FE3B26">
        <w:rPr>
          <w:rFonts w:cs="Times New Roman" w:hAnsi="Times New Roman" w:ascii="Times New Roman"/>
          <w:sz w:val="24"/>
          <w:szCs w:val="24"/>
        </w:rPr>
        <w:t>izgledima</w:t>
      </w:r>
      <w:r w:rsidRPr="00FE3B26">
        <w:rPr>
          <w:rFonts w:cs="Times New Roman" w:hAnsi="Times New Roman" w:ascii="Times New Roman"/>
          <w:sz w:val="24"/>
          <w:szCs w:val="24"/>
        </w:rPr>
        <w:t xml:space="preserve"> za nastavak poslovanja, te o tome da li je imovina stečajnog dužnika dostatna za vođenje stečajnog postupka.</w:t>
      </w:r>
    </w:p>
    <w:p w:rsidRDefault="002C5997" w:rsidP="002C5997" w:rsidR="002C5997" w:rsidRPr="00FE3B2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D58CB" w:rsidP="000D58CB" w:rsidR="000D58CB" w:rsidRPr="00FE3B2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C5997" w:rsidP="000D58CB" w:rsidR="000D58CB" w:rsidRPr="00FE3B2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E3B26">
        <w:rPr>
          <w:rFonts w:cs="Times New Roman" w:hAnsi="Times New Roman" w:ascii="Times New Roman"/>
          <w:sz w:val="24"/>
          <w:szCs w:val="24"/>
        </w:rPr>
        <w:t xml:space="preserve">                        </w:t>
      </w:r>
    </w:p>
    <w:p w:rsidRDefault="000D58CB" w:rsidP="000D58CB" w:rsidR="000D58CB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                 </w:t>
      </w:r>
    </w:p>
    <w:p w:rsidRDefault="002C5997" w:rsidP="005F4A49" w:rsidR="000D58CB">
      <w:pPr>
        <w:pStyle w:val="Bezproreda"/>
        <w:ind w:firstLine="5387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Privremeni stečajni upravitelj:</w:t>
      </w:r>
    </w:p>
    <w:p w:rsidRDefault="002C5997" w:rsidP="005F4A49" w:rsidR="002C5997">
      <w:pPr>
        <w:pStyle w:val="Bezproreda"/>
        <w:ind w:firstLine="5387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Zlatko Kosec, dipl. oec</w:t>
      </w:r>
    </w:p>
    <w:p w:rsidRDefault="00AE190E" w:rsidP="005F4A49" w:rsidR="00AE190E">
      <w:pPr>
        <w:spacing w:lineRule="auto" w:line="276" w:after="200"/>
        <w:ind w:firstLine="5387"/>
        <w:jc w:val="left"/>
        <w:rPr>
          <w:rFonts w:eastAsiaTheme="minorHAnsi" w:hAnsi="Times New Roman" w:ascii="Times New Roman"/>
          <w:sz w:val="24"/>
        </w:rPr>
      </w:pPr>
    </w:p>
    <w:p w:rsidRDefault="002C5997" w:rsidP="002C5997" w:rsidR="002C5997" w:rsidRPr="008854FA">
      <w:pPr>
        <w:spacing w:lineRule="auto" w:line="276" w:after="200"/>
        <w:ind w:firstLine="851"/>
        <w:jc w:val="left"/>
        <w:rPr>
          <w:rFonts w:eastAsiaTheme="minorHAnsi" w:hAnsi="Times New Roman" w:ascii="Times New Roman"/>
          <w:sz w:val="24"/>
        </w:rPr>
      </w:pPr>
    </w:p>
    <w:sectPr w:rsidSect="005A7EE1" w:rsidR="002C5997" w:rsidRPr="008854F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78D3"/>
    <w:rsid w:val="000033C1"/>
    <w:rsid w:val="00012677"/>
    <w:rsid w:val="00012A8E"/>
    <w:rsid w:val="000210B3"/>
    <w:rsid w:val="000234AE"/>
    <w:rsid w:val="00044090"/>
    <w:rsid w:val="00075DBA"/>
    <w:rsid w:val="0008311C"/>
    <w:rsid w:val="000832DA"/>
    <w:rsid w:val="00086627"/>
    <w:rsid w:val="000C6BB2"/>
    <w:rsid w:val="000D58CB"/>
    <w:rsid w:val="000D7328"/>
    <w:rsid w:val="000F7E5E"/>
    <w:rsid w:val="00122900"/>
    <w:rsid w:val="00152E41"/>
    <w:rsid w:val="0016797F"/>
    <w:rsid w:val="00174B76"/>
    <w:rsid w:val="00177136"/>
    <w:rsid w:val="00184087"/>
    <w:rsid w:val="00185C0F"/>
    <w:rsid w:val="001A1903"/>
    <w:rsid w:val="001B3FF3"/>
    <w:rsid w:val="001B40BA"/>
    <w:rsid w:val="001D03A5"/>
    <w:rsid w:val="001D30A5"/>
    <w:rsid w:val="001D63E7"/>
    <w:rsid w:val="001E2E5A"/>
    <w:rsid w:val="001E7543"/>
    <w:rsid w:val="00215DB8"/>
    <w:rsid w:val="00224A4F"/>
    <w:rsid w:val="00226888"/>
    <w:rsid w:val="00226C2A"/>
    <w:rsid w:val="002325D8"/>
    <w:rsid w:val="00232947"/>
    <w:rsid w:val="002404B8"/>
    <w:rsid w:val="00260902"/>
    <w:rsid w:val="00276C49"/>
    <w:rsid w:val="00281387"/>
    <w:rsid w:val="002877D5"/>
    <w:rsid w:val="00297776"/>
    <w:rsid w:val="002B1B8D"/>
    <w:rsid w:val="002C092B"/>
    <w:rsid w:val="002C550A"/>
    <w:rsid w:val="002C5997"/>
    <w:rsid w:val="002D497F"/>
    <w:rsid w:val="0030604A"/>
    <w:rsid w:val="00317EF5"/>
    <w:rsid w:val="0033403A"/>
    <w:rsid w:val="003342D1"/>
    <w:rsid w:val="00360160"/>
    <w:rsid w:val="00365CC1"/>
    <w:rsid w:val="00366C03"/>
    <w:rsid w:val="00380E61"/>
    <w:rsid w:val="003833F0"/>
    <w:rsid w:val="00383FF0"/>
    <w:rsid w:val="00385387"/>
    <w:rsid w:val="003B36C5"/>
    <w:rsid w:val="003E2A9A"/>
    <w:rsid w:val="003E5C4F"/>
    <w:rsid w:val="004021D5"/>
    <w:rsid w:val="00413A43"/>
    <w:rsid w:val="00426B1A"/>
    <w:rsid w:val="004523B8"/>
    <w:rsid w:val="004529D4"/>
    <w:rsid w:val="004746F0"/>
    <w:rsid w:val="00485103"/>
    <w:rsid w:val="00486D0C"/>
    <w:rsid w:val="004B1731"/>
    <w:rsid w:val="004B426A"/>
    <w:rsid w:val="004B7757"/>
    <w:rsid w:val="00510132"/>
    <w:rsid w:val="00534B70"/>
    <w:rsid w:val="005447B0"/>
    <w:rsid w:val="005503A1"/>
    <w:rsid w:val="00573863"/>
    <w:rsid w:val="005764D0"/>
    <w:rsid w:val="005A2B0A"/>
    <w:rsid w:val="005A7EE1"/>
    <w:rsid w:val="005B00CB"/>
    <w:rsid w:val="005D0B27"/>
    <w:rsid w:val="005D4B56"/>
    <w:rsid w:val="005F4A49"/>
    <w:rsid w:val="006076B3"/>
    <w:rsid w:val="00646621"/>
    <w:rsid w:val="00652077"/>
    <w:rsid w:val="006547E1"/>
    <w:rsid w:val="0066416E"/>
    <w:rsid w:val="00676062"/>
    <w:rsid w:val="00676455"/>
    <w:rsid w:val="00681FBE"/>
    <w:rsid w:val="006B1E19"/>
    <w:rsid w:val="006B503B"/>
    <w:rsid w:val="006B7932"/>
    <w:rsid w:val="006C2A17"/>
    <w:rsid w:val="006E2D13"/>
    <w:rsid w:val="0070317A"/>
    <w:rsid w:val="0071251F"/>
    <w:rsid w:val="00714C48"/>
    <w:rsid w:val="007171A8"/>
    <w:rsid w:val="00723D25"/>
    <w:rsid w:val="00735D5D"/>
    <w:rsid w:val="00757B79"/>
    <w:rsid w:val="0078598B"/>
    <w:rsid w:val="007B1422"/>
    <w:rsid w:val="007B184E"/>
    <w:rsid w:val="007C01EE"/>
    <w:rsid w:val="007C340C"/>
    <w:rsid w:val="007C59A0"/>
    <w:rsid w:val="007D00CF"/>
    <w:rsid w:val="007D1E7D"/>
    <w:rsid w:val="007E27ED"/>
    <w:rsid w:val="00821B35"/>
    <w:rsid w:val="00857654"/>
    <w:rsid w:val="008661A1"/>
    <w:rsid w:val="008678D3"/>
    <w:rsid w:val="008854FA"/>
    <w:rsid w:val="00886DFF"/>
    <w:rsid w:val="008B55D3"/>
    <w:rsid w:val="008D1E5A"/>
    <w:rsid w:val="008D2F7E"/>
    <w:rsid w:val="008E69B6"/>
    <w:rsid w:val="009072B0"/>
    <w:rsid w:val="0091088C"/>
    <w:rsid w:val="009120DA"/>
    <w:rsid w:val="00915C70"/>
    <w:rsid w:val="00932CCB"/>
    <w:rsid w:val="00940656"/>
    <w:rsid w:val="00940F73"/>
    <w:rsid w:val="00963ECE"/>
    <w:rsid w:val="009729FF"/>
    <w:rsid w:val="009B6AD6"/>
    <w:rsid w:val="009D11ED"/>
    <w:rsid w:val="009D2BE3"/>
    <w:rsid w:val="009E58F5"/>
    <w:rsid w:val="00A05C9E"/>
    <w:rsid w:val="00A12CCB"/>
    <w:rsid w:val="00A15569"/>
    <w:rsid w:val="00A36CFF"/>
    <w:rsid w:val="00A3746C"/>
    <w:rsid w:val="00A52C0D"/>
    <w:rsid w:val="00A6419A"/>
    <w:rsid w:val="00A80FC5"/>
    <w:rsid w:val="00A8534B"/>
    <w:rsid w:val="00A91E1A"/>
    <w:rsid w:val="00A9387C"/>
    <w:rsid w:val="00A95C6D"/>
    <w:rsid w:val="00AC411B"/>
    <w:rsid w:val="00AD4D7C"/>
    <w:rsid w:val="00AE190E"/>
    <w:rsid w:val="00AE6937"/>
    <w:rsid w:val="00B31CC8"/>
    <w:rsid w:val="00B473FC"/>
    <w:rsid w:val="00B67643"/>
    <w:rsid w:val="00B92C68"/>
    <w:rsid w:val="00B97DA5"/>
    <w:rsid w:val="00BB03C6"/>
    <w:rsid w:val="00BB0B4B"/>
    <w:rsid w:val="00BB46E8"/>
    <w:rsid w:val="00BE7082"/>
    <w:rsid w:val="00BF6DB1"/>
    <w:rsid w:val="00C03A20"/>
    <w:rsid w:val="00C3080C"/>
    <w:rsid w:val="00C54F7C"/>
    <w:rsid w:val="00C578B0"/>
    <w:rsid w:val="00C857F4"/>
    <w:rsid w:val="00C93205"/>
    <w:rsid w:val="00CD0D7A"/>
    <w:rsid w:val="00CD33E8"/>
    <w:rsid w:val="00CD7B45"/>
    <w:rsid w:val="00CE14DA"/>
    <w:rsid w:val="00CE5A2E"/>
    <w:rsid w:val="00CF1896"/>
    <w:rsid w:val="00D00277"/>
    <w:rsid w:val="00D06DF0"/>
    <w:rsid w:val="00D20FFB"/>
    <w:rsid w:val="00D252E0"/>
    <w:rsid w:val="00D27B00"/>
    <w:rsid w:val="00D36E53"/>
    <w:rsid w:val="00D46AA0"/>
    <w:rsid w:val="00D57E48"/>
    <w:rsid w:val="00D606A9"/>
    <w:rsid w:val="00D72A14"/>
    <w:rsid w:val="00D73EC5"/>
    <w:rsid w:val="00D9069C"/>
    <w:rsid w:val="00D91FB5"/>
    <w:rsid w:val="00DA35C3"/>
    <w:rsid w:val="00DD3124"/>
    <w:rsid w:val="00DD54B7"/>
    <w:rsid w:val="00DD5DCC"/>
    <w:rsid w:val="00DE6430"/>
    <w:rsid w:val="00E00213"/>
    <w:rsid w:val="00E0380C"/>
    <w:rsid w:val="00E3437C"/>
    <w:rsid w:val="00E458CD"/>
    <w:rsid w:val="00E5026F"/>
    <w:rsid w:val="00E50DBC"/>
    <w:rsid w:val="00E52C2C"/>
    <w:rsid w:val="00E64B30"/>
    <w:rsid w:val="00E679DA"/>
    <w:rsid w:val="00E77F3C"/>
    <w:rsid w:val="00E81D3B"/>
    <w:rsid w:val="00EB6A0A"/>
    <w:rsid w:val="00EC2DD2"/>
    <w:rsid w:val="00EF003B"/>
    <w:rsid w:val="00EF778C"/>
    <w:rsid w:val="00F23D39"/>
    <w:rsid w:val="00F255BE"/>
    <w:rsid w:val="00F30BF2"/>
    <w:rsid w:val="00F30D9A"/>
    <w:rsid w:val="00F4197F"/>
    <w:rsid w:val="00F603CF"/>
    <w:rsid w:val="00F62C89"/>
    <w:rsid w:val="00F64F49"/>
    <w:rsid w:val="00F666ED"/>
    <w:rsid w:val="00F70F2E"/>
    <w:rsid w:val="00F871CE"/>
    <w:rsid w:val="00F87B70"/>
    <w:rsid w:val="00FA4565"/>
    <w:rsid w:val="00FB2164"/>
    <w:rsid w:val="00FE3B26"/>
    <w:rsid w:val="00FF4C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2947"/>
    <w:pPr>
      <w:spacing w:lineRule="auto" w:line="240" w:after="0"/>
      <w:jc w:val="both"/>
    </w:pPr>
    <w:rPr>
      <w:rFonts w:cs="Times New Roman" w:eastAsia="Times New Roman" w:hAnsi="Mangal" w:ascii="Mangal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678D3"/>
    <w:pPr>
      <w:keepNext/>
      <w:keepLines/>
      <w:spacing w:lineRule="auto" w:line="276" w:before="480"/>
      <w:jc w:val="left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678D3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Bezproreda" w:type="paragraph">
    <w:name w:val="No Spacing"/>
    <w:uiPriority w:val="99"/>
    <w:qFormat/>
    <w:rsid w:val="008678D3"/>
    <w:pPr>
      <w:spacing w:lineRule="auto" w:line="240" w:after="0"/>
    </w:pPr>
  </w:style>
  <w:style w:styleId="Reetkatablice" w:type="table">
    <w:name w:val="Table Grid"/>
    <w:basedOn w:val="Obinatablica"/>
    <w:uiPriority w:val="59"/>
    <w:rsid w:val="00915C70"/>
    <w:pPr>
      <w:spacing w:lineRule="auto" w:line="240" w:after="0"/>
    </w:p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033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33C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33C1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33C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33C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2947"/>
    <w:pPr>
      <w:spacing w:after="0" w:line="240" w:lineRule="auto"/>
      <w:jc w:val="both"/>
    </w:pPr>
    <w:rPr>
      <w:rFonts w:ascii="Mangal" w:cs="Times New Roman" w:eastAsia="Times New Roman" w:hAnsi="Mangal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678D3"/>
    <w:pPr>
      <w:keepNext/>
      <w:keepLines/>
      <w:spacing w:before="480" w:line="276" w:lineRule="auto"/>
      <w:jc w:val="left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678D3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Bezproreda" w:type="paragraph">
    <w:name w:val="No Spacing"/>
    <w:uiPriority w:val="99"/>
    <w:qFormat/>
    <w:rsid w:val="008678D3"/>
    <w:pPr>
      <w:spacing w:after="0" w:line="240" w:lineRule="auto"/>
    </w:pPr>
  </w:style>
  <w:style w:styleId="Reetkatablice" w:type="table">
    <w:name w:val="Table Grid"/>
    <w:basedOn w:val="Obinatablica"/>
    <w:uiPriority w:val="59"/>
    <w:rsid w:val="00915C70"/>
    <w:pPr>
      <w:spacing w:after="0" w:line="240" w:lineRule="auto"/>
    </w:p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033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33C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33C1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33C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33C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9434B2-71D3-44DD-A38C-53E77775C5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899</properties:Words>
  <properties:Characters>5310</properties:Characters>
  <properties:Lines>182</properties:Lines>
  <properties:Paragraphs>61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2018-10-16T06:05:00Z</dcterms:created>
  <dc:creator>Simply</dc:creator>
  <cp:lastModifiedBy>Sonja Pilić</cp:lastModifiedBy>
  <cp:lastPrinted>2018-09-07T10:02:00Z</cp:lastPrinted>
  <dcterms:modified xmlns:xsi="http://www.w3.org/2001/XMLSchema-instance" xsi:type="dcterms:W3CDTF">2018-10-16T06:08:00Z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o financijsko-gospodarskom stanju dužnika (Izvješće privremenog stečajnog upr. popratni.docx)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