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8dee" w14:paraId="c3c8de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436006">
        <w:t>2556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436006">
        <w:t>MATO I MARIJAN STANUŠIĆ d.o.o. Sveti Ivan Zelina, Tomaševec 8B, OIB 90790642428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436006">
        <w:t>MATO I MARIJAN STANUŠIĆ d.o.o. Sveti Ivan Zelina, Tomaševec 8B, OIB 90790642428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14347D">
        <w:t>10,</w:t>
      </w:r>
      <w:r w:rsidR="00A2050D">
        <w:t>5</w:t>
      </w:r>
      <w:r w:rsidR="00436006">
        <w:t>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4E353E">
        <w:t xml:space="preserve">Zdravka Bošković, Samobor, Ćirilometodska 26 a, OIB </w:t>
      </w:r>
      <w:r w:rsidR="00436006">
        <w:t>45297566962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436006">
        <w:t>MATO I MARIJAN STANUŠIĆ d.o.o. Sveti Ivan Zelina, Tomaševec 8B, OIB 90790642428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436006">
        <w:t>MATO I MARIJAN STANUŠIĆ d.o.o. Sveti Ivan Zelina, Tomaševec 8B, OIB 90790642428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436006">
        <w:t>MATO I MARIJAN STANUŠIĆ d.o.o. Sveti Ivan Zelina, Tomaševec 8B, OIB 90790642428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436006">
        <w:t>glasom od 9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A2050D">
        <w:t>11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436006">
        <w:t>9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B17BF3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B17BF3" w:rsidP="00B17BF3" w:rsidR="00B17BF3">
      <w:pPr>
        <w:jc w:val="right"/>
      </w:pPr>
    </w:p>
    <w:p w:rsidRDefault="00B17BF3" w:rsidP="00B17BF3" w:rsidR="00B17BF3">
      <w:pPr>
        <w:jc w:val="right"/>
      </w:pPr>
    </w:p>
    <w:p w:rsidRDefault="00B17BF3" w:rsidP="00B17BF3" w:rsidR="00B17BF3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436006">
        <w:t>Zdravka Bošković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36006">
      <w:t>2556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4448D"/>
    <w:rsid w:val="00191059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36006"/>
    <w:rsid w:val="0045631B"/>
    <w:rsid w:val="004B0E11"/>
    <w:rsid w:val="004B4514"/>
    <w:rsid w:val="004D27C4"/>
    <w:rsid w:val="004D7DF4"/>
    <w:rsid w:val="004E353E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B5E28"/>
    <w:rsid w:val="006E7C62"/>
    <w:rsid w:val="0072132F"/>
    <w:rsid w:val="007429CF"/>
    <w:rsid w:val="00756733"/>
    <w:rsid w:val="00757A14"/>
    <w:rsid w:val="007668DE"/>
    <w:rsid w:val="007705AC"/>
    <w:rsid w:val="0079372A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564DB"/>
    <w:rsid w:val="0097396D"/>
    <w:rsid w:val="009A0E71"/>
    <w:rsid w:val="00A2050D"/>
    <w:rsid w:val="00A26EB7"/>
    <w:rsid w:val="00A34282"/>
    <w:rsid w:val="00A940BE"/>
    <w:rsid w:val="00AC3E6B"/>
    <w:rsid w:val="00AD755D"/>
    <w:rsid w:val="00B1314F"/>
    <w:rsid w:val="00B17BF3"/>
    <w:rsid w:val="00B52D06"/>
    <w:rsid w:val="00B71F98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E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E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2556</izvorni_sadrzaj>
    <derivirana_varijabla naziv="DomainObject.Predmet.Broj_1">2556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St-2556/2015</izvorni_sadrzaj>
    <derivirana_varijabla naziv="DomainObject.Predmet.OznakaBroj_1">St-2556/2015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 I MARIJAN STANUŠIĆ d.o.o.</izvorni_sadrzaj>
    <derivirana_varijabla naziv="DomainObject.Predmet.ProtustrankaFormated_1">  MATO I MARIJAN STANUŠIĆ d.o.o.</derivirana_varijabla>
  </DomainObject.Predmet.ProtustrankaFormated>
  <DomainObject.Predmet.ProtustrankaFormatedOIB>
    <izvorni_sadrzaj>  MATO I MARIJAN STANUŠIĆ d.o.o., OIB 90790642428</izvorni_sadrzaj>
    <derivirana_varijabla naziv="DomainObject.Predmet.ProtustrankaFormatedOIB_1">  MATO I MARIJAN STANUŠIĆ d.o.o., OIB 90790642428</derivirana_varijabla>
  </DomainObject.Predmet.ProtustrankaFormatedOIB>
  <DomainObject.Predmet.ProtustrankaFormatedWithAdress>
    <izvorni_sadrzaj> MATO I MARIJAN STANUŠIĆ d.o.o., Tomaševec 8B, 10380 Sveti Ivan Zelina</izvorni_sadrzaj>
    <derivirana_varijabla naziv="DomainObject.Predmet.ProtustrankaFormatedWithAdress_1"> MATO I MARIJAN STANUŠIĆ d.o.o., Tomaševec 8B, 10380 Sveti Ivan Zelina</derivirana_varijabla>
  </DomainObject.Predmet.ProtustrankaFormatedWithAdress>
  <DomainObject.Predmet.ProtustrankaFormatedWithAdressOIB>
    <izvorni_sadrzaj> MATO I MARIJAN STANUŠIĆ d.o.o., OIB 90790642428, Tomaševec 8B, 10380 Sveti Ivan Zelina</izvorni_sadrzaj>
    <derivirana_varijabla naziv="DomainObject.Predmet.ProtustrankaFormatedWithAdressOIB_1"> MATO I MARIJAN STANUŠIĆ d.o.o., OIB 90790642428, Tomaševec 8B, 10380 Sveti Ivan Zelina</derivirana_varijabla>
  </DomainObject.Predmet.ProtustrankaFormatedWithAdressOIB>
  <DomainObject.Predmet.ProtustrankaWithAdress>
    <izvorni_sadrzaj>MATO I MARIJAN STANUŠIĆ d.o.o. Tomaševec 8B, 10380 Sveti Ivan Zelina</izvorni_sadrzaj>
    <derivirana_varijabla naziv="DomainObject.Predmet.ProtustrankaWithAdress_1">MATO I MARIJAN STANUŠIĆ d.o.o. Tomaševec 8B, 10380 Sveti Ivan Zelina</derivirana_varijabla>
  </DomainObject.Predmet.ProtustrankaWithAdress>
  <DomainObject.Predmet.ProtustrankaWithAdressOIB>
    <izvorni_sadrzaj>MATO I MARIJAN STANUŠIĆ d.o.o., OIB 90790642428, Tomaševec 8B, 10380 Sveti Ivan Zelina</izvorni_sadrzaj>
    <derivirana_varijabla naziv="DomainObject.Predmet.ProtustrankaWithAdressOIB_1">MATO I MARIJAN STANUŠIĆ d.o.o., OIB 90790642428, Tomaševec 8B, 10380 Sveti Ivan Zelina</derivirana_varijabla>
  </DomainObject.Predmet.ProtustrankaWithAdressOIB>
  <DomainObject.Predmet.ProtustrankaNazivFormated>
    <izvorni_sadrzaj>MATO I MARIJAN STANUŠIĆ d.o.o.</izvorni_sadrzaj>
    <derivirana_varijabla naziv="DomainObject.Predmet.ProtustrankaNazivFormated_1">MATO I MARIJAN STANUŠIĆ d.o.o.</derivirana_varijabla>
  </DomainObject.Predmet.ProtustrankaNazivFormated>
  <DomainObject.Predmet.ProtustrankaNazivFormatedOIB>
    <izvorni_sadrzaj>MATO I MARIJAN STANUŠIĆ d.o.o., OIB 90790642428</izvorni_sadrzaj>
    <derivirana_varijabla naziv="DomainObject.Predmet.ProtustrankaNazivFormatedOIB_1">MATO I MARIJAN STANUŠIĆ d.o.o., OIB 90790642428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 I MARIJAN STANUŠIĆ d.o.o.</item>
    </izvorni_sadrzaj>
    <derivirana_varijabla naziv="DomainObject.Predmet.ProtuStrankaListFormated_1">
      <item>MATO I MARIJAN STANUŠIĆ d.o.o.</item>
    </derivirana_varijabla>
  </DomainObject.Predmet.ProtuStrankaListFormated>
  <DomainObject.Predmet.ProtuStrankaListFormatedOIB>
    <izvorni_sadrzaj>
      <item>MATO I MARIJAN STANUŠIĆ d.o.o., OIB 90790642428</item>
    </izvorni_sadrzaj>
    <derivirana_varijabla naziv="DomainObject.Predmet.ProtuStrankaListFormatedOIB_1">
      <item>MATO I MARIJAN STANUŠIĆ d.o.o., OIB 90790642428</item>
    </derivirana_varijabla>
  </DomainObject.Predmet.ProtuStrankaListFormatedOIB>
  <DomainObject.Predmet.ProtuStrankaListFormatedWithAdress>
    <izvorni_sadrzaj>
      <item>MATO I MARIJAN STANUŠIĆ d.o.o., Tomaševec 8B, 10380 Sveti Ivan Zelina</item>
    </izvorni_sadrzaj>
    <derivirana_varijabla naziv="DomainObject.Predmet.ProtuStrankaListFormatedWithAdress_1">
      <item>MATO I MARIJAN STANUŠIĆ d.o.o., Tomaševec 8B, 10380 Sveti Ivan Zelina</item>
    </derivirana_varijabla>
  </DomainObject.Predmet.ProtuStrankaListFormatedWithAdress>
  <DomainObject.Predmet.ProtuStrankaListFormatedWithAdressOIB>
    <izvorni_sadrzaj>
      <item>MATO I MARIJAN STANUŠIĆ d.o.o., OIB 90790642428, Tomaševec 8B, 10380 Sveti Ivan Zelina</item>
    </izvorni_sadrzaj>
    <derivirana_varijabla naziv="DomainObject.Predmet.ProtuStrankaListFormatedWithAdressOIB_1">
      <item>MATO I MARIJAN STANUŠIĆ d.o.o., OIB 90790642428, Tomaševec 8B, 10380 Sveti Ivan Zelina</item>
    </derivirana_varijabla>
  </DomainObject.Predmet.ProtuStrankaListFormatedWithAdressOIB>
  <DomainObject.Predmet.ProtuStrankaListNazivFormated>
    <izvorni_sadrzaj>
      <item>MATO I MARIJAN STANUŠIĆ d.o.o.</item>
    </izvorni_sadrzaj>
    <derivirana_varijabla naziv="DomainObject.Predmet.ProtuStrankaListNazivFormated_1">
      <item>MATO I MARIJAN STANUŠIĆ d.o.o.</item>
    </derivirana_varijabla>
  </DomainObject.Predmet.ProtuStrankaListNazivFormated>
  <DomainObject.Predmet.ProtuStrankaListNazivFormatedOIB>
    <izvorni_sadrzaj>
      <item>MATO I MARIJAN STANUŠIĆ d.o.o., OIB 90790642428</item>
    </izvorni_sadrzaj>
    <derivirana_varijabla naziv="DomainObject.Predmet.ProtuStrankaListNazivFormatedOIB_1">
      <item>MATO I MARIJAN STANUŠIĆ d.o.o., OIB 90790642428</item>
    </derivirana_varijabla>
  </DomainObject.Predmet.ProtuStrankaListNazivFormatedOIB>
  <DomainObject.Predmet.OstaliListFormated>
    <izvorni_sadrzaj>
      <item>Mato Stanušić</item>
    </izvorni_sadrzaj>
    <derivirana_varijabla naziv="DomainObject.Predmet.OstaliListFormated_1">
      <item>Mato Stanušić</item>
    </derivirana_varijabla>
  </DomainObject.Predmet.OstaliListFormated>
  <DomainObject.Predmet.OstaliListFormatedOIB>
    <izvorni_sadrzaj>
      <item>Mato Stanušić, OIB 95929710581</item>
    </izvorni_sadrzaj>
    <derivirana_varijabla naziv="DomainObject.Predmet.OstaliListFormatedOIB_1">
      <item>Mato Stanušić, OIB 95929710581</item>
    </derivirana_varijabla>
  </DomainObject.Predmet.OstaliListFormatedOIB>
  <DomainObject.Predmet.OstaliListFormatedWithAdress>
    <izvorni_sadrzaj>
      <item>Mato Stanušić, Lehmgrubenstr. 31, Stuttgart</item>
    </izvorni_sadrzaj>
    <derivirana_varijabla naziv="DomainObject.Predmet.OstaliListFormatedWithAdress_1">
      <item>Mato Stanušić, Lehmgrubenstr. 31, Stuttgart</item>
    </derivirana_varijabla>
  </DomainObject.Predmet.OstaliListFormatedWithAdress>
  <DomainObject.Predmet.OstaliListFormatedWithAdressOIB>
    <izvorni_sadrzaj>
      <item>Mato Stanušić, OIB 95929710581, Lehmgrubenstr. 31, Stuttgart</item>
    </izvorni_sadrzaj>
    <derivirana_varijabla naziv="DomainObject.Predmet.OstaliListFormatedWithAdressOIB_1">
      <item>Mato Stanušić, OIB 95929710581, Lehmgrubenstr. 31, Stuttgart</item>
    </derivirana_varijabla>
  </DomainObject.Predmet.OstaliListFormatedWithAdressOIB>
  <DomainObject.Predmet.OstaliListNazivFormated>
    <izvorni_sadrzaj>
      <item>Mato Stanušić</item>
    </izvorni_sadrzaj>
    <derivirana_varijabla naziv="DomainObject.Predmet.OstaliListNazivFormated_1">
      <item>Mato Stanušić</item>
    </derivirana_varijabla>
  </DomainObject.Predmet.OstaliListNazivFormated>
  <DomainObject.Predmet.OstaliListNazivFormatedOIB>
    <izvorni_sadrzaj>
      <item>Mato Stanušić, OIB 95929710581</item>
    </izvorni_sadrzaj>
    <derivirana_varijabla naziv="DomainObject.Predmet.OstaliListNazivFormatedOIB_1">
      <item>Mato Stanušić, OIB 95929710581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 I MARIJAN STANUŠIĆ d.o.o.</izvorni_sadrzaj>
    <derivirana_varijabla naziv="DomainObject.Predmet.ProtustrankaIDrugi_1">MATO I MARIJAN STANUŠIĆ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 I MARIJAN STANUŠIĆ d.o.o., OIB 90790642428, Tomaševec 8B, 10380 Sveti Ivan Zelina</izvorni_sadrzaj>
    <derivirana_varijabla naziv="DomainObject.Predmet.ProtustrankaIDrugiAdressOIB_1">MATO I MARIJAN STANUŠIĆ d.o.o., OIB 90790642428, Tomaševec 8B,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I MARIJAN STANUŠIĆ d.o.o.</item>
      <item>Mato Stanušić</item>
    </izvorni_sadrzaj>
    <derivirana_varijabla naziv="DomainObject.Predmet.SudioniciListNaziv_1">
      <item>FINA Regionalni centar Zagreb</item>
      <item>MATO I MARIJAN STANUŠIĆ d.o.o.</item>
      <item>Mato Stanušić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I MARIJAN STANUŠIĆ d.o.o., OIB 90790642428, Tomaševec 8B,10380 Sveti Ivan Zelina</item>
      <item>Mato Stanušić, OIB 95929710581, Lehmgrubenstr. 31,Stuttgart</item>
    </izvorni_sadrzaj>
    <derivirana_varijabla naziv="DomainObject.Predmet.SudioniciListAdressOIB_1">
      <item>FINA Regionalni centar Zagreb, OIB 85821130368, Trg svibanjskih žrtava 1995. 1,10000 Zagreb</item>
      <item>MATO I MARIJAN STANUŠIĆ d.o.o., OIB 90790642428, Tomaševec 8B,10380 Sveti Ivan Zelina</item>
      <item>Mato Stanušić, OIB 95929710581, Lehmgrubenstr. 31,Stuttgart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90790642428</item>
      <item>, OIB 95929710581</item>
    </izvorni_sadrzaj>
    <derivirana_varijabla naziv="DomainObject.Predmet.SudioniciListNazivOIB_1">
      <item>, OIB 85821130368</item>
      <item>, OIB 90790642428</item>
      <item>, OIB 95929710581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3245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2016-02-17T09:55:00Z</dcterms:created>
  <dc:creator>gboljkovac</dc:creator>
  <cp:lastModifiedBy>Goranka Boljkovac</cp:lastModifiedBy>
  <cp:lastPrinted>2016-02-17T09:56:00Z</cp:lastPrinted>
  <dcterms:modified xmlns:xsi="http://www.w3.org/2001/XMLSchema-instance" xsi:type="dcterms:W3CDTF">2016-02-17T09:56:00Z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