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7f092" w14:paraId="b07f092" w:rsidRDefault="003D7F7E" w:rsidP="003D7F7E" w:rsidR="003D7F7E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                                                                                               </w:t>
      </w: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C423AB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Stalna služba u Karlovcu</w:t>
      </w: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Karlovac, Trg hrvatskih branitelja 1/II</w:t>
      </w:r>
    </w:p>
    <w:p w:rsidRDefault="003D7F7E" w:rsidP="003D7F7E" w:rsidR="003D7F7E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423AB">
        <w:rPr>
          <w:rFonts w:hAnsi="Times New Roman" w:ascii="Times New Roman"/>
        </w:rPr>
        <w:t xml:space="preserve">U postupku predstečajne nagodbe </w:t>
      </w:r>
      <w:r>
        <w:rPr>
          <w:rFonts w:hAnsi="Times New Roman" w:ascii="Times New Roman"/>
        </w:rPr>
        <w:t xml:space="preserve">nad dužnikom </w:t>
      </w:r>
      <w:r w:rsidR="001E0704" w:rsidRPr="00172728">
        <w:rPr>
          <w:rFonts w:hAnsi="Times New Roman" w:ascii="Times New Roman"/>
        </w:rPr>
        <w:t>AGRO LIJANOVIĆ d.o.o., Zagreb, Kneza Borne 2, OIB: 72949091083, kojeg zastupa punomoćnik Pavao Mrkonjić, odvjetnik u Zagrebu, Ante Topić Mimare 24,</w:t>
      </w:r>
      <w:r>
        <w:rPr>
          <w:rFonts w:hAnsi="Times New Roman" w:ascii="Times New Roman"/>
        </w:rPr>
        <w:t xml:space="preserve"> </w:t>
      </w:r>
      <w:r w:rsidR="00C423AB">
        <w:rPr>
          <w:rFonts w:hAnsi="Times New Roman" w:ascii="Times New Roman"/>
        </w:rPr>
        <w:t>temeljem čl. 57. Stečajnog zakona (Narodne novine broj 71/15,</w:t>
      </w:r>
      <w:r w:rsidR="00AD4BCC">
        <w:rPr>
          <w:rFonts w:hAnsi="Times New Roman" w:ascii="Times New Roman"/>
        </w:rPr>
        <w:t xml:space="preserve"> 104/17, </w:t>
      </w:r>
      <w:r w:rsidR="00C423AB">
        <w:rPr>
          <w:rFonts w:hAnsi="Times New Roman" w:ascii="Times New Roman"/>
        </w:rPr>
        <w:t xml:space="preserve">dalje:SZ) sud je sastavio te javno objavio </w:t>
      </w:r>
    </w:p>
    <w:p w:rsidRDefault="00C423AB" w:rsidP="003D7F7E" w:rsidR="00C423AB">
      <w:pPr>
        <w:jc w:val="both"/>
        <w:rPr>
          <w:rFonts w:hAnsi="Times New Roman" w:ascii="Times New Roman"/>
        </w:rPr>
      </w:pPr>
    </w:p>
    <w:p w:rsidRDefault="00C423AB" w:rsidP="003D7F7E" w:rsidR="00C423AB">
      <w:pPr>
        <w:jc w:val="both"/>
        <w:rPr>
          <w:rFonts w:hAnsi="Times New Roman" w:ascii="Times New Roman"/>
        </w:rPr>
      </w:pPr>
    </w:p>
    <w:p w:rsidRDefault="00C423AB" w:rsidP="00C423AB" w:rsidR="00C423A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POPIS VJEROVNIKA I PRAVA GLASA</w:t>
      </w:r>
    </w:p>
    <w:p w:rsidRDefault="00C423AB" w:rsidP="00C423AB" w:rsidR="00C423A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KOJI VJEROVNICIMA PRIPADAJU</w:t>
      </w:r>
    </w:p>
    <w:p w:rsidRDefault="004826D5" w:rsidP="003D7F7E" w:rsidR="004826D5">
      <w:pPr>
        <w:jc w:val="both"/>
        <w:rPr>
          <w:rFonts w:hAnsi="Times New Roman" w:ascii="Times New Roman"/>
        </w:rPr>
      </w:pPr>
    </w:p>
    <w:p w:rsidRDefault="00AD4BCC" w:rsidP="00C423AB" w:rsidR="00C423AB" w:rsidRPr="001412F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1412F8">
        <w:rPr>
          <w:rFonts w:hAnsi="Times New Roman" w:ascii="Times New Roman"/>
        </w:rPr>
        <w:t xml:space="preserve">Izmijenjenim </w:t>
      </w:r>
      <w:r w:rsidR="00C423AB" w:rsidRPr="001412F8">
        <w:rPr>
          <w:rFonts w:hAnsi="Times New Roman" w:ascii="Times New Roman"/>
        </w:rPr>
        <w:t xml:space="preserve">Planom restrukturiranja </w:t>
      </w:r>
      <w:r w:rsidR="001412F8" w:rsidRPr="001412F8">
        <w:rPr>
          <w:rFonts w:hAnsi="Times New Roman" w:ascii="Times New Roman"/>
        </w:rPr>
        <w:t xml:space="preserve">objavljenim na e-oglasnoj ploči ovog suda </w:t>
      </w:r>
      <w:r w:rsidR="004E06E6">
        <w:rPr>
          <w:rFonts w:hAnsi="Times New Roman" w:ascii="Times New Roman"/>
        </w:rPr>
        <w:t>3</w:t>
      </w:r>
      <w:r w:rsidR="001E0704">
        <w:rPr>
          <w:rFonts w:hAnsi="Times New Roman" w:ascii="Times New Roman"/>
        </w:rPr>
        <w:t>0</w:t>
      </w:r>
      <w:r w:rsidR="004E06E6">
        <w:rPr>
          <w:rFonts w:hAnsi="Times New Roman" w:ascii="Times New Roman"/>
        </w:rPr>
        <w:t>. srpnja 2018</w:t>
      </w:r>
      <w:r w:rsidR="001412F8">
        <w:rPr>
          <w:rFonts w:hAnsi="Times New Roman" w:ascii="Times New Roman"/>
        </w:rPr>
        <w:t>.</w:t>
      </w:r>
      <w:r w:rsidR="001412F8" w:rsidRPr="001412F8">
        <w:rPr>
          <w:rFonts w:hAnsi="Times New Roman" w:ascii="Times New Roman"/>
        </w:rPr>
        <w:t xml:space="preserve"> u prvoj</w:t>
      </w:r>
      <w:r w:rsidR="001412F8">
        <w:rPr>
          <w:rFonts w:hAnsi="Times New Roman" w:ascii="Times New Roman"/>
        </w:rPr>
        <w:t xml:space="preserve"> i jedinoj</w:t>
      </w:r>
      <w:r w:rsidR="001412F8" w:rsidRPr="001412F8">
        <w:rPr>
          <w:rFonts w:hAnsi="Times New Roman" w:ascii="Times New Roman"/>
        </w:rPr>
        <w:t xml:space="preserve"> skupini vjerovnika nalaze se: </w:t>
      </w:r>
      <w:r w:rsidR="00C423AB" w:rsidRPr="001412F8">
        <w:rPr>
          <w:rFonts w:hAnsi="Times New Roman" w:ascii="Times New Roman"/>
        </w:rPr>
        <w:t xml:space="preserve"> </w:t>
      </w:r>
    </w:p>
    <w:p w:rsidRDefault="004E06E6" w:rsidP="00AD4BCC" w:rsidR="004E06E6">
      <w:pPr>
        <w:jc w:val="center"/>
        <w:rPr>
          <w:rFonts w:hAnsi="Times New Roman" w:ascii="Times New Roman"/>
          <w:szCs w:val="20"/>
          <w:lang w:eastAsia="hr-HR"/>
        </w:rPr>
      </w:pPr>
    </w:p>
    <w:p w:rsidRDefault="001E0704" w:rsidP="00AD4BCC" w:rsidR="001E0704">
      <w:pPr>
        <w:jc w:val="center"/>
        <w:rPr>
          <w:rFonts w:hAnsi="Times New Roman" w:ascii="Times New Roman"/>
          <w:szCs w:val="20"/>
          <w:lang w:eastAsia="hr-HR"/>
        </w:rPr>
      </w:pPr>
    </w:p>
    <w:tbl>
      <w:tblPr>
        <w:tblW w:type="dxa" w:w="151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2693"/>
        <w:gridCol w:w="1560"/>
        <w:gridCol w:w="2126"/>
        <w:gridCol w:w="1276"/>
        <w:gridCol w:w="567"/>
        <w:gridCol w:w="1133"/>
        <w:gridCol w:w="1418"/>
        <w:gridCol w:w="1276"/>
        <w:gridCol w:w="2409"/>
      </w:tblGrid>
      <w:tr w:rsidTr="001E0704" w:rsidR="001E0704" w:rsidRPr="00172728">
        <w:trPr>
          <w:gridAfter w:val="4"/>
          <w:wAfter w:type="dxa" w:w="6236"/>
          <w:trHeight w:val="1605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1E0704" w:rsidP="001E0704" w:rsidR="001E0704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Red</w:t>
            </w:r>
          </w:p>
          <w:p w:rsidRDefault="001E0704" w:rsidP="001E0704" w:rsidR="001E0704" w:rsidRPr="00172728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ni</w:t>
            </w:r>
            <w:r w:rsidRPr="00172728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broj </w:t>
            </w:r>
          </w:p>
        </w:tc>
        <w:tc>
          <w:tcPr>
            <w:tcW w:type="dxa" w:w="26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00CCFF" w:color="000000" w:val="clear"/>
            <w:noWrap/>
            <w:vAlign w:val="center"/>
            <w:hideMark/>
          </w:tcPr>
          <w:p w:rsidRDefault="001E0704" w:rsidP="00F76453" w:rsidR="001E0704" w:rsidRPr="00172728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Ime i prezime / Naziv vjerovnika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1E0704" w:rsidP="00F76453" w:rsidR="001E0704" w:rsidRPr="00172728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1E0704" w:rsidP="00F76453" w:rsidR="001E0704" w:rsidRPr="00172728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Adresa vjerovnika</w:t>
            </w:r>
          </w:p>
        </w:tc>
        <w:tc>
          <w:tcPr>
            <w:tcW w:type="dxa" w:w="1843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00CCFF" w:color="000000" w:val="clear"/>
          </w:tcPr>
          <w:p w:rsidRDefault="001E0704" w:rsidP="00F76453" w:rsidR="001E0704" w:rsidRPr="00172728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Default="001E0704" w:rsidP="00F76453" w:rsidR="001E0704" w:rsidRPr="00172728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Utvrđen</w:t>
            </w:r>
            <w:r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a</w:t>
            </w:r>
            <w:r w:rsidRPr="00172728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tražbin</w:t>
            </w:r>
            <w:r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a</w:t>
            </w:r>
          </w:p>
          <w:p w:rsidRDefault="001E0704" w:rsidP="00F76453" w:rsidR="001E0704" w:rsidRPr="00172728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u kn</w:t>
            </w:r>
          </w:p>
        </w:tc>
      </w:tr>
      <w:tr w:rsidTr="001E0704" w:rsidR="001E0704" w:rsidRPr="00172728">
        <w:trPr>
          <w:gridAfter w:val="4"/>
          <w:wAfter w:type="dxa" w:w="6236"/>
          <w:trHeight w:val="765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26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1E0704" w:rsidP="00F76453" w:rsidR="001E0704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SLAVKO MEŠTROVIĆ, vlasnik obrta</w:t>
            </w:r>
          </w:p>
          <w:p w:rsidRDefault="001E0704" w:rsidP="001E0704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 xml:space="preserve">ELEKTRO SERVIS I TRGOVINA "MEŠTROVIĆ" 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69216090164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Slavka Kolara 10, 10410 Velika Gorica</w:t>
            </w:r>
          </w:p>
        </w:tc>
        <w:tc>
          <w:tcPr>
            <w:tcW w:type="dxa" w:w="1843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6.053,40</w:t>
            </w:r>
          </w:p>
        </w:tc>
      </w:tr>
      <w:tr w:rsidTr="001E0704" w:rsidR="001E0704" w:rsidRPr="00172728">
        <w:trPr>
          <w:gridAfter w:val="4"/>
          <w:wAfter w:type="dxa" w:w="6236"/>
          <w:trHeight w:val="840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26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GRAD ZAGREB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61817894937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Trg Stjepana Radića 1, 10000 Zagreb</w:t>
            </w:r>
          </w:p>
        </w:tc>
        <w:tc>
          <w:tcPr>
            <w:tcW w:type="dxa" w:w="1843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 xml:space="preserve">       </w:t>
            </w: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156,24</w:t>
            </w:r>
          </w:p>
        </w:tc>
      </w:tr>
      <w:tr w:rsidTr="001E0704" w:rsidR="001E0704" w:rsidRPr="00172728">
        <w:trPr>
          <w:gridAfter w:val="4"/>
          <w:wAfter w:type="dxa" w:w="6236"/>
          <w:trHeight w:val="825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26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Hrvatske vode, pravna osoba za upravljanje vodama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28921383001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Ulica grada Vukovara 220, 10000 Zagreb</w:t>
            </w:r>
          </w:p>
        </w:tc>
        <w:tc>
          <w:tcPr>
            <w:tcW w:type="dxa" w:w="1843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115,08</w:t>
            </w:r>
          </w:p>
        </w:tc>
      </w:tr>
      <w:tr w:rsidTr="001E0704" w:rsidR="001E0704" w:rsidRPr="00172728">
        <w:trPr>
          <w:gridAfter w:val="4"/>
          <w:wAfter w:type="dxa" w:w="6236"/>
          <w:trHeight w:val="795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26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Hrvatski Telekom d.d.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81793146560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Roberta Frangeša Mihanovića 9, 10000 Zagreb</w:t>
            </w:r>
          </w:p>
        </w:tc>
        <w:tc>
          <w:tcPr>
            <w:tcW w:type="dxa" w:w="1843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1E0704" w:rsidP="001E0704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 xml:space="preserve">       18.765,00</w:t>
            </w:r>
          </w:p>
        </w:tc>
      </w:tr>
      <w:tr w:rsidTr="001E0704" w:rsidR="001E0704" w:rsidRPr="00172728">
        <w:trPr>
          <w:gridAfter w:val="4"/>
          <w:wAfter w:type="dxa" w:w="6236"/>
          <w:trHeight w:val="795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26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HRVATSKA OSIGURAVAJUĆA KUĆA - dioničko društvo za osiguranje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00432869176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Capraška ulica 6, 10000 Zagreb</w:t>
            </w:r>
          </w:p>
        </w:tc>
        <w:tc>
          <w:tcPr>
            <w:tcW w:type="dxa" w:w="1843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27.134,94</w:t>
            </w:r>
          </w:p>
        </w:tc>
      </w:tr>
      <w:tr w:rsidTr="001E0704" w:rsidR="001E0704" w:rsidRPr="00172728">
        <w:trPr>
          <w:gridAfter w:val="4"/>
          <w:wAfter w:type="dxa" w:w="6236"/>
          <w:trHeight w:val="705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dxa" w:w="26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IVANA GRADNJA d.o.o. za građenje i usluge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47441440930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Dedovići 3, 10000 Zagreb</w:t>
            </w:r>
          </w:p>
        </w:tc>
        <w:tc>
          <w:tcPr>
            <w:tcW w:type="dxa" w:w="1843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88.221,52</w:t>
            </w:r>
          </w:p>
        </w:tc>
      </w:tr>
      <w:tr w:rsidTr="001E0704" w:rsidR="001E0704" w:rsidRPr="00172728">
        <w:trPr>
          <w:gridAfter w:val="4"/>
          <w:wAfter w:type="dxa" w:w="6236"/>
          <w:trHeight w:val="780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lastRenderedPageBreak/>
              <w:t>7</w:t>
            </w:r>
          </w:p>
        </w:tc>
        <w:tc>
          <w:tcPr>
            <w:tcW w:type="dxa" w:w="26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STIPE IVANKOVIĆ LIJANOVIĆ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56266344642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Gornjodemerska ulica 14, 10257 Demerje</w:t>
            </w:r>
          </w:p>
        </w:tc>
        <w:tc>
          <w:tcPr>
            <w:tcW w:type="dxa" w:w="1843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213.000,00</w:t>
            </w:r>
          </w:p>
        </w:tc>
      </w:tr>
      <w:tr w:rsidTr="001E0704" w:rsidR="001E0704" w:rsidRPr="00172728">
        <w:trPr>
          <w:gridAfter w:val="4"/>
          <w:wAfter w:type="dxa" w:w="6236"/>
          <w:trHeight w:val="705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26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KULINA NOVA SELA, d.o.o. za proizvodnju, trgovinu i ugostiteljstvo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74710303090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Kulina 17, 20278 Nova Sela</w:t>
            </w:r>
          </w:p>
        </w:tc>
        <w:tc>
          <w:tcPr>
            <w:tcW w:type="dxa" w:w="1843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3.999,65</w:t>
            </w:r>
          </w:p>
        </w:tc>
      </w:tr>
      <w:tr w:rsidTr="001E0704" w:rsidR="001E0704" w:rsidRPr="00172728">
        <w:trPr>
          <w:gridAfter w:val="4"/>
          <w:wAfter w:type="dxa" w:w="6236"/>
          <w:trHeight w:val="780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26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LNT konto društvo s ograničenom odgovornošću za knjigovodstvene poslove i trgovinu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27152584410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Sarajevska 62, 10000 Zagreb</w:t>
            </w:r>
          </w:p>
        </w:tc>
        <w:tc>
          <w:tcPr>
            <w:tcW w:type="dxa" w:w="1843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14.925,50</w:t>
            </w:r>
          </w:p>
        </w:tc>
      </w:tr>
      <w:tr w:rsidTr="001E0704" w:rsidR="001E0704" w:rsidRPr="00172728">
        <w:trPr>
          <w:gridAfter w:val="4"/>
          <w:wAfter w:type="dxa" w:w="6236"/>
          <w:trHeight w:val="630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10</w:t>
            </w:r>
          </w:p>
        </w:tc>
        <w:tc>
          <w:tcPr>
            <w:tcW w:type="dxa" w:w="26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MARINA IVANKOVIĆ LIJANOVIĆ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18614417546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Ulica Jurja Njavre 27, 10000 Zagreb</w:t>
            </w:r>
          </w:p>
        </w:tc>
        <w:tc>
          <w:tcPr>
            <w:tcW w:type="dxa" w:w="1843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150.500,00</w:t>
            </w:r>
          </w:p>
        </w:tc>
      </w:tr>
      <w:tr w:rsidTr="001E0704" w:rsidR="001E0704" w:rsidRPr="00172728">
        <w:trPr>
          <w:gridAfter w:val="4"/>
          <w:wAfter w:type="dxa" w:w="6236"/>
          <w:trHeight w:val="825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11</w:t>
            </w:r>
          </w:p>
        </w:tc>
        <w:tc>
          <w:tcPr>
            <w:tcW w:type="dxa" w:w="26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MESNA INDUSTRIJA LIJANOVIĆ d.o.o. za proizvodnju, trgovinu i usluge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43825960370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Kneza Borne 2, 10000 Zagreb</w:t>
            </w:r>
          </w:p>
        </w:tc>
        <w:tc>
          <w:tcPr>
            <w:tcW w:type="dxa" w:w="1843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280.873,37</w:t>
            </w:r>
          </w:p>
        </w:tc>
      </w:tr>
      <w:tr w:rsidTr="001E0704" w:rsidR="001E0704" w:rsidRPr="00172728">
        <w:trPr>
          <w:gridAfter w:val="4"/>
          <w:wAfter w:type="dxa" w:w="6236"/>
          <w:trHeight w:val="825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dxa" w:w="26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MINISTARSTVO FINANCIJA - POREZNA UPRAVA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Boškovićeva 5, 10000 Zagreb</w:t>
            </w:r>
          </w:p>
        </w:tc>
        <w:tc>
          <w:tcPr>
            <w:tcW w:type="dxa" w:w="1843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8.525,68</w:t>
            </w:r>
          </w:p>
        </w:tc>
      </w:tr>
      <w:tr w:rsidTr="001E0704" w:rsidR="001E0704" w:rsidRPr="00172728">
        <w:trPr>
          <w:gridAfter w:val="4"/>
          <w:wAfter w:type="dxa" w:w="6236"/>
          <w:trHeight w:val="825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13</w:t>
            </w:r>
          </w:p>
        </w:tc>
        <w:tc>
          <w:tcPr>
            <w:tcW w:type="dxa" w:w="26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REKO društvo s ograničenom odgovornošću za proizvodnju i trgovinu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62387986338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Dumovečka 27, 10373 Hrušćica</w:t>
            </w:r>
          </w:p>
        </w:tc>
        <w:tc>
          <w:tcPr>
            <w:tcW w:type="dxa" w:w="1843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6.310,67</w:t>
            </w:r>
          </w:p>
        </w:tc>
      </w:tr>
      <w:tr w:rsidTr="001E0704" w:rsidR="001E0704" w:rsidRPr="00172728">
        <w:trPr>
          <w:gridAfter w:val="4"/>
          <w:wAfter w:type="dxa" w:w="6236"/>
          <w:trHeight w:val="720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14</w:t>
            </w:r>
          </w:p>
        </w:tc>
        <w:tc>
          <w:tcPr>
            <w:tcW w:type="dxa" w:w="26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SANJA IVANKOVIĆ LIJANOVIĆ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90320083313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Ulica Jurja Njavre 27, 10000 Zagreb</w:t>
            </w:r>
          </w:p>
        </w:tc>
        <w:tc>
          <w:tcPr>
            <w:tcW w:type="dxa" w:w="1843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1.905.842,35</w:t>
            </w:r>
          </w:p>
        </w:tc>
      </w:tr>
      <w:tr w:rsidTr="001E0704" w:rsidR="001E0704" w:rsidRPr="00172728">
        <w:trPr>
          <w:gridAfter w:val="4"/>
          <w:wAfter w:type="dxa" w:w="6236"/>
          <w:trHeight w:val="795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15</w:t>
            </w:r>
          </w:p>
        </w:tc>
        <w:tc>
          <w:tcPr>
            <w:tcW w:type="dxa" w:w="26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ŠIRJAN društvo s ograničenom odgovornošću za proizvodnju, preradu i trgovinu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31458573467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Kusijevec 29, 48267 Sveti Petar Orehovec</w:t>
            </w:r>
          </w:p>
        </w:tc>
        <w:tc>
          <w:tcPr>
            <w:tcW w:type="dxa" w:w="1843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1E0704" w:rsidP="00F76453" w:rsidR="001E070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8.000,00</w:t>
            </w:r>
          </w:p>
        </w:tc>
      </w:tr>
      <w:tr w:rsidTr="001E0704" w:rsidR="001E0704" w:rsidRPr="00172728">
        <w:trPr>
          <w:trHeight w:val="394"/>
        </w:trPr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704" w:rsidP="00F76453" w:rsidR="001E0704" w:rsidRPr="00172728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00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1E0704" w:rsidP="00F76453" w:rsidR="001E0704" w:rsidRPr="00172728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val="nil"/>
            </w:tcBorders>
          </w:tcPr>
          <w:p w:rsidRDefault="001E0704" w:rsidP="00F76453" w:rsidR="001E0704" w:rsidRPr="00172728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</w:tcPr>
          <w:p w:rsidRDefault="001E0704" w:rsidP="00F76453" w:rsidR="001E0704" w:rsidRPr="00172728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09"/>
            <w:tcBorders>
              <w:top w:val="nil"/>
              <w:left w:val="nil"/>
              <w:bottom w:val="nil"/>
              <w:right w:val="nil"/>
            </w:tcBorders>
          </w:tcPr>
          <w:p w:rsidRDefault="001E0704" w:rsidP="00F76453" w:rsidR="001E0704" w:rsidRPr="00172728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AD4BCC" w:rsidP="00C423AB" w:rsidR="00AD4BC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D7F7E" w:rsidP="004826D5" w:rsidR="003D7F7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Karlovcu, </w:t>
      </w:r>
      <w:r w:rsidR="004E06E6">
        <w:rPr>
          <w:rFonts w:hAnsi="Times New Roman" w:ascii="Times New Roman"/>
        </w:rPr>
        <w:t>2</w:t>
      </w:r>
      <w:r w:rsidR="001E0704">
        <w:rPr>
          <w:rFonts w:hAnsi="Times New Roman" w:ascii="Times New Roman"/>
        </w:rPr>
        <w:t>7</w:t>
      </w:r>
      <w:r w:rsidR="004E06E6">
        <w:rPr>
          <w:rFonts w:hAnsi="Times New Roman" w:ascii="Times New Roman"/>
        </w:rPr>
        <w:t>. kolovoza</w:t>
      </w:r>
      <w:r w:rsidR="00AD4BCC">
        <w:rPr>
          <w:rFonts w:hAnsi="Times New Roman" w:ascii="Times New Roman"/>
        </w:rPr>
        <w:t xml:space="preserve"> 2018.</w:t>
      </w:r>
      <w:r>
        <w:rPr>
          <w:rFonts w:hAnsi="Times New Roman" w:ascii="Times New Roman"/>
        </w:rPr>
        <w:t xml:space="preserve"> </w:t>
      </w:r>
    </w:p>
    <w:p w:rsidRDefault="004826D5" w:rsidP="003D7F7E" w:rsidR="004826D5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     Sudac:</w:t>
      </w:r>
    </w:p>
    <w:p w:rsidRDefault="003D7F7E" w:rsidP="004826D5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D500DD">
        <w:rPr>
          <w:rFonts w:hAnsi="Times New Roman" w:ascii="Times New Roman"/>
        </w:rPr>
        <w:t>Jadranka Mađeruh</w:t>
      </w:r>
      <w:r w:rsidR="004826D5">
        <w:rPr>
          <w:rFonts w:hAnsi="Times New Roman" w:ascii="Times New Roman"/>
        </w:rPr>
        <w:t>, v.r.</w:t>
      </w:r>
    </w:p>
    <w:p w:rsidRDefault="004826D5" w:rsidP="004826D5" w:rsidR="004826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4826D5" w:rsidP="004826D5" w:rsidR="004826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Za točnost otpravka-ovlašteni službenik:</w:t>
      </w:r>
    </w:p>
    <w:p w:rsidRDefault="004826D5" w:rsidP="004826D5" w:rsidR="004826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Draženka Prpić</w:t>
      </w: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75785F" w:rsidR="0075785F"/>
    <w:sectPr w:rsidR="0075785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1071" w:rsidP="003D7F7E" w:rsidR="00111071">
      <w:r>
        <w:separator/>
      </w:r>
    </w:p>
  </w:endnote>
  <w:endnote w:id="0" w:type="continuationSeparator">
    <w:p w:rsidRDefault="00111071" w:rsidP="003D7F7E" w:rsidR="001110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1071" w:rsidP="003D7F7E" w:rsidR="00111071">
      <w:r>
        <w:separator/>
      </w:r>
    </w:p>
  </w:footnote>
  <w:footnote w:id="0" w:type="continuationSeparator">
    <w:p w:rsidRDefault="00111071" w:rsidP="003D7F7E" w:rsidR="001110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8455151"/>
      <w:docPartObj>
        <w:docPartGallery w:val="Page Numbers (Top of Page)"/>
        <w:docPartUnique/>
      </w:docPartObj>
    </w:sdtPr>
    <w:sdtEndPr/>
    <w:sdtContent>
      <w:p w:rsidRDefault="00C423AB" w:rsidR="00C423A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0194">
          <w:rPr>
            <w:noProof/>
          </w:rPr>
          <w:t>1</w:t>
        </w:r>
        <w:r>
          <w:fldChar w:fldCharType="end"/>
        </w:r>
      </w:p>
    </w:sdtContent>
  </w:sdt>
  <w:p w:rsidRDefault="00C423AB" w:rsidP="003D7F7E" w:rsidR="00C423AB">
    <w:pPr>
      <w:pStyle w:val="Zaglavlje"/>
      <w:jc w:val="right"/>
    </w:pPr>
    <w:r>
      <w:t>1 St-</w:t>
    </w:r>
    <w:r w:rsidR="001E0704">
      <w:t>446</w:t>
    </w:r>
    <w:r w:rsidR="004E06E6">
      <w:t>/18</w:t>
    </w:r>
  </w:p>
  <w:p w:rsidRDefault="004E06E6" w:rsidR="004E06E6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B2176"/>
    <w:multiLevelType w:val="hybridMultilevel"/>
    <w:tmpl w:val="3B9EA7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871420"/>
    <w:multiLevelType w:val="hybridMultilevel"/>
    <w:tmpl w:val="5A3880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E866AF"/>
    <w:multiLevelType w:val="hybridMultilevel"/>
    <w:tmpl w:val="9AD21A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D52F85"/>
    <w:multiLevelType w:val="hybridMultilevel"/>
    <w:tmpl w:val="E85A89B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E0F66DF"/>
    <w:multiLevelType w:val="hybridMultilevel"/>
    <w:tmpl w:val="8AA085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180953"/>
    <w:multiLevelType w:val="hybridMultilevel"/>
    <w:tmpl w:val="39E8FD40"/>
    <w:lvl w:tplc="189EC6E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60738A"/>
    <w:multiLevelType w:val="hybridMultilevel"/>
    <w:tmpl w:val="42AE7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06A0119"/>
    <w:multiLevelType w:val="hybridMultilevel"/>
    <w:tmpl w:val="FAAEA882"/>
    <w:lvl w:tplc="B32660C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E764AC"/>
    <w:multiLevelType w:val="hybridMultilevel"/>
    <w:tmpl w:val="C9F2DE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8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7F7E"/>
    <w:rsid w:val="000465AB"/>
    <w:rsid w:val="00111071"/>
    <w:rsid w:val="001412F8"/>
    <w:rsid w:val="0016357E"/>
    <w:rsid w:val="001E0704"/>
    <w:rsid w:val="0027001F"/>
    <w:rsid w:val="00310194"/>
    <w:rsid w:val="00382DFC"/>
    <w:rsid w:val="003D7F7E"/>
    <w:rsid w:val="00411B1A"/>
    <w:rsid w:val="004257D7"/>
    <w:rsid w:val="004826D5"/>
    <w:rsid w:val="004B1A40"/>
    <w:rsid w:val="004E06E6"/>
    <w:rsid w:val="005B3F79"/>
    <w:rsid w:val="005E31AE"/>
    <w:rsid w:val="0063140E"/>
    <w:rsid w:val="00640BBE"/>
    <w:rsid w:val="0075785F"/>
    <w:rsid w:val="007E5227"/>
    <w:rsid w:val="00883B56"/>
    <w:rsid w:val="008F7317"/>
    <w:rsid w:val="00AD4BCC"/>
    <w:rsid w:val="00B35F7F"/>
    <w:rsid w:val="00BC3DD4"/>
    <w:rsid w:val="00C02DC0"/>
    <w:rsid w:val="00C15ABC"/>
    <w:rsid w:val="00C423AB"/>
    <w:rsid w:val="00D500DD"/>
    <w:rsid w:val="00EA71B6"/>
    <w:rsid w:val="00FC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7F7E"/>
    <w:pPr>
      <w:spacing w:lineRule="auto" w:line="240" w:after="0"/>
    </w:pPr>
    <w:rPr>
      <w:rFonts w:cs="Times New Roman" w:eastAsia="Times New Roman" w:hAnsi="Calibri" w:ascii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7F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D7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7F7E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7F7E"/>
    <w:rPr>
      <w:rFonts w:cs="Times New Roman" w:eastAsia="Times New Roman" w:hAnsi="Calibri" w:ascii="Calibri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7F7E"/>
    <w:rPr>
      <w:rFonts w:cs="Times New Roman" w:eastAsia="Times New Roman" w:hAnsi="Calibri" w:ascii="Calibri"/>
      <w:sz w:val="24"/>
      <w:szCs w:val="24"/>
    </w:rPr>
  </w:style>
  <w:style w:styleId="Reetkatablice" w:type="table">
    <w:name w:val="Table Grid"/>
    <w:basedOn w:val="Obinatablica"/>
    <w:uiPriority w:val="59"/>
    <w:rsid w:val="00C423A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10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1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19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1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1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7F7E"/>
    <w:pPr>
      <w:spacing w:after="0" w:line="240" w:lineRule="auto"/>
    </w:pPr>
    <w:rPr>
      <w:rFonts w:ascii="Calibri" w:cs="Times New Roman" w:eastAsia="Times New Roman" w:hAnsi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7F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D7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7F7E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7F7E"/>
    <w:rPr>
      <w:rFonts w:ascii="Calibri" w:cs="Times New Roman" w:eastAsia="Times New Roman" w:hAnsi="Calibri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7F7E"/>
    <w:rPr>
      <w:rFonts w:ascii="Calibri" w:cs="Times New Roman" w:eastAsia="Times New Roman" w:hAnsi="Calibri"/>
      <w:sz w:val="24"/>
      <w:szCs w:val="24"/>
    </w:rPr>
  </w:style>
  <w:style w:styleId="Reetkatablice" w:type="table">
    <w:name w:val="Table Grid"/>
    <w:basedOn w:val="Obinatablica"/>
    <w:uiPriority w:val="59"/>
    <w:rsid w:val="00C423A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10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1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19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1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1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68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91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46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46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Popis vjerovnika s pravom glasa</izvorni_sadrzaj>
    <derivirana_varijabla naziv="DomainObject.Primjedba_1">Popis vjerovnika s pravom glasa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2018.</izvorni_sadrzaj>
    <derivirana_varijabla naziv="DomainObject.Predmet.DatumOsnivanja_1">15.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St-446/2018</izvorni_sadrzaj>
    <derivirana_varijabla naziv="DomainObject.Predmet.OznakaBroj_1">St-446/2018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LIJANOVIĆ d.o.o. zastupanog po punomoćniku PAVAO MRKONJIĆ</izvorni_sadrzaj>
    <derivirana_varijabla naziv="DomainObject.Predmet.ProtustrankaFormated_1">  AGRO LIJANOVIĆ d.o.o. zastupanog po punomoćniku PAVAO MRKONJIĆ</derivirana_varijabla>
  </DomainObject.Predmet.ProtustrankaFormated>
  <DomainObject.Predmet.ProtustrankaFormatedOIB>
    <izvorni_sadrzaj>  AGRO LIJANOVIĆ d.o.o., OIB 72949091083 zastupanog po punomoćniku PAVAO MRKONJIĆ</izvorni_sadrzaj>
    <derivirana_varijabla naziv="DomainObject.Predmet.ProtustrankaFormatedOIB_1">  AGRO LIJANOVIĆ d.o.o., OIB 72949091083 zastupanog po punomoćniku PAVAO MRKONJIĆ</derivirana_varijabla>
  </DomainObject.Predmet.ProtustrankaFormatedOIB>
  <DomainObject.Predmet.ProtustrankaFormatedWithAdress>
    <izvorni_sadrzaj> AGRO LIJANOVIĆ d.o.o., Kneza Borne 2, 10000 Zagreb zastupanog po punomoćniku PAVAO MRKONJIĆ</izvorni_sadrzaj>
    <derivirana_varijabla naziv="DomainObject.Predmet.ProtustrankaFormatedWithAdress_1"> AGRO LIJANOVIĆ d.o.o., Kneza Borne 2, 10000 Zagreb zastupanog po punomoćniku PAVAO MRKONJIĆ</derivirana_varijabla>
  </DomainObject.Predmet.ProtustrankaFormatedWithAdress>
  <DomainObject.Predmet.ProtustrankaFormatedWithAdressOIB>
    <izvorni_sadrzaj> AGRO LIJANOVIĆ d.o.o., OIB 72949091083, Kneza Borne 2, 10000 Zagreb zastupanog po punomoćniku PAVAO MRKONJIĆ</izvorni_sadrzaj>
    <derivirana_varijabla naziv="DomainObject.Predmet.ProtustrankaFormatedWithAdressOIB_1"> AGRO LIJANOVIĆ d.o.o., OIB 72949091083, Kneza Borne 2, 10000 Zagreb zastupanog po punomoćniku PAVAO MRKONJIĆ</derivirana_varijabla>
  </DomainObject.Predmet.ProtustrankaFormatedWithAdressOIB>
  <DomainObject.Predmet.ProtustrankaWithAdress>
    <izvorni_sadrzaj>AGRO LIJANOVIĆ d.o.o. Kneza Borne 2, 10000 Zagreb</izvorni_sadrzaj>
    <derivirana_varijabla naziv="DomainObject.Predmet.ProtustrankaWithAdress_1">AGRO LIJANOVIĆ d.o.o. Kneza Borne 2, 10000 Zagreb</derivirana_varijabla>
  </DomainObject.Predmet.ProtustrankaWithAdress>
  <DomainObject.Predmet.ProtustrankaWithAdressOIB>
    <izvorni_sadrzaj>AGRO LIJANOVIĆ d.o.o., OIB 72949091083, Kneza Borne 2, 10000 Zagreb</izvorni_sadrzaj>
    <derivirana_varijabla naziv="DomainObject.Predmet.ProtustrankaWithAdressOIB_1">AGRO LIJANOVIĆ d.o.o., OIB 72949091083, Kneza Borne 2, 10000 Zagreb</derivirana_varijabla>
  </DomainObject.Predmet.ProtustrankaWithAdressOIB>
  <DomainObject.Predmet.ProtustrankaNazivFormated>
    <izvorni_sadrzaj>AGRO LIJANOVIĆ d.o.o.</izvorni_sadrzaj>
    <derivirana_varijabla naziv="DomainObject.Predmet.ProtustrankaNazivFormated_1">AGRO LIJANOVIĆ d.o.o.</derivirana_varijabla>
  </DomainObject.Predmet.ProtustrankaNazivFormated>
  <DomainObject.Predmet.ProtustrankaNazivFormatedOIB>
    <izvorni_sadrzaj>AGRO LIJANOVIĆ d.o.o., OIB 72949091083</izvorni_sadrzaj>
    <derivirana_varijabla naziv="DomainObject.Predmet.ProtustrankaNazivFormatedOIB_1">AGRO LIJANOVIĆ d.o.o., OIB 72949091083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 LIJANOVIĆ d.o.o.</izvorni_sadrzaj>
    <derivirana_varijabla naziv="DomainObject.Predmet.StrankaFormated_1">  AGRO LIJANOVIĆ d.o.o.</derivirana_varijabla>
  </DomainObject.Predmet.StrankaFormated>
  <DomainObject.Predmet.StrankaFormatedOIB>
    <izvorni_sadrzaj>  AGRO LIJANOVIĆ d.o.o., OIB 72949091083</izvorni_sadrzaj>
    <derivirana_varijabla naziv="DomainObject.Predmet.StrankaFormatedOIB_1">  AGRO LIJANOVIĆ d.o.o., OIB 72949091083</derivirana_varijabla>
  </DomainObject.Predmet.StrankaFormatedOIB>
  <DomainObject.Predmet.StrankaFormatedWithAdress>
    <izvorni_sadrzaj> AGRO LIJANOVIĆ d.o.o., Kneza Borne 2, 10000 Zagreb</izvorni_sadrzaj>
    <derivirana_varijabla naziv="DomainObject.Predmet.StrankaFormatedWithAdress_1"> AGRO LIJANOVIĆ d.o.o., Kneza Borne 2, 10000 Zagreb</derivirana_varijabla>
  </DomainObject.Predmet.StrankaFormatedWithAdress>
  <DomainObject.Predmet.StrankaFormatedWithAdressOIB>
    <izvorni_sadrzaj> AGRO LIJANOVIĆ d.o.o., OIB 72949091083, Kneza Borne 2, 10000 Zagreb</izvorni_sadrzaj>
    <derivirana_varijabla naziv="DomainObject.Predmet.StrankaFormatedWithAdressOIB_1"> AGRO LIJANOVIĆ d.o.o., OIB 72949091083, Kneza Borne 2, 10000 Zagreb</derivirana_varijabla>
  </DomainObject.Predmet.StrankaFormatedWithAdressOIB>
  <DomainObject.Predmet.StrankaWithAdress>
    <izvorni_sadrzaj>AGRO LIJANOVIĆ d.o.o. Kneza Borne 2,10000 Zagreb</izvorni_sadrzaj>
    <derivirana_varijabla naziv="DomainObject.Predmet.StrankaWithAdress_1">AGRO LIJANOVIĆ d.o.o. Kneza Borne 2,10000 Zagreb</derivirana_varijabla>
  </DomainObject.Predmet.StrankaWithAdress>
  <DomainObject.Predmet.StrankaWithAdressOIB>
    <izvorni_sadrzaj>AGRO LIJANOVIĆ d.o.o., OIB 72949091083, Kneza Borne 2,10000 Zagreb</izvorni_sadrzaj>
    <derivirana_varijabla naziv="DomainObject.Predmet.StrankaWithAdressOIB_1">AGRO LIJANOVIĆ d.o.o., OIB 72949091083, Kneza Borne 2,10000 Zagreb</derivirana_varijabla>
  </DomainObject.Predmet.StrankaWithAdressOIB>
  <DomainObject.Predmet.StrankaNazivFormated>
    <izvorni_sadrzaj>AGRO LIJANOVIĆ d.o.o.</izvorni_sadrzaj>
    <derivirana_varijabla naziv="DomainObject.Predmet.StrankaNazivFormated_1">AGRO LIJANOVIĆ d.o.o.</derivirana_varijabla>
  </DomainObject.Predmet.StrankaNazivFormated>
  <DomainObject.Predmet.StrankaNazivFormatedOIB>
    <izvorni_sadrzaj>AGRO LIJANOVIĆ d.o.o., OIB 72949091083</izvorni_sadrzaj>
    <derivirana_varijabla naziv="DomainObject.Predmet.StrankaNazivFormatedOIB_1">AGRO LIJANOVIĆ d.o.o., OIB 72949091083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AGRO LIJANOVIĆ d.o.o.</item>
    </izvorni_sadrzaj>
    <derivirana_varijabla naziv="DomainObject.Predmet.StrankaListFormated_1">
      <item>AGRO LIJANOVIĆ d.o.o.</item>
    </derivirana_varijabla>
  </DomainObject.Predmet.StrankaListFormated>
  <DomainObject.Predmet.StrankaListFormatedOIB>
    <izvorni_sadrzaj>
      <item>AGRO LIJANOVIĆ d.o.o., OIB 72949091083</item>
    </izvorni_sadrzaj>
    <derivirana_varijabla naziv="DomainObject.Predmet.StrankaListFormatedOIB_1">
      <item>AGRO LIJANOVIĆ d.o.o., OIB 72949091083</item>
    </derivirana_varijabla>
  </DomainObject.Predmet.StrankaListFormatedOIB>
  <DomainObject.Predmet.StrankaListFormatedWithAdress>
    <izvorni_sadrzaj>
      <item>AGRO LIJANOVIĆ d.o.o., Kneza Borne 2, 10000 Zagreb</item>
    </izvorni_sadrzaj>
    <derivirana_varijabla naziv="DomainObject.Predmet.StrankaListFormatedWithAdress_1">
      <item>AGRO LIJANOVIĆ d.o.o., Kneza Borne 2, 10000 Zagreb</item>
    </derivirana_varijabla>
  </DomainObject.Predmet.StrankaListFormatedWithAdress>
  <DomainObject.Predmet.StrankaListFormatedWithAdressOIB>
    <izvorni_sadrzaj>
      <item>AGRO LIJANOVIĆ d.o.o., OIB 72949091083, Kneza Borne 2, 10000 Zagreb</item>
    </izvorni_sadrzaj>
    <derivirana_varijabla naziv="DomainObject.Predmet.StrankaListFormatedWithAdressOIB_1">
      <item>AGRO LIJANOVIĆ d.o.o., OIB 72949091083, Kneza Borne 2, 10000 Zagreb</item>
    </derivirana_varijabla>
  </DomainObject.Predmet.StrankaListFormatedWithAdressOIB>
  <DomainObject.Predmet.StrankaListNazivFormated>
    <izvorni_sadrzaj>
      <item>AGRO LIJANOVIĆ d.o.o.</item>
    </izvorni_sadrzaj>
    <derivirana_varijabla naziv="DomainObject.Predmet.StrankaListNazivFormated_1">
      <item>AGRO LIJANOVIĆ d.o.o.</item>
    </derivirana_varijabla>
  </DomainObject.Predmet.StrankaListNazivFormated>
  <DomainObject.Predmet.StrankaListNazivFormatedOIB>
    <izvorni_sadrzaj>
      <item>AGRO LIJANOVIĆ d.o.o., OIB 72949091083</item>
    </izvorni_sadrzaj>
    <derivirana_varijabla naziv="DomainObject.Predmet.StrankaListNazivFormatedOIB_1">
      <item>AGRO LIJANOVIĆ d.o.o., OIB 72949091083</item>
    </derivirana_varijabla>
  </DomainObject.Predmet.StrankaListNazivFormatedOIB>
  <DomainObject.Predmet.ProtuStrankaListFormated>
    <izvorni_sadrzaj>
      <item>AGRO LIJANOVIĆ d.o.o. zastupanog po punomoćniku PAVAO MRKONJIĆ</item>
    </izvorni_sadrzaj>
    <derivirana_varijabla naziv="DomainObject.Predmet.ProtuStrankaListFormated_1">
      <item>AGRO LIJANOVIĆ d.o.o. zastupanog po punomoćniku PAVAO MRKONJIĆ</item>
    </derivirana_varijabla>
  </DomainObject.Predmet.ProtuStrankaListFormated>
  <DomainObject.Predmet.ProtuStrankaListFormatedOIB>
    <izvorni_sadrzaj>
      <item>AGRO LIJANOVIĆ d.o.o., OIB 72949091083 zastupanog po punomoćniku PAVAO MRKONJIĆ</item>
    </izvorni_sadrzaj>
    <derivirana_varijabla naziv="DomainObject.Predmet.ProtuStrankaListFormatedOIB_1">
      <item>AGRO LIJANOVIĆ d.o.o., OIB 72949091083 zastupanog po punomoćniku PAVAO MRKONJIĆ</item>
    </derivirana_varijabla>
  </DomainObject.Predmet.ProtuStrankaListFormatedOIB>
  <DomainObject.Predmet.ProtuStrankaListFormatedWithAdress>
    <izvorni_sadrzaj>
      <item>AGRO LIJANOVIĆ d.o.o., Kneza Borne 2, 10000 Zagreb zastupanog po punomoćniku PAVAO MRKONJIĆ</item>
    </izvorni_sadrzaj>
    <derivirana_varijabla naziv="DomainObject.Predmet.ProtuStrankaListFormatedWithAdress_1">
      <item>AGRO LIJANOVIĆ d.o.o., Kneza Borne 2, 10000 Zagreb zastupanog po punomoćniku PAVAO MRKONJIĆ</item>
    </derivirana_varijabla>
  </DomainObject.Predmet.ProtuStrankaListFormatedWithAdress>
  <DomainObject.Predmet.ProtuStrankaListFormatedWithAdressOIB>
    <izvorni_sadrzaj>
      <item>AGRO LIJANOVIĆ d.o.o., OIB 72949091083, Kneza Borne 2, 10000 Zagreb zastupanog po punomoćniku PAVAO MRKONJIĆ</item>
    </izvorni_sadrzaj>
    <derivirana_varijabla naziv="DomainObject.Predmet.ProtuStrankaListFormatedWithAdressOIB_1">
      <item>AGRO LIJANOVIĆ d.o.o., OIB 72949091083, Kneza Borne 2, 10000 Zagreb zastupanog po punomoćniku PAVAO MRKONJIĆ</item>
    </derivirana_varijabla>
  </DomainObject.Predmet.ProtuStrankaListFormatedWithAdressOIB>
  <DomainObject.Predmet.ProtuStrankaListNazivFormated>
    <izvorni_sadrzaj>
      <item>AGRO LIJANOVIĆ d.o.o.</item>
    </izvorni_sadrzaj>
    <derivirana_varijabla naziv="DomainObject.Predmet.ProtuStrankaListNazivFormated_1">
      <item>AGRO LIJANOVIĆ d.o.o.</item>
    </derivirana_varijabla>
  </DomainObject.Predmet.ProtuStrankaListNazivFormated>
  <DomainObject.Predmet.ProtuStrankaListNazivFormatedOIB>
    <izvorni_sadrzaj>
      <item>AGRO LIJANOVIĆ d.o.o., OIB 72949091083</item>
    </izvorni_sadrzaj>
    <derivirana_varijabla naziv="DomainObject.Predmet.ProtuStrankaListNazivFormatedOIB_1">
      <item>AGRO LIJANOVIĆ d.o.o., OIB 72949091083</item>
    </derivirana_varijabla>
  </DomainObject.Predmet.ProtuStrankaListNazivFormatedOIB>
  <DomainObject.Predmet.OstaliListFormated>
    <izvorni_sadrzaj>
      <item>PAVAO MRKONJIĆ punomoćnik sudionika u postupku AGRO LIJANOVIĆ d.o.o.</item>
    </izvorni_sadrzaj>
    <derivirana_varijabla naziv="DomainObject.Predmet.OstaliListFormated_1">
      <item>PAVAO MRKONJIĆ punomoćnik sudionika u postupku AGRO LIJANOVIĆ d.o.o.</item>
    </derivirana_varijabla>
  </DomainObject.Predmet.OstaliListFormated>
  <DomainObject.Predmet.OstaliListFormatedOIB>
    <izvorni_sadrzaj>
      <item>PAVAO MRKONJIĆ punomoćnik sudionika u postupku AGRO LIJANOVIĆ d.o.o.</item>
    </izvorni_sadrzaj>
    <derivirana_varijabla naziv="DomainObject.Predmet.OstaliListFormatedOIB_1">
      <item>PAVAO MRKONJIĆ punomoćnik sudionika u postupku AGRO LIJANOVIĆ d.o.o.</item>
    </derivirana_varijabla>
  </DomainObject.Predmet.OstaliListFormatedOIB>
  <DomainObject.Predmet.OstaliListFormatedWithAdress>
    <izvorni_sadrzaj>
      <item>PAVAO MRKONJIĆ, A.T.Mimare 24, 10000 Zagreb punomoćnik sudionika u postupku AGRO LIJANOVIĆ d.o.o.</item>
    </izvorni_sadrzaj>
    <derivirana_varijabla naziv="DomainObject.Predmet.OstaliListFormatedWithAdress_1">
      <item>PAVAO MRKONJIĆ, A.T.Mimare 24, 10000 Zagreb punomoćnik sudionika u postupku AGRO LIJANOVIĆ d.o.o.</item>
    </derivirana_varijabla>
  </DomainObject.Predmet.OstaliListFormatedWithAdress>
  <DomainObject.Predmet.OstaliListFormatedWithAdressOIB>
    <izvorni_sadrzaj>
      <item>PAVAO MRKONJIĆ, A.T.Mimare 24, 10000 Zagreb punomoćnik sudionika u postupku AGRO LIJANOVIĆ d.o.o.</item>
    </izvorni_sadrzaj>
    <derivirana_varijabla naziv="DomainObject.Predmet.OstaliListFormatedWithAdressOIB_1">
      <item>PAVAO MRKONJIĆ, A.T.Mimare 24, 10000 Zagreb punomoćnik sudionika u postupku AGRO LIJANOVIĆ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 LIJANOVIĆ d.o.o.</izvorni_sadrzaj>
    <derivirana_varijabla naziv="DomainObject.Predmet.StrankaIDrugi_1">AGRO LIJANOVIĆ d.o.o.</derivirana_varijabla>
  </DomainObject.Predmet.StrankaIDrugi>
  <DomainObject.Predmet.ProtustrankaIDrugi>
    <izvorni_sadrzaj>AGRO LIJANOVIĆ d.o.o.</izvorni_sadrzaj>
    <derivirana_varijabla naziv="DomainObject.Predmet.ProtustrankaIDrugi_1">AGRO LIJANOVIĆ d.o.o.</derivirana_varijabla>
  </DomainObject.Predmet.ProtustrankaIDrugi>
  <DomainObject.Predmet.StrankaIDrugiAdressOIB>
    <izvorni_sadrzaj>AGRO LIJANOVIĆ d.o.o., OIB 72949091083, Kneza Borne 2, 10000 Zagreb</izvorni_sadrzaj>
    <derivirana_varijabla naziv="DomainObject.Predmet.StrankaIDrugiAdressOIB_1">AGRO LIJANOVIĆ d.o.o., OIB 72949091083, Kneza Borne 2, 10000 Zagreb</derivirana_varijabla>
  </DomainObject.Predmet.StrankaIDrugiAdressOIB>
  <DomainObject.Predmet.ProtustrankaIDrugiAdressOIB>
    <izvorni_sadrzaj>AGRO LIJANOVIĆ d.o.o., OIB 72949091083, Kneza Borne 2, 10000 Zagreb</izvorni_sadrzaj>
    <derivirana_varijabla naziv="DomainObject.Predmet.ProtustrankaIDrugiAdressOIB_1">AGRO LIJANOVIĆ d.o.o., OIB 72949091083, Kneza Borne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LIJANOVIĆ d.o.o.</item>
      <item>AGRO LIJANOVIĆ d.o.o.</item>
      <item>PAVAO MRKONJIĆ</item>
    </izvorni_sadrzaj>
    <derivirana_varijabla naziv="DomainObject.Predmet.SudioniciListNaziv_1">
      <item>AGRO LIJANOVIĆ d.o.o.</item>
      <item>AGRO LIJANOVIĆ d.o.o.</item>
      <item>PAVAO MRKONJIĆ</item>
    </derivirana_varijabla>
  </DomainObject.Predmet.SudioniciListNaziv>
  <DomainObject.Predmet.SudioniciListAdressOIB>
    <izvorni_sadrzaj>
      <item>AGRO LIJANOVIĆ d.o.o., OIB 72949091083, Kneza Borne 2,10000 Zagreb</item>
      <item>AGRO LIJANOVIĆ d.o.o., OIB 72949091083, Kneza Borne 2,10000 Zagreb</item>
      <item>PAVAO MRKONJIĆ, A.T.Mimare 24,10000 Zagreb</item>
    </izvorni_sadrzaj>
    <derivirana_varijabla naziv="DomainObject.Predmet.SudioniciListAdressOIB_1">
      <item>AGRO LIJANOVIĆ d.o.o., OIB 72949091083, Kneza Borne 2,10000 Zagreb</item>
      <item>AGRO LIJANOVIĆ d.o.o., OIB 72949091083, Kneza Borne 2,10000 Zagreb</item>
      <item>PAVAO MRKONJIĆ, A.T.Mimare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72949091083</item>
      <item>, OIB 72949091083</item>
      <item>, OIB null</item>
    </izvorni_sadrzaj>
    <derivirana_varijabla naziv="DomainObject.Predmet.SudioniciListNazivOIB_1">
      <item>, OIB 72949091083</item>
      <item>, OIB 72949091083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CF4E7C-3D7D-4131-B970-2515C6AC6F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2100</properties:Characters>
  <properties:Lines>188</properties:Lines>
  <properties:Paragraphs>96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2018-08-27T05:29:00Z</dcterms:created>
  <dc:creator>Draženka Prpić</dc:creator>
  <cp:lastModifiedBy>Draženka Prpić</cp:lastModifiedBy>
  <cp:lastPrinted>2018-08-27T08:04:00Z</cp:lastPrinted>
  <dcterms:modified xmlns:xsi="http://www.w3.org/2001/XMLSchema-instance" xsi:type="dcterms:W3CDTF">2018-08-27T08:04:00Z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(St-446-18-AGRO LIJANOVIĆ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