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f7fc" w14:paraId="573f7fc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F3524E" w:rsidR="00F3524E" w:rsidRPr="00C04F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524E" w:rsidP="00F3524E" w:rsidR="00F3524E" w:rsidRPr="00C04F2A">
      <w:pPr>
        <w:jc w:val="right"/>
      </w:pPr>
      <w:r>
        <w:t xml:space="preserve">               87. St-1027/2019</w:t>
      </w:r>
      <w:r w:rsidRPr="00C04F2A">
        <w:t xml:space="preserve">  </w:t>
      </w:r>
    </w:p>
    <w:p w:rsidRDefault="00F3524E" w:rsidP="00F3524E" w:rsidR="00F3524E" w:rsidRPr="00C04F2A">
      <w:pPr>
        <w:jc w:val="center"/>
      </w:pPr>
      <w:r w:rsidRPr="00C04F2A">
        <w:t>R E P U B L I K A   H R V A T S K A</w:t>
      </w:r>
    </w:p>
    <w:p w:rsidRDefault="00F3524E" w:rsidP="00F3524E" w:rsidR="00F3524E" w:rsidRPr="00C04F2A">
      <w:pPr>
        <w:jc w:val="both"/>
      </w:pPr>
    </w:p>
    <w:p w:rsidRDefault="00F3524E" w:rsidP="00F3524E" w:rsidR="00F3524E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F3524E" w:rsidP="00F3524E" w:rsidR="00F3524E" w:rsidRPr="00C04F2A">
      <w:pPr>
        <w:jc w:val="both"/>
      </w:pPr>
    </w:p>
    <w:p w:rsidRDefault="00F3524E" w:rsidP="00F3524E" w:rsidR="00F3524E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Pr="00C04F2A">
        <w:t>sudac Marija Bakula Vugrinec,</w:t>
      </w:r>
      <w:r w:rsidRPr="00C04F2A">
        <w:rPr>
          <w:lang w:eastAsia="hr-HR" w:val="pt-BR"/>
        </w:rPr>
        <w:t xml:space="preserve"> u predstečajnom postupku </w:t>
      </w:r>
      <w:r>
        <w:rPr>
          <w:lang w:eastAsia="hr-HR" w:val="pt-BR"/>
        </w:rPr>
        <w:t>u povodu prijedloga dužnika TITAN CONSTRUCTA d.o.o., OIB 89116114911, Zagreb, Zeleni trg 6a</w:t>
      </w:r>
      <w:r w:rsidRPr="00C04F2A">
        <w:t xml:space="preserve">, </w:t>
      </w:r>
      <w:r w:rsidR="00D9340E">
        <w:rPr>
          <w:lang w:eastAsia="hr-HR" w:val="pt-BR"/>
        </w:rPr>
        <w:t>14. svibnja</w:t>
      </w:r>
      <w:r w:rsidRPr="00C04F2A">
        <w:rPr>
          <w:lang w:eastAsia="hr-HR" w:val="pt-BR"/>
        </w:rPr>
        <w:t xml:space="preserve"> 2019.</w:t>
      </w:r>
    </w:p>
    <w:p w:rsidRDefault="00E13F99" w:rsidP="00F3524E" w:rsidR="00E13F99">
      <w:pPr>
        <w:jc w:val="right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C75F54" w:rsidP="00A73CEC" w:rsidR="00E13F99">
      <w:pPr>
        <w:ind w:firstLine="708"/>
        <w:jc w:val="both"/>
        <w:rPr>
          <w:lang w:eastAsia="hr-HR" w:val="pt-BR"/>
        </w:rPr>
      </w:pPr>
      <w:r>
        <w:t xml:space="preserve">I. </w:t>
      </w:r>
      <w:r w:rsidR="00E13F99">
        <w:t>Nalaže se Fina</w:t>
      </w:r>
      <w:r w:rsidR="00F3524E">
        <w:t>ncijskoj agenciji u roku 8</w:t>
      </w:r>
      <w:r w:rsidR="00E13F99">
        <w:t xml:space="preserve"> dana dostaviti podatke iz Očevidnika </w:t>
      </w:r>
      <w:r w:rsidR="00D9340E">
        <w:t>redoslijeda osnova za plaćanje</w:t>
      </w:r>
      <w:r w:rsidR="00D9340E">
        <w:rPr>
          <w:lang w:eastAsia="hr-HR" w:val="pt-BR"/>
        </w:rPr>
        <w:t xml:space="preserve"> i to na dan 23</w:t>
      </w:r>
      <w:r>
        <w:rPr>
          <w:lang w:eastAsia="hr-HR" w:val="pt-BR"/>
        </w:rPr>
        <w:t xml:space="preserve">. travnja 2019. </w:t>
      </w:r>
      <w:r w:rsidR="000B480F">
        <w:t xml:space="preserve">za dužnika </w:t>
      </w:r>
      <w:r w:rsidR="00437A52">
        <w:rPr>
          <w:lang w:eastAsia="hr-HR" w:val="pt-BR"/>
        </w:rPr>
        <w:t>TITAN CONSTRUCTA d.o.o., OIB 89116114911, Zagreb, Zeleni trg 6a.</w:t>
      </w:r>
    </w:p>
    <w:p w:rsidRDefault="00C75F54" w:rsidP="00A73CEC" w:rsidR="00C75F54">
      <w:pPr>
        <w:ind w:firstLine="708"/>
        <w:jc w:val="both"/>
        <w:rPr>
          <w:lang w:eastAsia="hr-HR" w:val="pt-BR"/>
        </w:rPr>
      </w:pPr>
    </w:p>
    <w:p w:rsidRDefault="00C75F54" w:rsidP="00C75F54" w:rsidR="00F55CC7">
      <w:pPr>
        <w:ind w:firstLine="708"/>
        <w:jc w:val="both"/>
      </w:pPr>
      <w:r>
        <w:rPr>
          <w:lang w:eastAsia="hr-HR" w:val="pt-BR"/>
        </w:rPr>
        <w:t xml:space="preserve">II. Nalaže se Financijskoj </w:t>
      </w:r>
      <w:r>
        <w:t xml:space="preserve">agenciji u roku 8 dana </w:t>
      </w:r>
      <w:r w:rsidR="00C35F0D">
        <w:t xml:space="preserve">obrazloženo </w:t>
      </w:r>
      <w:r>
        <w:t xml:space="preserve">očitovati </w:t>
      </w:r>
      <w:r w:rsidR="007E3D67">
        <w:t xml:space="preserve">o danima neprekidne blokade na računima i novčanim sredstvima </w:t>
      </w:r>
      <w:r w:rsidR="00F63A49">
        <w:t>dužnika</w:t>
      </w:r>
      <w:r w:rsidR="00F55CC7">
        <w:t>:</w:t>
      </w:r>
    </w:p>
    <w:p w:rsidRDefault="00F55CC7" w:rsidP="00C75F54" w:rsidR="00F55CC7">
      <w:pPr>
        <w:ind w:firstLine="708"/>
        <w:jc w:val="both"/>
      </w:pPr>
      <w:r>
        <w:t>-</w:t>
      </w:r>
      <w:r w:rsidR="007E3D67">
        <w:t xml:space="preserve"> prema Potvrdi </w:t>
      </w:r>
      <w:r w:rsidR="00317FF7">
        <w:t xml:space="preserve">o blokadi računa i novčanih sredstava </w:t>
      </w:r>
      <w:proofErr w:type="spellStart"/>
      <w:r w:rsidR="00317FF7">
        <w:t>ovršenika</w:t>
      </w:r>
      <w:proofErr w:type="spellEnd"/>
      <w:r w:rsidR="00317FF7">
        <w:t xml:space="preserve"> </w:t>
      </w:r>
      <w:r w:rsidR="007E3D67">
        <w:t xml:space="preserve">od 23. travnja 2019. </w:t>
      </w:r>
      <w:r w:rsidR="00FC7C51">
        <w:t xml:space="preserve">(iz koje proizlazi da </w:t>
      </w:r>
      <w:r w:rsidR="002E7627">
        <w:t xml:space="preserve">je na dužnikovim računima na taj dan evidentirano 21 dan neprekidne blokade odnosno ukupno 21 dan blokade u prethodnih 6 mjeseci) </w:t>
      </w:r>
      <w:r w:rsidR="007E3D67">
        <w:t xml:space="preserve">i </w:t>
      </w:r>
    </w:p>
    <w:p w:rsidRDefault="00F55CC7" w:rsidP="00C75F54" w:rsidR="00C75F54">
      <w:pPr>
        <w:ind w:firstLine="708"/>
        <w:jc w:val="both"/>
      </w:pPr>
      <w:r>
        <w:t xml:space="preserve">- </w:t>
      </w:r>
      <w:r w:rsidR="00CC430C">
        <w:t xml:space="preserve">prema </w:t>
      </w:r>
      <w:r w:rsidR="007E3D67">
        <w:t>Očevidniku o redoslijedu plaćanja s obračunatom kamatom od 23. travnja 2019.</w:t>
      </w:r>
      <w:r w:rsidR="00966408">
        <w:t xml:space="preserve"> (iz kojeg proizlazi da je u Očevidniku o redoslijedu plaćanja s obračunatom kamatom od 23. travnja 2019. </w:t>
      </w:r>
      <w:r w:rsidR="00FC7C51">
        <w:t xml:space="preserve">evidentiran dana </w:t>
      </w:r>
      <w:r w:rsidR="00966408">
        <w:t xml:space="preserve">7. veljače 2019. </w:t>
      </w:r>
      <w:r w:rsidR="00FC7C51">
        <w:t xml:space="preserve">iznos blokade po osnovi </w:t>
      </w:r>
      <w:proofErr w:type="spellStart"/>
      <w:r w:rsidR="00FC7C51">
        <w:t>Ovr</w:t>
      </w:r>
      <w:proofErr w:type="spellEnd"/>
      <w:r w:rsidR="00FC7C51">
        <w:t>-6569/18 u iznosu od 3,42 kn</w:t>
      </w:r>
      <w:r w:rsidR="007F5666">
        <w:t xml:space="preserve"> iz čega </w:t>
      </w:r>
      <w:r>
        <w:t>proizlazi zaključak</w:t>
      </w:r>
      <w:r w:rsidR="007F5666">
        <w:t xml:space="preserve"> o </w:t>
      </w:r>
      <w:r w:rsidR="00C35F0D">
        <w:t>većem broju dana</w:t>
      </w:r>
      <w:r w:rsidR="007F5666">
        <w:t xml:space="preserve"> neprekidne blokade u odnosu na</w:t>
      </w:r>
      <w:r w:rsidR="00C35F0D">
        <w:t xml:space="preserve"> broj dana naveden u Potvrdi</w:t>
      </w:r>
      <w:r w:rsidR="007F5666">
        <w:t xml:space="preserve"> o blokadi računa i novčanih sredstava </w:t>
      </w:r>
      <w:proofErr w:type="spellStart"/>
      <w:r w:rsidR="007F5666">
        <w:t>ovršenika</w:t>
      </w:r>
      <w:proofErr w:type="spellEnd"/>
      <w:r w:rsidR="007F5666">
        <w:t xml:space="preserve"> od 23. travnja 2019.</w:t>
      </w:r>
      <w:r>
        <w:t>)</w:t>
      </w:r>
      <w:r w:rsidR="00FC7C51">
        <w:t>.</w:t>
      </w:r>
    </w:p>
    <w:p w:rsidRDefault="00FC7D2D" w:rsidP="00E13F99" w:rsidR="00FC7D2D">
      <w:pPr>
        <w:jc w:val="both"/>
      </w:pPr>
    </w:p>
    <w:p w:rsidRDefault="009B4E32" w:rsidP="00FC7D2D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9340E">
        <w:rPr>
          <w:lang w:eastAsia="hr-HR" w:val="pt-BR"/>
        </w:rPr>
        <w:t>14. svibnja</w:t>
      </w:r>
      <w:r w:rsidR="00F3524E" w:rsidRPr="00C04F2A">
        <w:rPr>
          <w:lang w:eastAsia="hr-HR" w:val="pt-BR"/>
        </w:rPr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CC430C" w:rsidP="00F274CB" w:rsidR="003E2B60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A24E67" w:rsidP="00D9340E" w:rsidR="00A24E67">
      <w:pPr>
        <w:ind w:left="360"/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B480F"/>
    <w:rsid w:val="001E4977"/>
    <w:rsid w:val="002E7627"/>
    <w:rsid w:val="00317FF7"/>
    <w:rsid w:val="00325B56"/>
    <w:rsid w:val="00350BBC"/>
    <w:rsid w:val="00371E92"/>
    <w:rsid w:val="003E2B60"/>
    <w:rsid w:val="00437A52"/>
    <w:rsid w:val="005C4C7F"/>
    <w:rsid w:val="007E3D67"/>
    <w:rsid w:val="007F5666"/>
    <w:rsid w:val="008239EC"/>
    <w:rsid w:val="00966408"/>
    <w:rsid w:val="009B4E32"/>
    <w:rsid w:val="009D596D"/>
    <w:rsid w:val="00A108F3"/>
    <w:rsid w:val="00A24E67"/>
    <w:rsid w:val="00A73CEC"/>
    <w:rsid w:val="00AD1DFE"/>
    <w:rsid w:val="00B2480F"/>
    <w:rsid w:val="00B43929"/>
    <w:rsid w:val="00BA737C"/>
    <w:rsid w:val="00BC3073"/>
    <w:rsid w:val="00C35F0D"/>
    <w:rsid w:val="00C55B47"/>
    <w:rsid w:val="00C75F54"/>
    <w:rsid w:val="00CC430C"/>
    <w:rsid w:val="00D9340E"/>
    <w:rsid w:val="00E13F99"/>
    <w:rsid w:val="00F274CB"/>
    <w:rsid w:val="00F3524E"/>
    <w:rsid w:val="00F35D8C"/>
    <w:rsid w:val="00F55CC7"/>
    <w:rsid w:val="00F63A49"/>
    <w:rsid w:val="00FC7C51"/>
    <w:rsid w:val="00FC7D2D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37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37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37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37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St-1027/2019</izvorni_sadrzaj>
    <derivirana_varijabla naziv="DomainObject.Predmet.OznakaBroj_1">St-1027/2019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CONSTRUCTA d.o.o.</izvorni_sadrzaj>
    <derivirana_varijabla naziv="DomainObject.Predmet.ProtustrankaFormated_1">  TITAN CONSTRUCTA d.o.o.</derivirana_varijabla>
  </DomainObject.Predmet.ProtustrankaFormated>
  <DomainObject.Predmet.ProtustrankaFormatedOIB>
    <izvorni_sadrzaj>  TITAN CONSTRUCTA d.o.o., OIB 89116114911</izvorni_sadrzaj>
    <derivirana_varijabla naziv="DomainObject.Predmet.ProtustrankaFormatedOIB_1">  TITAN CONSTRUCTA d.o.o., OIB 89116114911</derivirana_varijabla>
  </DomainObject.Predmet.ProtustrankaFormatedOIB>
  <DomainObject.Predmet.ProtustrankaFormatedWithAdress>
    <izvorni_sadrzaj> TITAN CONSTRUCTA d.o.o., Zeleni trg 6a, 10000 Zagreb</izvorni_sadrzaj>
    <derivirana_varijabla naziv="DomainObject.Predmet.ProtustrankaFormatedWithAdress_1"> TITAN CONSTRUCTA d.o.o., Zeleni trg 6a, 10000 Zagreb</derivirana_varijabla>
  </DomainObject.Predmet.ProtustrankaFormatedWithAdress>
  <DomainObject.Predmet.ProtustrankaFormatedWithAdressOIB>
    <izvorni_sadrzaj> TITAN CONSTRUCTA d.o.o., OIB 89116114911, Zeleni trg 6a, 10000 Zagreb</izvorni_sadrzaj>
    <derivirana_varijabla naziv="DomainObject.Predmet.ProtustrankaFormatedWithAdressOIB_1"> TITAN CONSTRUCTA d.o.o., OIB 89116114911, Zeleni trg 6a, 10000 Zagreb</derivirana_varijabla>
  </DomainObject.Predmet.ProtustrankaFormatedWithAdressOIB>
  <DomainObject.Predmet.ProtustrankaWithAdress>
    <izvorni_sadrzaj>TITAN CONSTRUCTA d.o.o. Zeleni trg 6a, 10000 Zagreb</izvorni_sadrzaj>
    <derivirana_varijabla naziv="DomainObject.Predmet.ProtustrankaWithAdress_1">TITAN CONSTRUCTA d.o.o. Zeleni trg 6a, 10000 Zagreb</derivirana_varijabla>
  </DomainObject.Predmet.ProtustrankaWithAdress>
  <DomainObject.Predmet.ProtustrankaWithAdressOIB>
    <izvorni_sadrzaj>TITAN CONSTRUCTA d.o.o., OIB 89116114911, Zeleni trg 6a, 10000 Zagreb</izvorni_sadrzaj>
    <derivirana_varijabla naziv="DomainObject.Predmet.ProtustrankaWithAdressOIB_1">TITAN CONSTRUCTA d.o.o., OIB 89116114911, Zeleni trg 6a, 10000 Zagreb</derivirana_varijabla>
  </DomainObject.Predmet.ProtustrankaWithAdressOIB>
  <DomainObject.Predmet.ProtustrankaNazivFormated>
    <izvorni_sadrzaj>TITAN CONSTRUCTA d.o.o.</izvorni_sadrzaj>
    <derivirana_varijabla naziv="DomainObject.Predmet.ProtustrankaNazivFormated_1">TITAN CONSTRUCTA d.o.o.</derivirana_varijabla>
  </DomainObject.Predmet.ProtustrankaNazivFormated>
  <DomainObject.Predmet.ProtustrankaNazivFormatedOIB>
    <izvorni_sadrzaj>TITAN CONSTRUCTA d.o.o., OIB 89116114911</izvorni_sadrzaj>
    <derivirana_varijabla naziv="DomainObject.Predmet.ProtustrankaNazivFormatedOIB_1">TITAN CONSTRUCTA d.o.o., OIB 89116114911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TITAN CONSTRUCTA d.o.o.; Caroline Elisabeth Mamić</izvorni_sadrzaj>
    <derivirana_varijabla naziv="DomainObject.Predmet.StrankaFormated_1">  TITAN CONSTRUCTA d.o.o.; Caroline Elisabeth Mamić</derivirana_varijabla>
  </DomainObject.Predmet.StrankaFormated>
  <DomainObject.Predmet.StrankaFormatedOIB>
    <izvorni_sadrzaj>  TITAN CONSTRUCTA d.o.o., OIB 89116114911; Caroline Elisabeth Mamić, OIB 11488438584</izvorni_sadrzaj>
    <derivirana_varijabla naziv="DomainObject.Predmet.StrankaFormatedOIB_1">  TITAN CONSTRUCTA d.o.o., OIB 89116114911; Caroline Elisabeth Mamić, OIB 11488438584</derivirana_varijabla>
  </DomainObject.Predmet.StrankaFormatedOIB>
  <DomainObject.Predmet.StrankaFormatedWithAdress>
    <izvorni_sadrzaj> TITAN CONSTRUCTA d.o.o., Zeleni trg 6a, 10000 Zagreb; Caroline Elisabeth Mamić, Podvršje 20, 10000 Zagreb</izvorni_sadrzaj>
    <derivirana_varijabla naziv="DomainObject.Predmet.StrankaFormatedWithAdress_1"> TITAN CONSTRUCTA d.o.o., Zeleni trg 6a, 10000 Zagreb; Caroline Elisabeth Mamić, Podvršje 20, 10000 Zagreb</derivirana_varijabla>
  </DomainObject.Predmet.StrankaFormatedWithAdress>
  <DomainObject.Predmet.StrankaFormatedWithAdressOIB>
    <izvorni_sadrzaj> TITAN CONSTRUCTA d.o.o., OIB 89116114911, Zeleni trg 6a, 10000 Zagreb; Caroline Elisabeth Mamić, OIB 11488438584, Podvršje 20, 10000 Zagreb</izvorni_sadrzaj>
    <derivirana_varijabla naziv="DomainObject.Predmet.StrankaFormatedWithAdressOIB_1"> TITAN CONSTRUCTA d.o.o., OIB 89116114911, Zeleni trg 6a, 10000 Zagreb; Caroline Elisabeth Mamić, OIB 11488438584, Podvršje 20, 10000 Zagreb</derivirana_varijabla>
  </DomainObject.Predmet.StrankaFormatedWithAdressOIB>
  <DomainObject.Predmet.StrankaWithAdress>
    <izvorni_sadrzaj>TITAN CONSTRUCTA d.o.o. Zeleni trg 6a,10000 Zagreb,Caroline Elisabeth Mamić Podvršje 20,10000 Zagreb</izvorni_sadrzaj>
    <derivirana_varijabla naziv="DomainObject.Predmet.StrankaWithAdress_1">TITAN CONSTRUCTA d.o.o. Zeleni trg 6a,10000 Zagreb,Caroline Elisabeth Mamić Podvršje 20,10000 Zagreb</derivirana_varijabla>
  </DomainObject.Predmet.StrankaWithAdress>
  <DomainObject.Predmet.StrankaWithAdressOIB>
    <izvorni_sadrzaj>TITAN CONSTRUCTA d.o.o., OIB 89116114911, Zeleni trg 6a,10000 Zagreb,Caroline Elisabeth Mamić, OIB 11488438584, Podvršje 20,10000 Zagreb</izvorni_sadrzaj>
    <derivirana_varijabla naziv="DomainObject.Predmet.StrankaWithAdressOIB_1">TITAN CONSTRUCTA d.o.o., OIB 89116114911, Zeleni trg 6a,10000 Zagreb,Caroline Elisabeth Mamić, OIB 11488438584, Podvršje 20,10000 Zagreb</derivirana_varijabla>
  </DomainObject.Predmet.StrankaWithAdressOIB>
  <DomainObject.Predmet.StrankaNazivFormated>
    <izvorni_sadrzaj>TITAN CONSTRUCTA d.o.o.,Caroline Elisabeth Mamić</izvorni_sadrzaj>
    <derivirana_varijabla naziv="DomainObject.Predmet.StrankaNazivFormated_1">TITAN CONSTRUCTA d.o.o.,Caroline Elisabeth Mamić</derivirana_varijabla>
  </DomainObject.Predmet.StrankaNazivFormated>
  <DomainObject.Predmet.StrankaNazivFormatedOIB>
    <izvorni_sadrzaj>TITAN CONSTRUCTA d.o.o., OIB 89116114911,Caroline Elisabeth Mamić, OIB 11488438584</izvorni_sadrzaj>
    <derivirana_varijabla naziv="DomainObject.Predmet.StrankaNazivFormatedOIB_1">TITAN CONSTRUCTA d.o.o., OIB 89116114911,Caroline Elisabeth Mamić, OIB 11488438584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TITAN CONSTRUCTA d.o.o.</item>
      <item>Caroline Elisabeth Mamić</item>
    </izvorni_sadrzaj>
    <derivirana_varijabla naziv="DomainObject.Predmet.StrankaListFormated_1">
      <item>TITAN CONSTRUCTA d.o.o.</item>
      <item>Caroline Elisabeth Mamić</item>
    </derivirana_varijabla>
  </DomainObject.Predmet.StrankaListFormated>
  <DomainObject.Predmet.StrankaListFormatedOIB>
    <izvorni_sadrzaj>
      <item>TITAN CONSTRUCTA d.o.o., OIB 89116114911</item>
      <item>Caroline Elisabeth Mamić, OIB 11488438584</item>
    </izvorni_sadrzaj>
    <derivirana_varijabla naziv="DomainObject.Predmet.StrankaListFormatedOIB_1">
      <item>TITAN CONSTRUCTA d.o.o., OIB 89116114911</item>
      <item>Caroline Elisabeth Mamić, OIB 11488438584</item>
    </derivirana_varijabla>
  </DomainObject.Predmet.StrankaListFormatedOIB>
  <DomainObject.Predmet.StrankaListFormatedWithAdress>
    <izvorni_sadrzaj>
      <item>TITAN CONSTRUCTA d.o.o., Zeleni trg 6a, 10000 Zagreb</item>
      <item>Caroline Elisabeth Mamić, Podvršje 20, 10000 Zagreb</item>
    </izvorni_sadrzaj>
    <derivirana_varijabla naziv="DomainObject.Predmet.StrankaListFormatedWithAdress_1">
      <item>TITAN CONSTRUCTA d.o.o., Zeleni trg 6a, 10000 Zagreb</item>
      <item>Caroline Elisabeth Mamić, Podvršje 20, 10000 Zagreb</item>
    </derivirana_varijabla>
  </DomainObject.Predmet.StrankaListFormatedWithAdress>
  <DomainObject.Predmet.StrankaListFormatedWithAdressOIB>
    <izvorni_sadrzaj>
      <item>TITAN CONSTRUCTA d.o.o., OIB 89116114911, Zeleni trg 6a, 10000 Zagreb</item>
      <item>Caroline Elisabeth Mamić, OIB 11488438584, Podvršje 20, 10000 Zagreb</item>
    </izvorni_sadrzaj>
    <derivirana_varijabla naziv="DomainObject.Predmet.StrankaListFormatedWithAdressOIB_1">
      <item>TITAN CONSTRUCTA d.o.o., OIB 89116114911, Zeleni trg 6a, 10000 Zagreb</item>
      <item>Caroline Elisabeth Mamić, OIB 11488438584, Podvršje 20, 10000 Zagreb</item>
    </derivirana_varijabla>
  </DomainObject.Predmet.StrankaListFormatedWithAdressOIB>
  <DomainObject.Predmet.StrankaListNazivFormated>
    <izvorni_sadrzaj>
      <item>TITAN CONSTRUCTA d.o.o.</item>
      <item>Caroline Elisabeth Mamić</item>
    </izvorni_sadrzaj>
    <derivirana_varijabla naziv="DomainObject.Predmet.StrankaListNazivFormated_1">
      <item>TITAN CONSTRUCTA d.o.o.</item>
      <item>Caroline Elisabeth Mamić</item>
    </derivirana_varijabla>
  </DomainObject.Predmet.StrankaListNazivFormated>
  <DomainObject.Predmet.StrankaListNazivFormatedOIB>
    <izvorni_sadrzaj>
      <item>TITAN CONSTRUCTA d.o.o., OIB 89116114911</item>
      <item>Caroline Elisabeth Mamić, OIB 11488438584</item>
    </izvorni_sadrzaj>
    <derivirana_varijabla naziv="DomainObject.Predmet.StrankaListNazivFormatedOIB_1">
      <item>TITAN CONSTRUCTA d.o.o., OIB 89116114911</item>
      <item>Caroline Elisabeth Mamić, OIB 11488438584</item>
    </derivirana_varijabla>
  </DomainObject.Predmet.StrankaListNazivFormatedOIB>
  <DomainObject.Predmet.ProtuStrankaListFormated>
    <izvorni_sadrzaj>
      <item>TITAN CONSTRUCTA d.o.o.</item>
    </izvorni_sadrzaj>
    <derivirana_varijabla naziv="DomainObject.Predmet.ProtuStrankaListFormated_1">
      <item>TITAN CONSTRUCTA d.o.o.</item>
    </derivirana_varijabla>
  </DomainObject.Predmet.ProtuStrankaListFormated>
  <DomainObject.Predmet.ProtuStrankaListFormatedOIB>
    <izvorni_sadrzaj>
      <item>TITAN CONSTRUCTA d.o.o., OIB 89116114911</item>
    </izvorni_sadrzaj>
    <derivirana_varijabla naziv="DomainObject.Predmet.ProtuStrankaListFormatedOIB_1">
      <item>TITAN CONSTRUCTA d.o.o., OIB 89116114911</item>
    </derivirana_varijabla>
  </DomainObject.Predmet.ProtuStrankaListFormatedOIB>
  <DomainObject.Predmet.ProtuStrankaListFormatedWithAdress>
    <izvorni_sadrzaj>
      <item>TITAN CONSTRUCTA d.o.o., Zeleni trg 6a, 10000 Zagreb</item>
    </izvorni_sadrzaj>
    <derivirana_varijabla naziv="DomainObject.Predmet.ProtuStrankaListFormatedWithAdress_1">
      <item>TITAN CONSTRUCTA d.o.o., Zeleni trg 6a, 10000 Zagreb</item>
    </derivirana_varijabla>
  </DomainObject.Predmet.ProtuStrankaListFormatedWithAdress>
  <DomainObject.Predmet.ProtuStrankaListFormatedWithAdressOIB>
    <izvorni_sadrzaj>
      <item>TITAN CONSTRUCTA d.o.o., OIB 89116114911, Zeleni trg 6a, 10000 Zagreb</item>
    </izvorni_sadrzaj>
    <derivirana_varijabla naziv="DomainObject.Predmet.ProtuStrankaListFormatedWithAdressOIB_1">
      <item>TITAN CONSTRUCTA d.o.o., OIB 89116114911, Zeleni trg 6a, 10000 Zagreb</item>
    </derivirana_varijabla>
  </DomainObject.Predmet.ProtuStrankaListFormatedWithAdressOIB>
  <DomainObject.Predmet.ProtuStrankaListNazivFormated>
    <izvorni_sadrzaj>
      <item>TITAN CONSTRUCTA d.o.o.</item>
    </izvorni_sadrzaj>
    <derivirana_varijabla naziv="DomainObject.Predmet.ProtuStrankaListNazivFormated_1">
      <item>TITAN CONSTRUCTA d.o.o.</item>
    </derivirana_varijabla>
  </DomainObject.Predmet.ProtuStrankaListNazivFormated>
  <DomainObject.Predmet.ProtuStrankaListNazivFormatedOIB>
    <izvorni_sadrzaj>
      <item>TITAN CONSTRUCTA d.o.o., OIB 89116114911</item>
    </izvorni_sadrzaj>
    <derivirana_varijabla naziv="DomainObject.Predmet.ProtuStrankaListNazivFormatedOIB_1">
      <item>TITAN CONSTRUCTA d.o.o., OIB 89116114911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TITAN CONSTRUCTA d.o.o. i dr.</izvorni_sadrzaj>
    <derivirana_varijabla naziv="DomainObject.Predmet.StrankaIDrugi_1">TITAN CONSTRUCTA d.o.o. i dr.</derivirana_varijabla>
  </DomainObject.Predmet.StrankaIDrugi>
  <DomainObject.Predmet.ProtustrankaIDrugi>
    <izvorni_sadrzaj>TITAN CONSTRUCTA d.o.o.</izvorni_sadrzaj>
    <derivirana_varijabla naziv="DomainObject.Predmet.ProtustrankaIDrugi_1">TITAN CONSTRUCTA d.o.o.</derivirana_varijabla>
  </DomainObject.Predmet.ProtustrankaIDrugi>
  <DomainObject.Predmet.StrankaIDrugiAdressOIB>
    <izvorni_sadrzaj>TITAN CONSTRUCTA d.o.o., OIB 89116114911, Zeleni trg 6a, 10000 Zagreb i dr.</izvorni_sadrzaj>
    <derivirana_varijabla naziv="DomainObject.Predmet.StrankaIDrugiAdressOIB_1">TITAN CONSTRUCTA d.o.o., OIB 89116114911, Zeleni trg 6a, 10000 Zagreb i dr.</derivirana_varijabla>
  </DomainObject.Predmet.StrankaIDrugiAdressOIB>
  <DomainObject.Predmet.ProtustrankaIDrugiAdressOIB>
    <izvorni_sadrzaj>TITAN CONSTRUCTA d.o.o., OIB 89116114911, Zeleni trg 6a, 10000 Zagreb</izvorni_sadrzaj>
    <derivirana_varijabla naziv="DomainObject.Predmet.ProtustrankaIDrugiAdressOIB_1">TITAN CONSTRUCTA d.o.o., OIB 89116114911, Zeleni trg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CONSTRUCTA d.o.o.</item>
      <item>TITAN CONSTRUCTA d.o.o.</item>
      <item>Caroline Elisabeth Mamić</item>
    </izvorni_sadrzaj>
    <derivirana_varijabla naziv="DomainObject.Predmet.SudioniciListNaziv_1">
      <item>TITAN CONSTRUCTA d.o.o.</item>
      <item>TITAN CONSTRUCTA d.o.o.</item>
      <item>Caroline Elisabeth Mamić</item>
    </derivirana_varijabla>
  </DomainObject.Predmet.SudioniciListNaziv>
  <DomainObject.Predmet.SudioniciListAdressOIB>
    <izvorni_sadrzaj>
      <item>TITAN CONSTRUCTA d.o.o., OIB 89116114911, Zeleni trg 6a,10000 Zagreb</item>
      <item>TITAN CONSTRUCTA d.o.o., OIB 89116114911, Zeleni trg 6a,10000 Zagreb</item>
      <item>Caroline Elisabeth Mamić, OIB 11488438584, Podvršje 20,10000 Zagreb</item>
    </izvorni_sadrzaj>
    <derivirana_varijabla naziv="DomainObject.Predmet.SudioniciListAdressOIB_1">
      <item>TITAN CONSTRUCTA d.o.o., OIB 89116114911, Zeleni trg 6a,10000 Zagreb</item>
      <item>TITAN CONSTRUCTA d.o.o., OIB 89116114911, Zeleni trg 6a,10000 Zagreb</item>
      <item>Caroline Elisabeth Mamić, OIB 11488438584, Podvršje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89116114911</item>
      <item>, OIB 89116114911</item>
      <item>, OIB 11488438584</item>
    </izvorni_sadrzaj>
    <derivirana_varijabla naziv="DomainObject.Predmet.SudioniciListNazivOIB_1">
      <item>, OIB 89116114911</item>
      <item>, OIB 89116114911</item>
      <item>, OIB 11488438584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St-1027/2019-3</izvorni_sadrzaj>
    <derivirana_varijabla naziv="DomainObject.PredzadnjaOdlukaIzPredmeta.Oznaka_1">St-1027/2019-3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271</properties:Words>
  <properties:Characters>1306</properties:Characters>
  <properties:Lines>44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2019-05-14T12:04:00Z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2019-05-14T12:15:00Z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proturječnosti potvrde i Očevidnika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