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2DB7" w:rsidR="008E2DB7">
        <w:tc>
          <w:tcPr>
            <w:tcW w:type="dxa" w:w="2985"/>
            <w:hideMark/>
          </w:tcPr>
          <w:p w:rsidRDefault="008E2DB7" w:rsidP="008E2DB7" w:rsidR="008E2DB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2DB7" w:rsidP="008E2DB7" w:rsidR="008E2DB7">
            <w:pPr>
              <w:spacing w:after="0"/>
              <w:jc w:val="center"/>
            </w:pPr>
            <w:r>
              <w:t>Republika Hrvatska</w:t>
            </w:r>
          </w:p>
          <w:p w:rsidRDefault="008E2DB7" w:rsidP="008E2DB7" w:rsidR="008E2DB7">
            <w:pPr>
              <w:spacing w:after="0"/>
              <w:jc w:val="center"/>
            </w:pPr>
            <w:r>
              <w:t>Trgovački sud u Varaždinu</w:t>
            </w:r>
          </w:p>
          <w:p w:rsidRDefault="008E2DB7" w:rsidP="008E2DB7" w:rsidR="008E2DB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93518c" w14:paraId="693518c" w:rsidRDefault="008E2DB7" w:rsidP="008E2DB7" w:rsidR="008E2DB7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E2DB7" w:rsidP="008E2DB7" w:rsidR="008E2DB7">
      <w:pPr>
        <w:spacing w:after="0"/>
        <w:jc w:val="both"/>
      </w:pPr>
      <w:r>
        <w:t xml:space="preserve">                                                                                                    Poslovni broj: 3 St-356/2018-4</w:t>
      </w: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center"/>
      </w:pPr>
      <w:r>
        <w:t>U  I M E  R E P U B L I K E  H R V A T S K E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center"/>
      </w:pPr>
      <w:r>
        <w:t>R J E Š E NJ E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both"/>
        <w:rPr>
          <w:szCs w:val="20"/>
        </w:rPr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Baobab jednostavno društvo s ograničenom odgovornošću za usluge, montažu i završne radove, skraćena tvrtka Baobab j.d.o.o. Varaždin, Jalkovečka 97, MBS: 070154664, OIB: 51814421076, dana 08. studenog 2018. godine,</w:t>
      </w: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  <w:jc w:val="center"/>
      </w:pPr>
      <w:r>
        <w:t>r i j e š i o   j e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both"/>
      </w:pPr>
      <w:r>
        <w:tab/>
        <w:t>I/ Otvara se stečajni postupak nad stečajnim dužnikom Baobab jednostavno društvo s ograničenom odgovornošću za usluge, montažu i završne radove, skraćena tvrtka Baobab j.d.o.o. Varaždin, Jalkovečka 97, MBS: 070154664, OIB: 51814421076, s danom 8. studenog 2018. u 14,30 sati.</w:t>
      </w: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  <w:jc w:val="both"/>
        <w:rPr>
          <w:szCs w:val="20"/>
        </w:rPr>
      </w:pPr>
      <w:r>
        <w:tab/>
        <w:t>II/ Zaključuje se stečajni postupak nad stečajnim dužnikom Baobab jednostavno društvo s ograničenom odgovornošću za usluge, montažu i završne radove, skraćena tvrtka Baobab j.d.o.o. Varaždin, Jalkovečka 97, MBS: 070154664, OIB: 51814421076.</w:t>
      </w: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  <w:jc w:val="both"/>
      </w:pPr>
      <w:r>
        <w:tab/>
        <w:t xml:space="preserve">III/ Za stečajnog upravitelja imenuje se Ines Mošmondor iz Varaždina, Trakošćanska 18, OIB: 82918904482. </w:t>
      </w:r>
    </w:p>
    <w:p w:rsidRDefault="008E2DB7" w:rsidP="008E2DB7" w:rsidR="008E2DB7">
      <w:pPr>
        <w:spacing w:after="0"/>
        <w:jc w:val="both"/>
        <w:rPr>
          <w:color w:val="FF0000"/>
        </w:rPr>
      </w:pPr>
    </w:p>
    <w:p w:rsidRDefault="008E2DB7" w:rsidP="008E2DB7" w:rsidR="008E2DB7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center"/>
      </w:pPr>
      <w:r>
        <w:t>Obrazloženje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both"/>
      </w:pPr>
      <w:r>
        <w:tab/>
        <w:t xml:space="preserve">Predlagatelj je dana 13. rujna 2018. podnio zahtjev za pokretanje skraćenog stečajnog postupka nad dužnikom navedenim u izreci, pa kako su za to bile ispunjene pretpostavke iz čl. 428. Stečajnog zakona (''Narodne novine'' broj 71/15 i 104/17 - dalje SZ-a), sud je, primjenom </w:t>
      </w:r>
      <w:r>
        <w:lastRenderedPageBreak/>
        <w:t xml:space="preserve">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 </w:t>
      </w:r>
    </w:p>
    <w:p w:rsidRDefault="008E2DB7" w:rsidP="008E2DB7" w:rsidR="008E2DB7">
      <w:pPr>
        <w:spacing w:after="0"/>
        <w:jc w:val="both"/>
      </w:pPr>
    </w:p>
    <w:p w:rsidRDefault="008E2DB7" w:rsidP="008E2DB7" w:rsidR="008E2DB7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center"/>
      </w:pPr>
      <w:r>
        <w:t>Varaždin, 8. studenog 2018.</w:t>
      </w:r>
    </w:p>
    <w:p w:rsidRDefault="008E2DB7" w:rsidP="008E2DB7" w:rsidR="008E2DB7">
      <w:pPr>
        <w:spacing w:after="0"/>
      </w:pPr>
      <w:r>
        <w:t xml:space="preserve">                                                                                                  </w:t>
      </w:r>
    </w:p>
    <w:p w:rsidRDefault="008E2DB7" w:rsidP="008E2DB7" w:rsidR="008E2DB7">
      <w:pPr>
        <w:spacing w:after="0"/>
      </w:pPr>
      <w:r>
        <w:t xml:space="preserve">     </w:t>
      </w:r>
    </w:p>
    <w:p w:rsidRDefault="008E2DB7" w:rsidP="008E2DB7" w:rsidR="008E2DB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Sudac: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Za točnost otpravka - ovlašteni službenik:</w:t>
      </w:r>
    </w:p>
    <w:p w:rsidRDefault="008E2DB7" w:rsidP="008E2DB7" w:rsidR="008E2DB7">
      <w:pPr>
        <w:spacing w:after="0"/>
      </w:pPr>
      <w:r>
        <w:t xml:space="preserve"> 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  <w:r>
        <w:t xml:space="preserve">                              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  <w:r>
        <w:tab/>
        <w:t>UPUTA O PRAVNOM LIJEKU: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E2DB7" w:rsidP="008E2DB7" w:rsidR="008E2DB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</w:p>
    <w:p w:rsidRDefault="008E2DB7" w:rsidP="008E2DB7" w:rsidR="008E2DB7">
      <w:pPr>
        <w:spacing w:after="0"/>
      </w:pPr>
      <w:r>
        <w:t>DNA:</w:t>
      </w:r>
    </w:p>
    <w:p w:rsidRDefault="008E2DB7" w:rsidP="008E2DB7" w:rsidR="008E2DB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E2DB7" w:rsidP="008E2DB7" w:rsidR="008E2DB7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8E2DB7" w:rsidP="008E2DB7" w:rsidR="008E2DB7">
      <w:pPr>
        <w:numPr>
          <w:ilvl w:val="0"/>
          <w:numId w:val="47"/>
        </w:numPr>
        <w:spacing w:after="0"/>
      </w:pPr>
      <w:r>
        <w:t>Dužnik Baobab j.d.o.o. Varaždin, Jalkovečka 97</w:t>
      </w:r>
    </w:p>
    <w:p w:rsidRDefault="008E2DB7" w:rsidP="008E2DB7" w:rsidR="008E2DB7">
      <w:pPr>
        <w:numPr>
          <w:ilvl w:val="0"/>
          <w:numId w:val="47"/>
        </w:numPr>
        <w:spacing w:after="0"/>
      </w:pPr>
      <w:r>
        <w:t>Direktor dužnika Alina El Zaher iz Varaždina, Jalkovečka ulica 97</w:t>
      </w:r>
    </w:p>
    <w:p w:rsidRDefault="008E2DB7" w:rsidP="008E2DB7" w:rsidR="008E2DB7">
      <w:pPr>
        <w:numPr>
          <w:ilvl w:val="0"/>
          <w:numId w:val="47"/>
        </w:numPr>
        <w:spacing w:after="0"/>
      </w:pPr>
      <w:r>
        <w:t xml:space="preserve">Sudski registar ovoga suda radi zabilježbe (odmah-elektronski i nakon pravomoćnosti) </w:t>
      </w:r>
      <w:r>
        <w:rPr>
          <w:rFonts w:eastAsia="Calibri"/>
        </w:rPr>
        <w:t xml:space="preserve"> </w:t>
      </w:r>
    </w:p>
    <w:p w:rsidRDefault="008E2DB7" w:rsidP="008E2DB7" w:rsidR="008E2DB7">
      <w:pPr>
        <w:numPr>
          <w:ilvl w:val="0"/>
          <w:numId w:val="47"/>
        </w:numPr>
        <w:spacing w:after="0"/>
      </w:pPr>
      <w:r>
        <w:t>Ministarstvo financija, Porezna uprava, Područni ured Varaždin</w:t>
      </w:r>
    </w:p>
    <w:p w:rsidRDefault="008E2DB7" w:rsidP="008E2DB7" w:rsidR="008E2DB7">
      <w:pPr>
        <w:numPr>
          <w:ilvl w:val="0"/>
          <w:numId w:val="47"/>
        </w:numPr>
        <w:spacing w:after="0"/>
        <w:rPr>
          <w:szCs w:val="20"/>
        </w:rPr>
      </w:pPr>
      <w:r>
        <w:t>Stečajni upravitelj Ines Mošmondor iz Varaždina, Trakošćanska 18</w:t>
      </w:r>
    </w:p>
    <w:p w:rsidRDefault="008E2DB7" w:rsidP="008E2DB7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DB3" w:rsidP="00537B78" w:rsidR="00037DB3">
      <w:r>
        <w:separator/>
      </w:r>
    </w:p>
  </w:endnote>
  <w:endnote w:id="0" w:type="continuationSeparator">
    <w:p w:rsidRDefault="00037DB3" w:rsidP="00537B78" w:rsidR="00037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DB3" w:rsidP="00537B78" w:rsidR="00037DB3">
      <w:r>
        <w:separator/>
      </w:r>
    </w:p>
  </w:footnote>
  <w:footnote w:id="0" w:type="continuationSeparator">
    <w:p w:rsidRDefault="00037DB3" w:rsidP="00537B78" w:rsidR="00037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DB3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0FFE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DB7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5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St-356/2018-4</izvorni_sadrzaj>
    <derivirana_varijabla naziv="DomainObject.Oznaka_1">St-356/2018-4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Baobab jednostavno društvo s ograničenom odgovornošću za usluge, montažu i završne radove zastupanog po punomoćniku Alina El Zaher</izvorni_sadrzaj>
    <derivirana_varijabla naziv="DomainObject.Predmet.ProtustrankaFormated_1">  Baobab jednostavno društvo s ograničenom odgovornošću za usluge, montažu i završne radove zastupanog po punomoćniku Alina El Zaher</derivirana_varijabla>
  </DomainObject.Predmet.ProtustrankaFormated>
  <DomainObject.Predmet.ProtustrankaFormatedOIB>
    <izvorni_sadrzaj>  Baobab jednostavno društvo s ograničenom odgovornošću za usluge, montažu i završne radove, OIB 51814421076 zastupanog po punomoćniku Alina El Zaher</izvorni_sadrzaj>
    <derivirana_varijabla naziv="DomainObject.Predmet.ProtustrankaFormatedOIB_1">  Baobab jednostavno društvo s ograničenom odgovornošću za usluge, montažu i završne radove, OIB 51814421076 zastupanog po punomoćniku Alina El Zaher</derivirana_varijabla>
  </DomainObject.Predmet.ProtustrankaFormatedOIB>
  <DomainObject.Predmet.ProtustrankaFormatedWithAdress>
    <izvorni_sadrzaj> Baobab jednostavno društvo s ograničenom odgovornošću za usluge, montažu i završne radove, Jalkovečka 97, 42000 Varaždin zastupanog po punomoćniku Alina El Zaher</izvorni_sadrzaj>
    <derivirana_varijabla naziv="DomainObject.Predmet.ProtustrankaFormatedWithAdress_1"> Baobab jednostavno društvo s ograničenom odgovornošću za usluge, montažu i završne radove, Jalkovečka 97, 42000 Varaždin zastupanog po punomoćniku Alina El Zaher</derivirana_varijabla>
  </DomainObject.Predmet.ProtustrankaFormatedWithAdress>
  <DomainObject.Predmet.ProtustrankaFormatedWithAdressOIB>
    <izvorni_sadrzaj> Baobab jednostavno društvo s ograničenom odgovornošću za usluge, montažu i završne radove, OIB 51814421076, Jalkovečka 97, 42000 Varaždin zastupanog po punomoćniku Alina El Zaher</izvorni_sadrzaj>
    <derivirana_varijabla naziv="DomainObject.Predmet.ProtustrankaFormatedWithAdressOIB_1"> Baobab jednostavno društvo s ograničenom odgovornošću za usluge, montažu i završne radove, OIB 51814421076, Jalkovečka 97, 42000 Varaždin zastupanog po punomoćniku Alina El Zaher</derivirana_varijabla>
  </DomainObject.Predmet.ProtustrankaFormatedWithAdressOIB>
  <DomainObject.Predmet.ProtustrankaWithAdress>
    <izvorni_sadrzaj>Baobab jednostavno društvo s ograničenom odgovornošću za usluge, montažu i završne radove Jalkovečka 97, 42000 Varaždin</izvorni_sadrzaj>
    <derivirana_varijabla naziv="DomainObject.Predmet.ProtustrankaWithAdress_1">Baobab jednostavno društvo s ograničenom odgovornošću za usluge, montažu i završne radove Jalkovečka 97, 42000 Varaždin</derivirana_varijabla>
  </DomainObject.Predmet.ProtustrankaWithAdress>
  <DomainObject.Predmet.ProtustrankaWithAdressOIB>
    <izvorni_sadrzaj>Baobab jednostavno društvo s ograničenom odgovornošću za usluge, montažu i završne radove, OIB 51814421076, Jalkovečka 97, 42000 Varaždin</izvorni_sadrzaj>
    <derivirana_varijabla naziv="DomainObject.Predmet.ProtustrankaWithAdressOIB_1">Baobab jednostavno društvo s ograničenom odgovornošću za usluge, montažu i završne radove, OIB 51814421076, Jalkovečka 97, 42000 Varaždin</derivirana_varijabla>
  </DomainObject.Predmet.ProtustrankaWithAdressOIB>
  <DomainObject.Predmet.ProtustrankaNazivFormated>
    <izvorni_sadrzaj>Baobab jednostavno društvo s ograničenom odgovornošću za usluge, montažu i završne radove</izvorni_sadrzaj>
    <derivirana_varijabla naziv="DomainObject.Predmet.ProtustrankaNazivFormated_1">Baobab jednostavno društvo s ograničenom odgovornošću za usluge, montažu i završne radove</derivirana_varijabla>
  </DomainObject.Predmet.ProtustrankaNazivFormated>
  <DomainObject.Predmet.ProtustrankaNazivFormatedOIB>
    <izvorni_sadrzaj>Baobab jednostavno društvo s ograničenom odgovornošću za usluge, montažu i završne radove, OIB 51814421076</izvorni_sadrzaj>
    <derivirana_varijabla naziv="DomainObject.Predmet.ProtustrankaNazivFormatedOIB_1">Baobab jednostavno društvo s ograničenom odgovornošću za usluge, montažu i završne radove, OIB 51814421076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465502.56</izvorni_sadrzaj>
    <derivirana_varijabla naziv="DomainObject.Predmet.TrenutnaVrijednost_1">465502.56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Baobab jednostavno društvo s ograničenom odgovornošću za usluge, montažu i završne radove zastupanog po punomoćniku Alina El Zaher</item>
    </izvorni_sadrzaj>
    <derivirana_varijabla naziv="DomainObject.Predmet.ProtuStrankaListFormated_1">
      <item>Baobab jednostavno društvo s ograničenom odgovornošću za usluge, montažu i završne radove zastupanog po punomoćniku Alina El Zaher</item>
    </derivirana_varijabla>
  </DomainObject.Predmet.ProtuStrankaListFormated>
  <DomainObject.Predmet.ProtuStrankaListFormatedOIB>
    <izvorni_sadrzaj>
      <item>Baobab jednostavno društvo s ograničenom odgovornošću za usluge, montažu i završne radove, OIB 51814421076 zastupanog po punomoćniku Alina El Zaher</item>
    </izvorni_sadrzaj>
    <derivirana_varijabla naziv="DomainObject.Predmet.ProtuStrankaListFormatedOIB_1">
      <item>Baobab jednostavno društvo s ograničenom odgovornošću za usluge, montažu i završne radove, OIB 51814421076 zastupanog po punomoćniku Alina El Zaher</item>
    </derivirana_varijabla>
  </DomainObject.Predmet.ProtuStrankaListFormatedOIB>
  <DomainObject.Predmet.ProtuStrankaListFormatedWithAdress>
    <izvorni_sadrzaj>
      <item>Baobab jednostavno društvo s ograničenom odgovornošću za usluge, montažu i završne radove, Jalkovečka 97, 42000 Varaždin zastupanog po punomoćniku Alina El Zaher</item>
    </izvorni_sadrzaj>
    <derivirana_varijabla naziv="DomainObject.Predmet.ProtuStrankaListFormatedWithAdress_1">
      <item>Baobab jednostavno društvo s ograničenom odgovornošću za usluge, montažu i završne radove, Jalkovečka 97, 42000 Varaždin zastupanog po punomoćniku Alina El Zaher</item>
    </derivirana_varijabla>
  </DomainObject.Predmet.ProtuStrankaListFormatedWithAdress>
  <DomainObject.Predmet.ProtuStrankaListFormatedWithAdressOIB>
    <izvorni_sadrzaj>
      <item>Baobab jednostavno društvo s ograničenom odgovornošću za usluge, montažu i završne radove, OIB 51814421076, Jalkovečka 97, 42000 Varaždin zastupanog po punomoćniku Alina El Zaher</item>
    </izvorni_sadrzaj>
    <derivirana_varijabla naziv="DomainObject.Predmet.ProtuStrankaListFormatedWithAdressOIB_1">
      <item>Baobab jednostavno društvo s ograničenom odgovornošću za usluge, montažu i završne radove, OIB 51814421076, Jalkovečka 97, 42000 Varaždin zastupanog po punomoćniku Alina El Zaher</item>
    </derivirana_varijabla>
  </DomainObject.Predmet.ProtuStrankaListFormatedWithAdressOIB>
  <DomainObject.Predmet.ProtuStrankaListNazivFormated>
    <izvorni_sadrzaj>
      <item>Baobab jednostavno društvo s ograničenom odgovornošću za usluge, montažu i završne radove</item>
    </izvorni_sadrzaj>
    <derivirana_varijabla naziv="DomainObject.Predmet.ProtuStrankaListNazivFormated_1">
      <item>Baobab jednostavno društvo s ograničenom odgovornošću za usluge, montažu i završne radove</item>
    </derivirana_varijabla>
  </DomainObject.Predmet.ProtuStrankaListNazivFormated>
  <DomainObject.Predmet.ProtuStrankaListNazivFormatedOIB>
    <izvorni_sadrzaj>
      <item>Baobab jednostavno društvo s ograničenom odgovornošću za usluge, montažu i završne radove, OIB 51814421076</item>
    </izvorni_sadrzaj>
    <derivirana_varijabla naziv="DomainObject.Predmet.ProtuStrankaListNazivFormatedOIB_1">
      <item>Baobab jednostavno društvo s ograničenom odgovornošću za usluge, montažu i završne radove, OIB 51814421076</item>
    </derivirana_varijabla>
  </DomainObject.Predmet.ProtuStrankaListNazivFormatedOIB>
  <DomainObject.Predmet.OstaliListFormated>
    <izvorni_sadrzaj>
      <item>Alina El Zaher punomoćnica sudionika u postupku Baobab jednostavno društvo s ograničenom odgovornošću za usluge, montažu i završne radove</item>
      <item>Sudski registar</item>
    </izvorni_sadrzaj>
    <derivirana_varijabla naziv="DomainObject.Predmet.OstaliListFormated_1">
      <item>Alina El Zaher punomoćnica sudionika u postupku Baobab jednostavno društvo s ograničenom odgovornošću za usluge, montažu i završne radove</item>
      <item>Sudski registar</item>
    </derivirana_varijabla>
  </DomainObject.Predmet.OstaliListFormated>
  <DomainObject.Predmet.OstaliListFormatedOIB>
    <izvorni_sadrzaj>
      <item>Alina El Zaher, OIB 83461881426 punomoćnica sudionika u postupku Baobab jednostavno društvo s ograničenom odgovornošću za usluge, montažu i završne radove</item>
      <item>Sudski registar</item>
    </izvorni_sadrzaj>
    <derivirana_varijabla naziv="DomainObject.Predmet.OstaliListFormatedOIB_1">
      <item>Alina El Zaher, OIB 83461881426 punomoćnica sudionika u postupku Baobab jednostavno društvo s ograničenom odgovornošću za usluge, montažu i završne radove</item>
      <item>Sudski registar</item>
    </derivirana_varijabla>
  </DomainObject.Predmet.OstaliListFormatedOIB>
  <DomainObject.Predmet.OstaliListFormatedWithAdress>
    <izvorni_sadrzaj>
      <item>Alina El Zaher, Jalkovečka Ulica 97, 42000 Varaždin punomoćnica sudionika u postupku Baobab jednostavno društvo s ograničenom odgovornošću za usluge, montažu i završne radove</item>
      <item>Sudski registar</item>
    </izvorni_sadrzaj>
    <derivirana_varijabla naziv="DomainObject.Predmet.OstaliListFormatedWithAdress_1">
      <item>Alina El Zaher, Jalkovečka Ulica 97, 42000 Varaždin punomoćnica sudionika u postupku Baobab jednostavno društvo s ograničenom odgovornošću za usluge, montažu i završne radove</item>
      <item>Sudski registar</item>
    </derivirana_varijabla>
  </DomainObject.Predmet.OstaliListFormatedWithAdress>
  <DomainObject.Predmet.OstaliListFormatedWithAdressOIB>
    <izvorni_sadrzaj>
      <item>Alina El Zaher, OIB 83461881426, Jalkovečka Ulica 97, 42000 Varaždin punomoćnica sudionika u postupku Baobab jednostavno društvo s ograničenom odgovornošću za usluge, montažu i završne radove</item>
      <item>Sudski registar</item>
    </izvorni_sadrzaj>
    <derivirana_varijabla naziv="DomainObject.Predmet.OstaliListFormatedWithAdressOIB_1">
      <item>Alina El Zaher, OIB 83461881426, Jalkovečka Ulica 97, 42000 Varaždin punomoćnica sudionika u postupku Baobab jednostavno društvo s ograničenom odgovornošću za usluge, montažu i završne radove</item>
      <item>Sudski registar</item>
    </derivirana_varijabla>
  </DomainObject.Predmet.OstaliListFormatedWithAdressOIB>
  <DomainObject.Predmet.OstaliListNazivFormated>
    <izvorni_sadrzaj>
      <item>Alina El Zaher</item>
      <item>Sudski registar</item>
    </izvorni_sadrzaj>
    <derivirana_varijabla naziv="DomainObject.Predmet.OstaliListNazivFormated_1">
      <item>Alina El Zaher</item>
      <item>Sudski registar</item>
    </derivirana_varijabla>
  </DomainObject.Predmet.OstaliListNazivFormated>
  <DomainObject.Predmet.OstaliListNazivFormatedOIB>
    <izvorni_sadrzaj>
      <item>Alina El Zaher, OIB 83461881426</item>
      <item>Sudski registar</item>
    </izvorni_sadrzaj>
    <derivirana_varijabla naziv="DomainObject.Predmet.OstaliListNazivFormatedOIB_1">
      <item>Alina El Zaher, OIB 83461881426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St-356/2018-4</izvorni_sadrzaj>
    <derivirana_varijabla naziv="DomainObject.PoslovniBrojDokumenta_1">St-356/2018-4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Baobab jednostavno društvo s ograničenom odgovornošću za usluge, montažu i završne radove</izvorni_sadrzaj>
    <derivirana_varijabla naziv="DomainObject.Predmet.ProtustrankaIDrugi_1">Baobab jednostavno društvo s ograničenom odgovornošću za usluge, montažu i završne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Baobab jednostavno društvo s ograničenom odgovornošću za usluge, montažu i završne radove, OIB 51814421076, Jalkovečka 97, 42000 Varaždin</izvorni_sadrzaj>
    <derivirana_varijabla naziv="DomainObject.Predmet.ProtustrankaIDrugiAdressOIB_1">Baobab jednostavno društvo s ograničenom odgovornošću za usluge, montažu i završne radove, OIB 51814421076, Jalkovečka 97,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Baobab jednostavno društvo s ograničenom odgovornošću za usluge, montažu i završne radove</item>
      <item>Alina El Zaher</item>
      <item>Sudski registar</item>
    </izvorni_sadrzaj>
    <derivirana_varijabla naziv="DomainObject.Predmet.SudioniciListNaziv_1">
      <item>Financijska agencija</item>
      <item>Baobab jednostavno društvo s ograničenom odgovornošću za usluge, montažu i završne radove</item>
      <item>Alina El Zaher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Baobab jednostavno društvo s ograničenom odgovornošću za usluge, montažu i završne radove, OIB 51814421076, Jalkovečka 97,42000 Varaždin</item>
      <item>Alina El Zaher, OIB 83461881426, Jalkovečka Ulica 97,42000 Varaždin</item>
      <item>Sudski registar</item>
    </izvorni_sadrzaj>
    <derivirana_varijabla naziv="DomainObject.Predmet.SudioniciListAdressOIB_1">
      <item>Financijska agencija, OIB 85821130368, A. Cesarca 2,42000 Varaždin</item>
      <item>Baobab jednostavno društvo s ograničenom odgovornošću za usluge, montažu i završne radove, OIB 51814421076, Jalkovečka 97,42000 Varaždin</item>
      <item>Alina El Zaher, OIB 83461881426, Jalkovečka Ulica 97,42000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EF323-988B-4F65-B884-8EE7E522B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550</properties:Words>
  <properties:Characters>3064</properties:Characters>
  <properties:Lines>93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2018-11-08T09:07:00Z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St-356/2018-4 / Odluka - Rješenje o otvaranju i zaključenju skraćenog stečajnog postupka (odluka_St-356_2018-4.docx)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