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17a0" w14:paraId="efc17a0" w:rsidRDefault="00AE649C" w:rsidP="00FA5B5E" w:rsidR="00AE649C" w:rsidRPr="00B76F3C">
      <w:pPr>
        <w:pStyle w:val="Naslov3"/>
        <w15:collapsed w:val="false"/>
      </w:pPr>
    </w:p>
    <w:p w:rsidRDefault="00EB72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72B4" w:rsidP="00EB72B4" w:rsidR="00EB72B4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St-222/2015-3.</w:t>
      </w:r>
    </w:p>
    <w:p w:rsidRDefault="00EB72B4" w:rsidP="00EB72B4" w:rsidR="00EB72B4">
      <w:pPr>
        <w:jc w:val="both"/>
        <w:rPr>
          <w:rFonts w:cs="Arial" w:hAnsi="Arial" w:ascii="Arial"/>
        </w:rPr>
      </w:pPr>
    </w:p>
    <w:p w:rsidRDefault="00EB72B4" w:rsidP="00EB72B4" w:rsidR="00EB72B4">
      <w:pPr>
        <w:jc w:val="both"/>
        <w:rPr>
          <w:rFonts w:cs="Arial" w:hAnsi="Arial" w:ascii="Arial"/>
          <w:b/>
        </w:rPr>
      </w:pPr>
    </w:p>
    <w:p w:rsidRDefault="00EB72B4" w:rsidP="00EB72B4" w:rsidR="00EB72B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B72B4" w:rsidP="00EB72B4" w:rsidR="00EB72B4">
      <w:pPr>
        <w:jc w:val="center"/>
        <w:rPr>
          <w:rFonts w:cs="Arial" w:hAnsi="Arial" w:ascii="Arial"/>
          <w:b/>
        </w:rPr>
      </w:pPr>
    </w:p>
    <w:p w:rsidRDefault="00EB72B4" w:rsidP="00EB72B4" w:rsidR="00EB72B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B72B4" w:rsidP="00EB72B4" w:rsidR="00EB72B4">
      <w:pPr>
        <w:jc w:val="both"/>
        <w:rPr>
          <w:rFonts w:cs="Arial" w:hAnsi="Arial" w:ascii="Arial"/>
        </w:rPr>
      </w:pP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GARSTIL-DRVNA INDUSTRIJA za preradu i promet drvetom d.o.o. iz Garešnice, Matije Gupca 80, MBS 010039459, OIB 58182567419, dana 03. veljače 2016. godine </w:t>
      </w:r>
    </w:p>
    <w:p w:rsidRDefault="00EB72B4" w:rsidP="00EB72B4" w:rsidR="00EB72B4">
      <w:pPr>
        <w:jc w:val="both"/>
        <w:rPr>
          <w:rFonts w:cs="Arial" w:hAnsi="Arial" w:ascii="Arial"/>
        </w:rPr>
      </w:pPr>
    </w:p>
    <w:p w:rsidRDefault="00EB72B4" w:rsidP="00EB72B4" w:rsidR="00EB72B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B72B4" w:rsidP="00EB72B4" w:rsidR="00EB72B4">
      <w:pPr>
        <w:jc w:val="both"/>
        <w:rPr>
          <w:rFonts w:cs="Arial" w:hAnsi="Arial" w:ascii="Arial"/>
        </w:rPr>
      </w:pP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GARSTIL-DRVNA INDUSTRIJA za preradu i promet drvetom d.o.o. iz Garešnice, Matije Gupca 80, MBS 010039459, OIB 58182567419.</w:t>
      </w: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PRPIĆ iz Zagreba, </w:t>
      </w:r>
      <w:proofErr w:type="spellStart"/>
      <w:r>
        <w:rPr>
          <w:rFonts w:cs="Arial" w:hAnsi="Arial" w:ascii="Arial"/>
        </w:rPr>
        <w:t>Hruševečka</w:t>
      </w:r>
      <w:proofErr w:type="spellEnd"/>
      <w:r>
        <w:rPr>
          <w:rFonts w:cs="Arial" w:hAnsi="Arial" w:ascii="Arial"/>
        </w:rPr>
        <w:t xml:space="preserve"> ulica 11, OIB 16795120342. </w:t>
      </w: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GARSTIL-DRVNA INDUSTRIJA za preradu i promet drvetom d.o.o. iz Garešnice, Matije Gupca 80, MBS 010039459, OIB 58182567419.</w:t>
      </w:r>
    </w:p>
    <w:p w:rsidRDefault="00EB72B4" w:rsidP="00EB72B4" w:rsidR="00EB72B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12,30 sati, kada je ovo rješenje objavljeno na e-oglasnoj ploči ovoga suda.</w:t>
      </w:r>
    </w:p>
    <w:p w:rsidRDefault="00EB72B4" w:rsidP="00EB72B4" w:rsidR="00EB72B4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B72B4" w:rsidP="00EB72B4" w:rsidR="00EB72B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EB72B4" w:rsidP="00EB72B4" w:rsidR="00EB72B4">
      <w:pPr>
        <w:jc w:val="both"/>
        <w:rPr>
          <w:rFonts w:cs="Arial" w:hAnsi="Arial" w:ascii="Arial"/>
        </w:rPr>
      </w:pPr>
    </w:p>
    <w:p w:rsidRDefault="00EB72B4" w:rsidP="00EB72B4" w:rsidR="00EB72B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St-222/2015-2.,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B72B4" w:rsidP="00EB72B4" w:rsidR="00EB72B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B72B4" w:rsidP="00EB72B4" w:rsidR="00EB72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B72B4" w:rsidP="00EB72B4" w:rsidR="00EB72B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EB72B4" w:rsidP="00EB72B4" w:rsidR="00EB72B4">
      <w:pPr>
        <w:rPr>
          <w:rFonts w:cs="Arial" w:hAnsi="Arial" w:ascii="Arial"/>
          <w:b/>
        </w:rPr>
      </w:pPr>
    </w:p>
    <w:p w:rsidRDefault="00EB72B4" w:rsidP="00EB72B4" w:rsidR="00EB72B4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B72B4" w:rsidP="00EB72B4" w:rsidR="00EB72B4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EB72B4" w:rsidP="00EB72B4" w:rsidR="00EB72B4">
      <w:pPr>
        <w:jc w:val="both"/>
        <w:rPr>
          <w:rFonts w:cs="Arial" w:hAnsi="Arial" w:ascii="Arial"/>
        </w:rPr>
      </w:pPr>
    </w:p>
    <w:p w:rsidRDefault="00EB72B4" w:rsidP="00EB72B4" w:rsidR="00EB72B4">
      <w:pPr>
        <w:jc w:val="both"/>
        <w:rPr>
          <w:rFonts w:cs="Arial" w:hAnsi="Arial" w:ascii="Arial"/>
        </w:rPr>
      </w:pPr>
    </w:p>
    <w:p w:rsidRDefault="00EB72B4" w:rsidP="00EB72B4" w:rsidR="00EB72B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B72B4" w:rsidP="00EB72B4" w:rsidR="00EB72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EB72B4" w:rsidP="00EB72B4" w:rsidR="00EB72B4">
      <w:pPr>
        <w:rPr>
          <w:rFonts w:cs="Arial" w:hAnsi="Arial" w:ascii="Arial"/>
        </w:rPr>
      </w:pPr>
    </w:p>
    <w:p w:rsidRDefault="00EB72B4" w:rsidP="00EB72B4" w:rsidR="00EB72B4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2B4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St-222/2015-3</izvorni_sadrzaj>
    <derivirana_varijabla naziv="DomainObject.Oznaka_1">St-222/2015-3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St-222/2015</izvorni_sadrzaj>
    <derivirana_varijabla naziv="DomainObject.Predmet.OznakaBroj_1">St-222/2015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GARSTIL-DRVNA INDUSTRIJA za preradu i promet drvetom društvo s ograničenom odgovornošu, Garešnica zastupanog po punomoćniku TIHOMIR ŠPOLJARIĆ</izvorni_sadrzaj>
    <derivirana_varijabla naziv="DomainObject.Predmet.ProtustrankaFormated_1">  GARSTIL-DRVNA INDUSTRIJA za preradu i promet drvetom društvo s ograničenom odgovornošu, Garešnica zastupanog po punomoćniku TIHOMIR ŠPOLJARIĆ</derivirana_varijabla>
  </DomainObject.Predmet.ProtustrankaFormated>
  <DomainObject.Predmet.ProtustrankaFormatedOIB>
    <izvorni_sadrzaj>  GARSTIL-DRVNA INDUSTRIJA za preradu i promet drvetom društvo s ograničenom odgovornošu, Garešnica, OIB 58182567419 zastupanog po punomoćniku TIHOMIR ŠPOLJARIĆ</izvorni_sadrzaj>
    <derivirana_varijabla naziv="DomainObject.Predmet.ProtustrankaFormatedOIB_1">  GARSTIL-DRVNA INDUSTRIJA za preradu i promet drvetom društvo s ograničenom odgovornošu, Garešnica, OIB 58182567419 zastupanog po punomoćniku TIHOMIR ŠPOLJARIĆ</derivirana_varijabla>
  </DomainObject.Predmet.ProtustrankaFormatedOIB>
  <DomainObject.Predmet.ProtustrankaFormatedWithAdress>
    <izvorni_sadrzaj> GARSTIL-DRVNA INDUSTRIJA za preradu i promet drvetom društvo s ograničenom odgovornošu, Garešnica, Matije Gupca 80, 43280 Garešnica zastupanog po punomoćniku TIHOMIR ŠPOLJARIĆ</izvorni_sadrzaj>
    <derivirana_varijabla naziv="DomainObject.Predmet.ProtustrankaFormatedWithAdress_1"> GARSTIL-DRVNA INDUSTRIJA za preradu i promet drvetom društvo s ograničenom odgovornošu, Garešnica, Matije Gupca 80, 43280 Garešnica zastupanog po punomoćniku TIHOMIR ŠPOLJARIĆ</derivirana_varijabla>
  </DomainObject.Predmet.ProtustrankaFormatedWithAdress>
  <DomainObject.Predmet.ProtustrankaFormatedWithAdressOIB>
    <izvorni_sadrzaj> GARSTIL-DRVNA INDUSTRIJA za preradu i promet drvetom društvo s ograničenom odgovornošu, Garešnica, OIB 58182567419, Matije Gupca 80, 43280 Garešnica zastupanog po punomoćniku TIHOMIR ŠPOLJARIĆ</izvorni_sadrzaj>
    <derivirana_varijabla naziv="DomainObject.Predmet.ProtustrankaFormatedWithAdressOIB_1"> GARSTIL-DRVNA INDUSTRIJA za preradu i promet drvetom društvo s ograničenom odgovornošu, Garešnica, OIB 58182567419, Matije Gupca 80, 43280 Garešnica zastupanog po punomoćniku TIHOMIR ŠPOLJARIĆ</derivirana_varijabla>
  </DomainObject.Predmet.ProtustrankaFormatedWithAdressOIB>
  <DomainObject.Predmet.ProtustrankaWithAdress>
    <izvorni_sadrzaj>GARSTIL-DRVNA INDUSTRIJA za preradu i promet drvetom društvo s ograničenom odgovornošu, Garešnica Matije Gupca 80, 43280 Garešnica</izvorni_sadrzaj>
    <derivirana_varijabla naziv="DomainObject.Predmet.ProtustrankaWithAdress_1">GARSTIL-DRVNA INDUSTRIJA za preradu i promet drvetom društvo s ograničenom odgovornošu, Garešnica Matije Gupca 80, 43280 Garešnica</derivirana_varijabla>
  </DomainObject.Predmet.ProtustrankaWithAdress>
  <DomainObject.Predmet.ProtustrankaWithAdressOIB>
    <izvorni_sadrzaj>GARSTIL-DRVNA INDUSTRIJA za preradu i promet drvetom društvo s ograničenom odgovornošu, Garešnica, OIB 58182567419, Matije Gupca 80, 43280 Garešnica</izvorni_sadrzaj>
    <derivirana_varijabla naziv="DomainObject.Predmet.ProtustrankaWithAdressOIB_1">GARSTIL-DRVNA INDUSTRIJA za preradu i promet drvetom društvo s ograničenom odgovornošu, Garešnica, OIB 58182567419, Matije Gupca 80, 43280 Garešnica</derivirana_varijabla>
  </DomainObject.Predmet.ProtustrankaWithAdressOIB>
  <DomainObject.Predmet.ProtustrankaNazivFormated>
    <izvorni_sadrzaj>GARSTIL-DRVNA INDUSTRIJA za preradu i promet drvetom društvo s ograničenom odgovornošu, Garešnica</izvorni_sadrzaj>
    <derivirana_varijabla naziv="DomainObject.Predmet.ProtustrankaNazivFormated_1">GARSTIL-DRVNA INDUSTRIJA za preradu i promet drvetom društvo s ograničenom odgovornošu, Garešnica</derivirana_varijabla>
  </DomainObject.Predmet.ProtustrankaNazivFormated>
  <DomainObject.Predmet.ProtustrankaNazivFormatedOIB>
    <izvorni_sadrzaj>GARSTIL-DRVNA INDUSTRIJA za preradu i promet drvetom društvo s ograničenom odgovornošu, Garešnica, OIB 58182567419</izvorni_sadrzaj>
    <derivirana_varijabla naziv="DomainObject.Predmet.ProtustrankaNazivFormatedOIB_1">GARSTIL-DRVNA INDUSTRIJA za preradu i promet drvetom društvo s ograničenom odgovornošu, Garešnica, OIB 58182567419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GARSTIL-DRVNA INDUSTRIJA za preradu i promet drvetom društvo s ograničenom odgovornošu, Garešnica zastupanog po punomoćniku TIHOMIR ŠPOLJARIĆ</item>
    </izvorni_sadrzaj>
    <derivirana_varijabla naziv="DomainObject.Predmet.ProtuStrankaListFormated_1">
      <item>GARSTIL-DRVNA INDUSTRIJA za preradu i promet drvetom društvo s ograničenom odgovornošu, Garešnica zastupanog po punomoćniku TIHOMIR ŠPOLJARIĆ</item>
    </derivirana_varijabla>
  </DomainObject.Predmet.ProtuStrankaListFormated>
  <DomainObject.Predmet.ProtuStrankaListFormatedOIB>
    <izvorni_sadrzaj>
      <item>GARSTIL-DRVNA INDUSTRIJA za preradu i promet drvetom društvo s ograničenom odgovornošu, Garešnica, OIB 58182567419 zastupanog po punomoćniku TIHOMIR ŠPOLJARIĆ</item>
    </izvorni_sadrzaj>
    <derivirana_varijabla naziv="DomainObject.Predmet.ProtuStrankaListFormatedOIB_1">
      <item>GARSTIL-DRVNA INDUSTRIJA za preradu i promet drvetom društvo s ograničenom odgovornošu, Garešnica, OIB 58182567419 zastupanog po punomoćniku TIHOMIR ŠPOLJARIĆ</item>
    </derivirana_varijabla>
  </DomainObject.Predmet.ProtuStrankaListFormatedOIB>
  <DomainObject.Predmet.ProtuStrankaListFormatedWithAdress>
    <izvorni_sadrzaj>
      <item>GARSTIL-DRVNA INDUSTRIJA za preradu i promet drvetom društvo s ograničenom odgovornošu, Garešnica, Matije Gupca 80, 43280 Garešnica zastupanog po punomoćniku TIHOMIR ŠPOLJARIĆ</item>
    </izvorni_sadrzaj>
    <derivirana_varijabla naziv="DomainObject.Predmet.ProtuStrankaListFormatedWithAdress_1">
      <item>GARSTIL-DRVNA INDUSTRIJA za preradu i promet drvetom društvo s ograničenom odgovornošu, Garešnica, Matije Gupca 80, 43280 Garešnica zastupanog po punomoćniku TIHOMIR ŠPOLJARIĆ</item>
    </derivirana_varijabla>
  </DomainObject.Predmet.ProtuStrankaListFormatedWithAdress>
  <DomainObject.Predmet.ProtuStrankaListFormatedWithAdressOIB>
    <izvorni_sadrzaj>
      <item>GARSTIL-DRVNA INDUSTRIJA za preradu i promet drvetom društvo s ograničenom odgovornošu, Garešnica, OIB 58182567419, Matije Gupca 80, 43280 Garešnica zastupanog po punomoćniku TIHOMIR ŠPOLJARIĆ</item>
    </izvorni_sadrzaj>
    <derivirana_varijabla naziv="DomainObject.Predmet.ProtuStrankaListFormatedWithAdressOIB_1">
      <item>GARSTIL-DRVNA INDUSTRIJA za preradu i promet drvetom društvo s ograničenom odgovornošu, Garešnica, OIB 58182567419, Matije Gupca 80, 43280 Garešnica zastupanog po punomoćniku TIHOMIR ŠPOLJARIĆ</item>
    </derivirana_varijabla>
  </DomainObject.Predmet.ProtuStrankaListFormatedWithAdressOIB>
  <DomainObject.Predmet.ProtuStrankaListNazivFormated>
    <izvorni_sadrzaj>
      <item>GARSTIL-DRVNA INDUSTRIJA za preradu i promet drvetom društvo s ograničenom odgovornošu, Garešnica</item>
    </izvorni_sadrzaj>
    <derivirana_varijabla naziv="DomainObject.Predmet.ProtuStrankaListNazivFormated_1">
      <item>GARSTIL-DRVNA INDUSTRIJA za preradu i promet drvetom društvo s ograničenom odgovornošu, Garešnica</item>
    </derivirana_varijabla>
  </DomainObject.Predmet.ProtuStrankaListNazivFormated>
  <DomainObject.Predmet.ProtuStrankaListNazivFormatedOIB>
    <izvorni_sadrzaj>
      <item>GARSTIL-DRVNA INDUSTRIJA za preradu i promet drvetom društvo s ograničenom odgovornošu, Garešnica, OIB 58182567419</item>
    </izvorni_sadrzaj>
    <derivirana_varijabla naziv="DomainObject.Predmet.ProtuStrankaListNazivFormatedOIB_1">
      <item>GARSTIL-DRVNA INDUSTRIJA za preradu i promet drvetom društvo s ograničenom odgovornošu, Garešnica, OIB 58182567419</item>
    </derivirana_varijabla>
  </DomainObject.Predmet.ProtuStrankaListNazivFormatedOIB>
  <DomainObject.Predmet.OstaliListFormated>
    <izvorni_sadrzaj>
      <item>TIHOMIR ŠPOLJARIĆ punomoćnik sudionika u postupku GARSTIL-DRVNA INDUSTRIJA za preradu i promet drvetom društvo s ograničenom odgovornošu, Garešnica</item>
    </izvorni_sadrzaj>
    <derivirana_varijabla naziv="DomainObject.Predmet.OstaliListFormated_1">
      <item>TIHOMIR ŠPOLJARIĆ punomoćnik sudionika u postupku GARSTIL-DRVNA INDUSTRIJA za preradu i promet drvetom društvo s ograničenom odgovornošu, Garešnica</item>
    </derivirana_varijabla>
  </DomainObject.Predmet.OstaliListFormated>
  <DomainObject.Predmet.OstaliListFormatedOIB>
    <izvorni_sadrzaj>
      <item>TIHOMIR ŠPOLJARIĆ punomoćnik sudionika u postupku GARSTIL-DRVNA INDUSTRIJA za preradu i promet drvetom društvo s ograničenom odgovornošu, Garešnica</item>
    </izvorni_sadrzaj>
    <derivirana_varijabla naziv="DomainObject.Predmet.OstaliListFormatedOIB_1">
      <item>TIHOMIR ŠPOLJARIĆ punomoćnik sudionika u postupku GARSTIL-DRVNA INDUSTRIJA za preradu i promet drvetom društvo s ograničenom odgovornošu, Garešnica</item>
    </derivirana_varijabla>
  </DomainObject.Predmet.OstaliListFormatedOIB>
  <DomainObject.Predmet.OstaliListFormatedWithAdress>
    <izvorni_sadrzaj>
      <item>TIHOMIR ŠPOLJARIĆ, Matije Gupca 80., 43280 Garešnica punomoćnik sudionika u postupku GARSTIL-DRVNA INDUSTRIJA za preradu i promet drvetom društvo s ograničenom odgovornošu, Garešnica</item>
    </izvorni_sadrzaj>
    <derivirana_varijabla naziv="DomainObject.Predmet.OstaliListFormatedWithAdress_1">
      <item>TIHOMIR ŠPOLJARIĆ, Matije Gupca 80., 43280 Garešnica punomoćnik sudionika u postupku GARSTIL-DRVNA INDUSTRIJA za preradu i promet drvetom društvo s ograničenom odgovornošu, Garešnica</item>
    </derivirana_varijabla>
  </DomainObject.Predmet.OstaliListFormatedWithAdress>
  <DomainObject.Predmet.OstaliListFormatedWithAdressOIB>
    <izvorni_sadrzaj>
      <item>TIHOMIR ŠPOLJARIĆ, Matije Gupca 80., 43280 Garešnica punomoćnik sudionika u postupku GARSTIL-DRVNA INDUSTRIJA za preradu i promet drvetom društvo s ograničenom odgovornošu, Garešnica</item>
    </izvorni_sadrzaj>
    <derivirana_varijabla naziv="DomainObject.Predmet.OstaliListFormatedWithAdressOIB_1">
      <item>TIHOMIR ŠPOLJARIĆ, Matije Gupca 80., 43280 Garešnica punomoćnik sudionika u postupku GARSTIL-DRVNA INDUSTRIJA za preradu i promet drvetom društvo s ograničenom odgovornošu, Garešnica</item>
    </derivirana_varijabla>
  </DomainObject.Predmet.OstaliListFormatedWithAdressOIB>
  <DomainObject.Predmet.OstaliListNazivFormated>
    <izvorni_sadrzaj>
      <item>TIHOMIR ŠPOLJARIĆ</item>
    </izvorni_sadrzaj>
    <derivirana_varijabla naziv="DomainObject.Predmet.OstaliListNazivFormated_1">
      <item>TIHOMIR ŠPOLJARIĆ</item>
    </derivirana_varijabla>
  </DomainObject.Predmet.OstaliListNazivFormated>
  <DomainObject.Predmet.OstaliListNazivFormatedOIB>
    <izvorni_sadrzaj>
      <item>TIHOMIR ŠPOLJARIĆ</item>
    </izvorni_sadrzaj>
    <derivirana_varijabla naziv="DomainObject.Predmet.OstaliListNazivFormatedOIB_1">
      <item>TIHOMIR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St-222/2015-3</izvorni_sadrzaj>
    <derivirana_varijabla naziv="DomainObject.PoslovniBrojDokumenta_1">St-222/2015-3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GARSTIL-DRVNA INDUSTRIJA za preradu i promet drvetom društvo s ograničenom odgovornošu, Garešnica</izvorni_sadrzaj>
    <derivirana_varijabla naziv="DomainObject.Predmet.ProtustrankaIDrugi_1">GARSTIL-DRVNA INDUSTRIJA za preradu i promet drvetom društvo s ograničenom odgovornošu,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GARSTIL-DRVNA INDUSTRIJA za preradu i promet drvetom društvo s ograničenom odgovornošu, Garešnica, OIB 58182567419, Matije Gupca 80, 43280 Garešnica</izvorni_sadrzaj>
    <derivirana_varijabla naziv="DomainObject.Predmet.ProtustrankaIDrugiAdressOIB_1">GARSTIL-DRVNA INDUSTRIJA za preradu i promet drvetom društvo s ograničenom odgovornošu, Garešnica, OIB 58182567419, Matije Gupca 80,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GARSTIL-DRVNA INDUSTRIJA za preradu i promet drvetom društvo s ograničenom odgovornošu, Garešnica</item>
      <item>TIHOMIR ŠPOLJARIĆ</item>
    </izvorni_sadrzaj>
    <derivirana_varijabla naziv="DomainObject.Predmet.SudioniciListNaziv_1">
      <item>FINA, RC ZAGREB, Podružnica Bjelovar</item>
      <item>GARSTIL-DRVNA INDUSTRIJA za preradu i promet drvetom društvo s ograničenom odgovornošu, Garešnica</item>
      <item>TIHOMIR ŠPOLJARIĆ</item>
    </derivirana_varijabla>
  </DomainObject.Predmet.SudioniciListNaziv>
  <DomainObject.Predmet.SudioniciListAdressOIB>
    <izvorni_sadrzaj>
      <item>FINA, RC ZAGREB, Podružnica Bjelovar, OIB 85821130368, F. Supila 4,43000 Bjelovar</item>
      <item>GARSTIL-DRVNA INDUSTRIJA za preradu i promet drvetom društvo s ograničenom odgovornošu, Garešnica, OIB 58182567419, Matije Gupca 80,43280 Garešnica</item>
      <item>TIHOMIR ŠPOLJARIĆ, Matije Gupca 80.,43280 Garešnica</item>
    </izvorni_sadrzaj>
    <derivirana_varijabla naziv="DomainObject.Predmet.SudioniciListAdressOIB_1">
      <item>FINA, RC ZAGREB, Podružnica Bjelovar, OIB 85821130368, F. Supila 4,43000 Bjelovar</item>
      <item>GARSTIL-DRVNA INDUSTRIJA za preradu i promet drvetom društvo s ograničenom odgovornošu, Garešnica, OIB 58182567419, Matije Gupca 80,43280 Garešnica</item>
      <item>TIHOMIR ŠPOLJARIĆ, Matije Gupca 80.,43280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1F085-0541-48C1-8274-AB7B767A6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3839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