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544644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F66CB">
              <w:rPr>
                <w:noProof/>
                <w:sz w:val="24"/>
              </w:rPr>
              <w:t>1121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a6aa2c5" w14:paraId="a6aa2c5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0D5F70">
        <w:t xml:space="preserve">ANIMA CANDIDA d.o.o. u likvidaciji, OIB: </w:t>
      </w:r>
      <w:r w:rsidR="000D5F70" w:rsidRPr="000D5F70">
        <w:t>40567407349</w:t>
      </w:r>
      <w:r w:rsidR="000D5F70">
        <w:t>, Podstrana, Pišćine 2/F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D5F70" w:rsidRPr="000D5F70">
        <w:t>ANIMA CANDIDA d.o.o. u likvidaciji, OIB: 40567407349, Podstrana, Pišćine 2/F</w:t>
      </w:r>
      <w:r w:rsidR="00427BC0">
        <w:t xml:space="preserve">, </w:t>
      </w:r>
      <w:r>
        <w:t xml:space="preserve">na </w:t>
      </w:r>
      <w:r w:rsidR="00CD3C29">
        <w:t>dan 2</w:t>
      </w:r>
      <w:r w:rsidR="000D5F70">
        <w:t>7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9C1DEC">
        <w:t>120</w:t>
      </w:r>
      <w:r>
        <w:t xml:space="preserve"> </w:t>
      </w:r>
      <w:r w:rsidRPr="008A558F">
        <w:t xml:space="preserve">dana, u ukupnom iznosu </w:t>
      </w:r>
      <w:r w:rsidR="000006E3">
        <w:t xml:space="preserve">od </w:t>
      </w:r>
      <w:r w:rsidR="000D5F70">
        <w:t>8.693,28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81CC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D5F70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64774"/>
    <w:rsid w:val="00396087"/>
    <w:rsid w:val="003C2F22"/>
    <w:rsid w:val="0040302B"/>
    <w:rsid w:val="00417EA6"/>
    <w:rsid w:val="004225AC"/>
    <w:rsid w:val="00427BC0"/>
    <w:rsid w:val="00544644"/>
    <w:rsid w:val="00565E34"/>
    <w:rsid w:val="0057365F"/>
    <w:rsid w:val="0060211C"/>
    <w:rsid w:val="00681EDC"/>
    <w:rsid w:val="006B0410"/>
    <w:rsid w:val="006C728D"/>
    <w:rsid w:val="0071519E"/>
    <w:rsid w:val="00737985"/>
    <w:rsid w:val="00751BA8"/>
    <w:rsid w:val="00781CC9"/>
    <w:rsid w:val="00786117"/>
    <w:rsid w:val="007A6838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9C1DEC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D3C29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EF66CB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CC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CC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CC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CC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CC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CC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St-1121/2017</izvorni_sadrzaj>
    <derivirana_varijabla naziv="DomainObject.Predmet.OznakaBroj_1">St-1121/2017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ANIMA CANDIDA d.o.o. za proizvodnju, usluge i  trgovinu u likvidaciji</izvorni_sadrzaj>
    <derivirana_varijabla naziv="DomainObject.Predmet.ProtustrankaFormated_1">  ANIMA CANDIDA d.o.o. za proizvodnju, usluge i  trgovinu u likvidaciji</derivirana_varijabla>
  </DomainObject.Predmet.ProtustrankaFormated>
  <DomainObject.Predmet.ProtustrankaFormatedOIB>
    <izvorni_sadrzaj>  ANIMA CANDIDA d.o.o. za proizvodnju, usluge i  trgovinu u likvidaciji, OIB 40567407349</izvorni_sadrzaj>
    <derivirana_varijabla naziv="DomainObject.Predmet.ProtustrankaFormatedOIB_1">  ANIMA CANDIDA d.o.o. za proizvodnju, usluge i  trgovinu u likvidaciji, OIB 40567407349</derivirana_varijabla>
  </DomainObject.Predmet.ProtustrankaFormatedOIB>
  <DomainObject.Predmet.ProtustrankaFormatedWithAdress>
    <izvorni_sadrzaj> ANIMA CANDIDA d.o.o. za proizvodnju, usluge i  trgovinu u likvidaciji, Pišćine 2/F, 21311 Podstrana</izvorni_sadrzaj>
    <derivirana_varijabla naziv="DomainObject.Predmet.ProtustrankaFormatedWithAdress_1"> ANIMA CANDIDA d.o.o. za proizvodnju, usluge i  trgovinu u likvidaciji, Pišćine 2/F, 21311 Podstrana</derivirana_varijabla>
  </DomainObject.Predmet.ProtustrankaFormatedWithAdress>
  <DomainObject.Predmet.ProtustrankaFormatedWithAdressOIB>
    <izvorni_sadrzaj> ANIMA CANDIDA d.o.o. za proizvodnju, usluge i  trgovinu u likvidaciji, OIB 40567407349, Pišćine 2/F, 21311 Podstrana</izvorni_sadrzaj>
    <derivirana_varijabla naziv="DomainObject.Predmet.ProtustrankaFormatedWithAdressOIB_1"> ANIMA CANDIDA d.o.o. za proizvodnju, usluge i  trgovinu u likvidaciji, OIB 40567407349, Pišćine 2/F, 21311 Podstrana</derivirana_varijabla>
  </DomainObject.Predmet.ProtustrankaFormatedWithAdressOIB>
  <DomainObject.Predmet.ProtustrankaWithAdress>
    <izvorni_sadrzaj>ANIMA CANDIDA d.o.o. za proizvodnju, usluge i  trgovinu u likvidaciji Pišćine 2/F, 21311 Podstrana</izvorni_sadrzaj>
    <derivirana_varijabla naziv="DomainObject.Predmet.ProtustrankaWithAdress_1">ANIMA CANDIDA d.o.o. za proizvodnju, usluge i  trgovinu u likvidaciji Pišćine 2/F, 21311 Podstrana</derivirana_varijabla>
  </DomainObject.Predmet.ProtustrankaWithAdress>
  <DomainObject.Predmet.ProtustrankaWithAdressOIB>
    <izvorni_sadrzaj>ANIMA CANDIDA d.o.o. za proizvodnju, usluge i  trgovinu u likvidaciji, OIB 40567407349, Pišćine 2/F, 21311 Podstrana</izvorni_sadrzaj>
    <derivirana_varijabla naziv="DomainObject.Predmet.ProtustrankaWithAdressOIB_1">ANIMA CANDIDA d.o.o. za proizvodnju, usluge i  trgovinu u likvidaciji, OIB 40567407349, Pišćine 2/F, 21311 Podstrana</derivirana_varijabla>
  </DomainObject.Predmet.ProtustrankaWithAdressOIB>
  <DomainObject.Predmet.ProtustrankaNazivFormated>
    <izvorni_sadrzaj>ANIMA CANDIDA d.o.o. za proizvodnju, usluge i  trgovinu u likvidaciji</izvorni_sadrzaj>
    <derivirana_varijabla naziv="DomainObject.Predmet.ProtustrankaNazivFormated_1">ANIMA CANDIDA d.o.o. za proizvodnju, usluge i  trgovinu u likvidaciji</derivirana_varijabla>
  </DomainObject.Predmet.ProtustrankaNazivFormated>
  <DomainObject.Predmet.ProtustrankaNazivFormatedOIB>
    <izvorni_sadrzaj>ANIMA CANDIDA d.o.o. za proizvodnju, usluge i  trgovinu u likvidaciji, OIB 40567407349</izvorni_sadrzaj>
    <derivirana_varijabla naziv="DomainObject.Predmet.ProtustrankaNazivFormatedOIB_1">ANIMA CANDIDA d.o.o. za proizvodnju, usluge i  trgovinu u likvidaciji, OIB 40567407349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8693.28</izvorni_sadrzaj>
    <derivirana_varijabla naziv="DomainObject.Predmet.TrenutnaVrijednost_1">8693.28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ANIMA CANDIDA d.o.o. za proizvodnju, usluge i  trgovinu u likvidaciji</item>
    </izvorni_sadrzaj>
    <derivirana_varijabla naziv="DomainObject.Predmet.ProtuStrankaListFormated_1">
      <item>ANIMA CANDIDA d.o.o. za proizvodnju, usluge i  trgovinu u likvidaciji</item>
    </derivirana_varijabla>
  </DomainObject.Predmet.ProtuStrankaListFormated>
  <DomainObject.Predmet.ProtuStrankaListFormatedOIB>
    <izvorni_sadrzaj>
      <item>ANIMA CANDIDA d.o.o. za proizvodnju, usluge i  trgovinu u likvidaciji, OIB 40567407349</item>
    </izvorni_sadrzaj>
    <derivirana_varijabla naziv="DomainObject.Predmet.ProtuStrankaListFormatedOIB_1">
      <item>ANIMA CANDIDA d.o.o. za proizvodnju, usluge i  trgovinu u likvidaciji, OIB 40567407349</item>
    </derivirana_varijabla>
  </DomainObject.Predmet.ProtuStrankaListFormatedOIB>
  <DomainObject.Predmet.ProtuStrankaListFormatedWithAdress>
    <izvorni_sadrzaj>
      <item>ANIMA CANDIDA d.o.o. za proizvodnju, usluge i  trgovinu u likvidaciji, Pišćine 2/F, 21311 Podstrana</item>
    </izvorni_sadrzaj>
    <derivirana_varijabla naziv="DomainObject.Predmet.ProtuStrankaListFormatedWithAdress_1">
      <item>ANIMA CANDIDA d.o.o. za proizvodnju, usluge i  trgovinu u likvidaciji, Pišćine 2/F, 21311 Podstrana</item>
    </derivirana_varijabla>
  </DomainObject.Predmet.ProtuStrankaListFormatedWithAdress>
  <DomainObject.Predmet.ProtuStrankaListFormatedWithAdressOIB>
    <izvorni_sadrzaj>
      <item>ANIMA CANDIDA d.o.o. za proizvodnju, usluge i  trgovinu u likvidaciji, OIB 40567407349, Pišćine 2/F, 21311 Podstrana</item>
    </izvorni_sadrzaj>
    <derivirana_varijabla naziv="DomainObject.Predmet.ProtuStrankaListFormatedWithAdressOIB_1">
      <item>ANIMA CANDIDA d.o.o. za proizvodnju, usluge i  trgovinu u likvidaciji, OIB 40567407349, Pišćine 2/F, 21311 Podstrana</item>
    </derivirana_varijabla>
  </DomainObject.Predmet.ProtuStrankaListFormatedWithAdressOIB>
  <DomainObject.Predmet.ProtuStrankaListNazivFormated>
    <izvorni_sadrzaj>
      <item>ANIMA CANDIDA d.o.o. za proizvodnju, usluge i  trgovinu u likvidaciji</item>
    </izvorni_sadrzaj>
    <derivirana_varijabla naziv="DomainObject.Predmet.ProtuStrankaListNazivFormated_1">
      <item>ANIMA CANDIDA d.o.o. za proizvodnju, usluge i  trgovinu u likvidaciji</item>
    </derivirana_varijabla>
  </DomainObject.Predmet.ProtuStrankaListNazivFormated>
  <DomainObject.Predmet.ProtuStrankaListNazivFormatedOIB>
    <izvorni_sadrzaj>
      <item>ANIMA CANDIDA d.o.o. za proizvodnju, usluge i  trgovinu u likvidaciji, OIB 40567407349</item>
    </izvorni_sadrzaj>
    <derivirana_varijabla naziv="DomainObject.Predmet.ProtuStrankaListNazivFormatedOIB_1">
      <item>ANIMA CANDIDA d.o.o. za proizvodnju, usluge i  trgovinu u likvidaciji, OIB 40567407349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ANIMA CANDIDA d.o.o. za proizvodnju, usluge i  trgovinu u likvidaciji</izvorni_sadrzaj>
    <derivirana_varijabla naziv="DomainObject.Predmet.ProtustrankaIDrugi_1">ANIMA CANDIDA d.o.o. za proizvodnju, usluge i 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ANIMA CANDIDA d.o.o. za proizvodnju, usluge i  trgovinu u likvidaciji, OIB 40567407349, Pišćine 2/F, 21311 Podstrana</izvorni_sadrzaj>
    <derivirana_varijabla naziv="DomainObject.Predmet.ProtustrankaIDrugiAdressOIB_1">ANIMA CANDIDA d.o.o. za proizvodnju, usluge i  trgovinu u likvidaciji, OIB 40567407349, Pišćine 2/F,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ANIMA CANDIDA d.o.o. za proizvodnju, usluge i  trgovinu u likvidaciji</item>
      <item>FINANCIJSKA AGENCIJA, RC SPLIT</item>
    </izvorni_sadrzaj>
    <derivirana_varijabla naziv="DomainObject.Predmet.SudioniciListNaziv_1">
      <item>ANIMA CANDIDA d.o.o. za proizvodnju, usluge i  trgovinu u likvidaciji</item>
      <item>FINANCIJSKA AGENCIJA, RC SPLIT</item>
    </derivirana_varijabla>
  </DomainObject.Predmet.SudioniciListNaziv>
  <DomainObject.Predmet.SudioniciListAdressOIB>
    <izvorni_sadrzaj>
      <item>ANIMA CANDIDA d.o.o. za proizvodnju, usluge i  trgovinu u likvidaciji, OIB 40567407349, Pišćine 2/F,21311 Podstrana</item>
      <item>FINANCIJSKA AGENCIJA, RC SPLIT, OIB 85821130368, Mažuranićevo šetalište 24 b,21000 Split</item>
    </izvorni_sadrzaj>
    <derivirana_varijabla naziv="DomainObject.Predmet.SudioniciListAdressOIB_1">
      <item>ANIMA CANDIDA d.o.o. za proizvodnju, usluge i  trgovinu u likvidaciji, OIB 40567407349, Pišćine 2/F,21311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40567407349</item>
      <item>, OIB 85821130368</item>
    </izvorni_sadrzaj>
    <derivirana_varijabla naziv="DomainObject.Predmet.SudioniciListNazivOIB_1">
      <item>, OIB 40567407349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1851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2017-12-22T09:15:00Z</dcterms:created>
  <dc:creator>Katarina Mikulić</dc:creator>
  <cp:lastModifiedBy>Ana Golub Gruić</cp:lastModifiedBy>
  <cp:lastPrinted>2017-12-22T09:16:00Z</cp:lastPrinted>
  <dcterms:modified xmlns:xsi="http://www.w3.org/2001/XMLSchema-instance" xsi:type="dcterms:W3CDTF">2017-12-22T09:35:00Z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