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e6bfa" w14:paraId="a0e6bfa" w:rsidRDefault="00D70CF1" w:rsidP="00D70CF1" w:rsidR="00125ED5">
      <w:pPr>
        <w:ind w:hanging="720" w:left="360"/>
        <w:jc w:val="right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D70CF1" w:rsidP="00D70CF1" w:rsidR="00D70CF1">
      <w:r>
        <w:rPr>
          <w:rStyle w:val="Naglaeno"/>
        </w:rPr>
        <w:t xml:space="preserve">             </w:t>
      </w:r>
      <w:r w:rsidR="00561026">
        <w:rPr>
          <w:b/>
          <w:bCs/>
          <w:noProof/>
          <w:lang w:eastAsia="hr-HR"/>
        </w:rPr>
        <w:drawing>
          <wp:inline distR="0" distL="0" distB="0" distT="0">
            <wp:extent cy="798830" cx="69469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30" cx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0CF1" w:rsidP="00D70CF1" w:rsidR="00D70CF1"/>
    <w:p w:rsidRDefault="00D70CF1" w:rsidP="00D70CF1" w:rsidR="00D70CF1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</w:r>
    </w:p>
    <w:p w:rsidRDefault="00D70CF1" w:rsidP="00D70CF1" w:rsidR="00125ED5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 </w:t>
      </w:r>
      <w:r>
        <w:rPr>
          <w:sz w:val="22"/>
          <w:szCs w:val="22"/>
        </w:rPr>
        <w:tab/>
      </w:r>
    </w:p>
    <w:p w:rsidRDefault="007E195C" w:rsidP="00125ED5" w:rsidR="00B75497" w:rsidRPr="007E195C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 w:rsidR="00F94690">
        <w:rPr>
          <w:sz w:val="22"/>
          <w:szCs w:val="22"/>
        </w:rPr>
        <w:t>3</w:t>
      </w:r>
      <w:r>
        <w:rPr>
          <w:sz w:val="22"/>
          <w:szCs w:val="22"/>
        </w:rPr>
        <w:t xml:space="preserve">  </w:t>
      </w:r>
      <w:r w:rsidRPr="00536C32">
        <w:rPr>
          <w:sz w:val="22"/>
          <w:szCs w:val="22"/>
        </w:rPr>
        <w:t>St-</w:t>
      </w:r>
      <w:r w:rsidR="00701F08">
        <w:rPr>
          <w:sz w:val="22"/>
          <w:szCs w:val="22"/>
        </w:rPr>
        <w:t xml:space="preserve">225/17-6     </w:t>
      </w:r>
      <w:r w:rsidR="00096279">
        <w:rPr>
          <w:sz w:val="22"/>
          <w:szCs w:val="22"/>
        </w:rPr>
        <w:t xml:space="preserve"> </w:t>
      </w:r>
      <w:r w:rsidR="001131BD">
        <w:rPr>
          <w:b/>
        </w:rPr>
        <w:t xml:space="preserve">  </w:t>
      </w:r>
    </w:p>
    <w:p w:rsidRDefault="00B75497" w:rsidP="00B75497" w:rsidR="00B75497">
      <w:pPr>
        <w:pStyle w:val="Naslov1"/>
        <w:rPr>
          <w:lang w:val="hr-HR"/>
        </w:rPr>
      </w:pPr>
    </w:p>
    <w:p w:rsidRDefault="00B75497" w:rsidP="00D70CF1" w:rsidR="00B75497" w:rsidRPr="00757EF7">
      <w:pPr>
        <w:pStyle w:val="Naslov1"/>
        <w:jc w:val="left"/>
        <w:rPr>
          <w:b w:val="false"/>
          <w:lang w:val="hr-HR"/>
        </w:rPr>
      </w:pPr>
    </w:p>
    <w:p w:rsidRDefault="00BE6F62" w:rsidP="00BE6F62" w:rsidR="00B75497" w:rsidRPr="00757EF7">
      <w:pPr>
        <w:pStyle w:val="Naslov1"/>
        <w:rPr>
          <w:b w:val="false"/>
          <w:lang w:val="hr-HR"/>
        </w:rPr>
      </w:pPr>
      <w:r w:rsidRPr="00757EF7">
        <w:rPr>
          <w:b w:val="false"/>
          <w:lang w:val="hr-HR"/>
        </w:rPr>
        <w:t xml:space="preserve">U  I M E  R E P U B L I K E  H R V A T S K E </w:t>
      </w:r>
    </w:p>
    <w:p w:rsidRDefault="00B75497" w:rsidP="00B75497" w:rsidR="00B75497" w:rsidRPr="00757EF7">
      <w:pPr>
        <w:pStyle w:val="Naslov1"/>
        <w:rPr>
          <w:b w:val="false"/>
          <w:lang w:val="es-ES"/>
        </w:rPr>
      </w:pPr>
      <w:r w:rsidRPr="00757EF7">
        <w:rPr>
          <w:b w:val="false"/>
          <w:lang w:val="hr-HR"/>
        </w:rPr>
        <w:t>R J E Š E N J E</w:t>
      </w:r>
    </w:p>
    <w:p w:rsidRDefault="00B75497" w:rsidP="00B75497" w:rsidR="00B75497" w:rsidRPr="00757EF7">
      <w:pPr>
        <w:jc w:val="center"/>
        <w:rPr>
          <w:bCs/>
        </w:rPr>
      </w:pPr>
    </w:p>
    <w:p w:rsidRDefault="00B75497" w:rsidP="00B75497" w:rsidR="00B75497">
      <w:pPr>
        <w:jc w:val="center"/>
        <w:rPr>
          <w:b/>
          <w:bCs/>
        </w:rPr>
      </w:pPr>
    </w:p>
    <w:p w:rsidRDefault="00701F08" w:rsidP="001060CE" w:rsidR="00705BDD">
      <w:pPr>
        <w:ind w:firstLine="708"/>
        <w:jc w:val="both"/>
      </w:pPr>
      <w:r>
        <w:rPr>
          <w:color w:val="000000"/>
        </w:rPr>
        <w:t xml:space="preserve">TRGOVAČKI SUD U OSIJEKU, po sucu pojedincu Gordani Njari, u stečajnom predmetu u povodu zahtjeva </w:t>
      </w:r>
      <w:r>
        <w:t xml:space="preserve">Financijske agencije OIB 85821130368, Regionalni centar Zagreb, Podružnica Karlovac, Ul. Pavla Vitezovića 1, Karlovac, </w:t>
      </w:r>
      <w:r>
        <w:rPr>
          <w:color w:val="000000"/>
        </w:rPr>
        <w:t xml:space="preserve">za pokretanje skraćenog stečajnog postupka nad dužnikom </w:t>
      </w:r>
      <w:r>
        <w:t>ZADRUGA BRANITELJA STELA – zadruga za proizvodnju, ekološku proizvodnju i razvoj u poljoprivredi, stočarstvu i voćarstvu, Karlovac, Kamensko 35, OIB 87561072352, MBS 020042494, dana 15. svibnja 2017.</w:t>
      </w:r>
    </w:p>
    <w:p w:rsidRDefault="001060CE" w:rsidP="001060CE" w:rsidR="001060CE">
      <w:pPr>
        <w:ind w:firstLine="708"/>
        <w:jc w:val="both"/>
      </w:pPr>
      <w:r>
        <w:t xml:space="preserve">                                                                 </w:t>
      </w:r>
    </w:p>
    <w:p w:rsidRDefault="00B75497" w:rsidP="00B75497" w:rsidR="00B75497" w:rsidRPr="002321C7">
      <w:pPr>
        <w:jc w:val="center"/>
        <w:rPr>
          <w:bCs/>
        </w:rPr>
      </w:pPr>
      <w:r w:rsidRPr="002321C7">
        <w:t xml:space="preserve">    r i j e š i o   j e</w:t>
      </w:r>
    </w:p>
    <w:p w:rsidRDefault="00B75497" w:rsidP="00B75497" w:rsidR="00B75497" w:rsidRPr="001F303F">
      <w:pPr>
        <w:jc w:val="both"/>
      </w:pPr>
    </w:p>
    <w:p w:rsidRDefault="009927A0" w:rsidP="00B15931" w:rsidR="00705D6A">
      <w:pPr>
        <w:ind w:firstLine="720"/>
        <w:jc w:val="both"/>
        <w:rPr>
          <w:bCs/>
        </w:rPr>
      </w:pPr>
      <w:r w:rsidRPr="001F303F">
        <w:t xml:space="preserve">Obustavlja se skraćeni stečajni postupak nad dužnikom </w:t>
      </w:r>
      <w:r w:rsidR="009B64F1">
        <w:t xml:space="preserve">ZADRUGA BRANITELJA STELA – zadruga za proizvodnju, ekološku proizvodnju i razvoj u poljoprivredi, stočarstvu i voćarstvu, Karlovac, Kamensko 35, OIB 87561072352, MBS 020042494, </w:t>
      </w:r>
      <w:r w:rsidR="00B15931" w:rsidRPr="001F303F">
        <w:t xml:space="preserve">a zahtjev </w:t>
      </w:r>
      <w:r w:rsidRPr="001F303F">
        <w:t xml:space="preserve">FINE Regionalni centar </w:t>
      </w:r>
      <w:r w:rsidR="00064EF5" w:rsidRPr="001F303F">
        <w:t xml:space="preserve">Zagreb, Podružnica </w:t>
      </w:r>
      <w:r w:rsidR="009B64F1">
        <w:t>Karlovac,</w:t>
      </w:r>
      <w:r w:rsidR="00064EF5" w:rsidRPr="001F303F">
        <w:t xml:space="preserve"> od </w:t>
      </w:r>
      <w:r w:rsidR="009B64F1">
        <w:t xml:space="preserve">28. listopada </w:t>
      </w:r>
      <w:r w:rsidR="00547667" w:rsidRPr="001F303F">
        <w:t>2</w:t>
      </w:r>
      <w:r w:rsidR="008F57CA" w:rsidRPr="001F303F">
        <w:t xml:space="preserve">016. </w:t>
      </w:r>
      <w:r w:rsidRPr="001F303F">
        <w:t>Klasa: 110-07/1</w:t>
      </w:r>
      <w:r w:rsidR="008F57CA" w:rsidRPr="001F303F">
        <w:t>6</w:t>
      </w:r>
      <w:r w:rsidRPr="001F303F">
        <w:t>-01/04, Urudžbeni</w:t>
      </w:r>
      <w:r>
        <w:t xml:space="preserve"> broj: 04-06-1</w:t>
      </w:r>
      <w:r w:rsidR="00547667">
        <w:t>6-</w:t>
      </w:r>
      <w:r w:rsidR="00231EDF">
        <w:t>12411</w:t>
      </w:r>
      <w:r w:rsidR="00FB1D58">
        <w:t xml:space="preserve"> s</w:t>
      </w:r>
      <w:r w:rsidR="00064EF5">
        <w:t>e odbacuje</w:t>
      </w:r>
      <w:r w:rsidR="00FB1D58">
        <w:t xml:space="preserve">. </w:t>
      </w:r>
    </w:p>
    <w:p w:rsidRDefault="000F37AE" w:rsidP="000F37AE" w:rsidR="000F37AE">
      <w:pPr>
        <w:pStyle w:val="Naslov1"/>
        <w:jc w:val="left"/>
        <w:rPr>
          <w:lang w:val="hr-HR"/>
        </w:rPr>
      </w:pPr>
    </w:p>
    <w:p w:rsidRDefault="00B75497" w:rsidP="00B75497" w:rsidR="00B75497" w:rsidRPr="002321C7">
      <w:pPr>
        <w:pStyle w:val="Naslov1"/>
        <w:rPr>
          <w:b w:val="false"/>
          <w:lang w:val="hr-HR"/>
        </w:rPr>
      </w:pPr>
      <w:r w:rsidRPr="002321C7">
        <w:rPr>
          <w:b w:val="false"/>
          <w:lang w:val="hr-HR"/>
        </w:rPr>
        <w:t>Obrazloženje</w:t>
      </w:r>
    </w:p>
    <w:p w:rsidRDefault="0027709B" w:rsidP="00B75497" w:rsidR="0027709B">
      <w:pPr>
        <w:jc w:val="both"/>
        <w:rPr>
          <w:b/>
          <w:bCs/>
        </w:rPr>
      </w:pPr>
    </w:p>
    <w:p w:rsidRDefault="00FB1D58" w:rsidP="00FB1D58" w:rsidR="003E7A1F">
      <w:pPr>
        <w:ind w:firstLine="720"/>
        <w:jc w:val="both"/>
      </w:pPr>
      <w:r>
        <w:t xml:space="preserve">FINA Regionalni centar Zagreb je </w:t>
      </w:r>
      <w:r w:rsidR="00231EDF">
        <w:t xml:space="preserve">28. listopada </w:t>
      </w:r>
      <w:r w:rsidR="008F57CA">
        <w:t>2016.</w:t>
      </w:r>
      <w:r>
        <w:t xml:space="preserve"> dostavila Trgovačkom sudu u Zagrebu</w:t>
      </w:r>
      <w:r w:rsidR="00231EDF">
        <w:t xml:space="preserve">, Stalna služba u Karlovu </w:t>
      </w:r>
      <w:r>
        <w:t>zahtjev za provedbu skraćenog stečajnog postupka nad dužnikom</w:t>
      </w:r>
      <w:r w:rsidR="00547667">
        <w:t xml:space="preserve"> </w:t>
      </w:r>
      <w:r w:rsidR="00231EDF">
        <w:t xml:space="preserve"> ZADRUGA BRANITELJA STELA – zadruga za proizvodnju, ekološku proizvodnju i razvoj u poljoprivredi, stočarstvu i voćarstvu, Karlovac, Kamensko 35, OIB 87561072352, MBS 020042494.  </w:t>
      </w:r>
    </w:p>
    <w:p w:rsidRDefault="00231EDF" w:rsidP="00FB1D58" w:rsidR="00231EDF">
      <w:pPr>
        <w:ind w:firstLine="720"/>
        <w:jc w:val="both"/>
      </w:pPr>
    </w:p>
    <w:p w:rsidRDefault="00FB1D58" w:rsidP="00FB1D58" w:rsidR="00FB1D58">
      <w:pPr>
        <w:ind w:firstLine="720"/>
        <w:jc w:val="both"/>
      </w:pPr>
      <w:r>
        <w:t>Temeljem rješenja Visokog trgovačkog suda RH u</w:t>
      </w:r>
      <w:r w:rsidR="008E1127">
        <w:t xml:space="preserve"> Zagrebu broj 31-Su-</w:t>
      </w:r>
      <w:r w:rsidR="003E7A1F">
        <w:t xml:space="preserve">58/17-2 od 11. siječnja 2017. </w:t>
      </w:r>
      <w:r>
        <w:t xml:space="preserve">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FB1D58" w:rsidP="001E5DAC" w:rsidR="00FB1D58">
      <w:pPr>
        <w:jc w:val="both"/>
      </w:pPr>
    </w:p>
    <w:p w:rsidRDefault="000B7056" w:rsidP="000B7056" w:rsidR="000B7056">
      <w:pPr>
        <w:ind w:firstLine="720"/>
        <w:jc w:val="both"/>
      </w:pPr>
      <w:r>
        <w:rPr>
          <w:bCs/>
        </w:rPr>
        <w:t xml:space="preserve">Trgovački sud u Osijeku je sukladno čl. 430. </w:t>
      </w:r>
      <w:r>
        <w:t>Stečajnog zakona („Narodne novine“ br.</w:t>
      </w:r>
      <w:r w:rsidR="008111F0">
        <w:t xml:space="preserve"> 71/15. u daljnjem tekstu SZ-a)</w:t>
      </w:r>
      <w:r>
        <w:rPr>
          <w:bCs/>
        </w:rPr>
        <w:t xml:space="preserve"> dana </w:t>
      </w:r>
      <w:r w:rsidR="003E7A1F">
        <w:rPr>
          <w:bCs/>
        </w:rPr>
        <w:t>13. veljače 2017.</w:t>
      </w:r>
      <w:r>
        <w:rPr>
          <w:bCs/>
        </w:rPr>
        <w:t xml:space="preserve"> </w:t>
      </w:r>
      <w:r>
        <w:t>objavio oglas na mrežnoj stranici e-oglasna ploča sudova pod poslovnim brojem St-</w:t>
      </w:r>
      <w:r w:rsidR="008E02E2">
        <w:t>225/17-3</w:t>
      </w:r>
      <w:r w:rsidR="00216DD2">
        <w:t xml:space="preserve"> </w:t>
      </w:r>
      <w:r>
        <w:t xml:space="preserve">kojim je </w:t>
      </w:r>
      <w:r>
        <w:lastRenderedPageBreak/>
        <w:t xml:space="preserve">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0B7056" w:rsidP="001E5DAC" w:rsidR="000B7056">
      <w:pPr>
        <w:jc w:val="both"/>
      </w:pPr>
    </w:p>
    <w:p w:rsidRDefault="000C565D" w:rsidP="001F303F" w:rsidR="00B911FE" w:rsidRPr="001F303F">
      <w:pPr>
        <w:jc w:val="both"/>
      </w:pPr>
      <w:r>
        <w:tab/>
      </w:r>
      <w:r w:rsidR="00286E9D" w:rsidRPr="001F303F">
        <w:t>Iz potvrde FINE R</w:t>
      </w:r>
      <w:r w:rsidR="001F303F">
        <w:t>eg</w:t>
      </w:r>
      <w:r w:rsidR="00286E9D" w:rsidRPr="001F303F">
        <w:t>i</w:t>
      </w:r>
      <w:r w:rsidR="001F303F">
        <w:t>o</w:t>
      </w:r>
      <w:r w:rsidR="00D2376F">
        <w:t>nalni centar Zagreb o</w:t>
      </w:r>
      <w:r w:rsidR="00286E9D" w:rsidRPr="001F303F">
        <w:t xml:space="preserve"> blokadi računa i </w:t>
      </w:r>
      <w:r w:rsidR="001F303F" w:rsidRPr="001F303F">
        <w:t>novčanih</w:t>
      </w:r>
      <w:r w:rsidR="00286E9D" w:rsidRPr="001F303F">
        <w:t xml:space="preserve"> sredstava ovršenika od </w:t>
      </w:r>
      <w:r w:rsidR="00D2376F">
        <w:t>9. svibnja 2</w:t>
      </w:r>
      <w:r w:rsidR="00286E9D" w:rsidRPr="001F303F">
        <w:t xml:space="preserve">017. je razvidno da </w:t>
      </w:r>
      <w:r w:rsidR="00693F76" w:rsidRPr="001F303F">
        <w:t>stečajni</w:t>
      </w:r>
      <w:r w:rsidR="00286E9D" w:rsidRPr="001F303F">
        <w:t xml:space="preserve"> dužnik na dan izdavanja potvrde </w:t>
      </w:r>
      <w:r w:rsidR="00B911FE" w:rsidRPr="001F303F">
        <w:t xml:space="preserve">nema evidentiranih dana blokade kao i nepodmirenih osnova za plaćanje u očevidniku </w:t>
      </w:r>
      <w:r w:rsidR="008E1127" w:rsidRPr="001F303F">
        <w:t>redoslijeda</w:t>
      </w:r>
      <w:r w:rsidR="00B911FE" w:rsidRPr="001F303F">
        <w:t xml:space="preserve"> osnova za plaćanje. </w:t>
      </w:r>
    </w:p>
    <w:p w:rsidRDefault="00B911FE" w:rsidP="00B911FE" w:rsidR="00B911FE" w:rsidRPr="001F303F">
      <w:pPr>
        <w:ind w:firstLine="720"/>
        <w:jc w:val="both"/>
      </w:pPr>
    </w:p>
    <w:p w:rsidRDefault="00FB1D58" w:rsidP="00507D3C" w:rsidR="00205C4E">
      <w:pPr>
        <w:ind w:firstLine="720"/>
        <w:jc w:val="both"/>
      </w:pPr>
      <w:r>
        <w:t>Iz navedenog slijedi da je dužnik postao sposoban za plaćanje slijedom čega je valjalo obustaviti skraćeni stečajni postupak i riješiti kao u izrec</w:t>
      </w:r>
      <w:r w:rsidR="008E1127">
        <w:t xml:space="preserve">i sukladno čl. 128. st. 9. SZ-a.                                                      </w:t>
      </w:r>
    </w:p>
    <w:p w:rsidRDefault="00FB1D58" w:rsidP="00FB1D58" w:rsidR="00FB1D58">
      <w:pPr>
        <w:ind w:firstLine="720"/>
        <w:jc w:val="both"/>
      </w:pPr>
    </w:p>
    <w:p w:rsidRDefault="00B75497" w:rsidP="00B75497" w:rsidR="00B75497">
      <w:pPr>
        <w:jc w:val="both"/>
      </w:pPr>
    </w:p>
    <w:p w:rsidRDefault="00B75497" w:rsidP="00B75497" w:rsidR="00B75497" w:rsidRPr="00CC5FC7">
      <w:pPr>
        <w:jc w:val="both"/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D2376F">
        <w:rPr>
          <w:bCs/>
        </w:rPr>
        <w:t>15. svibnja</w:t>
      </w:r>
      <w:r w:rsidR="00FD032F">
        <w:rPr>
          <w:bCs/>
        </w:rPr>
        <w:t xml:space="preserve"> 2017. </w:t>
      </w:r>
      <w:r w:rsidR="00D25E57">
        <w:rPr>
          <w:bCs/>
        </w:rPr>
        <w:t xml:space="preserve">              </w:t>
      </w:r>
      <w:r w:rsidR="00AE46B8">
        <w:rPr>
          <w:bCs/>
        </w:rPr>
        <w:t xml:space="preserve">               </w:t>
      </w:r>
    </w:p>
    <w:p w:rsidRDefault="008A049F" w:rsidP="00EF71EB" w:rsidR="008A049F">
      <w:pPr>
        <w:jc w:val="both"/>
      </w:pPr>
    </w:p>
    <w:p w:rsidRDefault="00A53563" w:rsidP="00A53563" w:rsidR="00A53563">
      <w:pPr>
        <w:jc w:val="both"/>
      </w:pPr>
      <w:r>
        <w:t xml:space="preserve">ZAPISNIČAR                                                                                             S U D A C </w:t>
      </w:r>
    </w:p>
    <w:p w:rsidRDefault="00A53563" w:rsidP="00A53563" w:rsidR="00A53563">
      <w:pPr>
        <w:jc w:val="both"/>
      </w:pPr>
      <w:r>
        <w:t xml:space="preserve">Sanja Ban                                                                                                  Gordana Njari </w:t>
      </w:r>
    </w:p>
    <w:p w:rsidRDefault="00A53563" w:rsidP="00A53563" w:rsidR="00A53563">
      <w:pPr>
        <w:jc w:val="both"/>
      </w:pPr>
    </w:p>
    <w:p w:rsidRDefault="00A53563" w:rsidP="00A53563" w:rsidR="00A53563">
      <w:pPr>
        <w:jc w:val="both"/>
        <w:rPr>
          <w:b/>
          <w:bCs/>
        </w:rPr>
      </w:pPr>
    </w:p>
    <w:p w:rsidRDefault="00A53563" w:rsidP="00A53563" w:rsidR="00A53563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A53563" w:rsidP="00A53563" w:rsidR="00A53563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A53563" w:rsidP="00A53563" w:rsidR="00A53563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A53563" w:rsidP="00A53563" w:rsidR="00A53563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A53563" w:rsidP="00A53563" w:rsidR="00A53563">
      <w:pPr>
        <w:jc w:val="both"/>
        <w:rPr>
          <w:bCs/>
        </w:rPr>
      </w:pPr>
      <w:r>
        <w:rPr>
          <w:bCs/>
        </w:rPr>
        <w:t>D N A :</w:t>
      </w:r>
    </w:p>
    <w:p w:rsidRDefault="00A53563" w:rsidP="00A53563" w:rsidR="00A53563">
      <w:pPr>
        <w:numPr>
          <w:ilvl w:val="0"/>
          <w:numId w:val="2"/>
        </w:numPr>
        <w:jc w:val="both"/>
      </w:pPr>
      <w:r>
        <w:t>Predlagatelju na  poslovni broj</w:t>
      </w:r>
    </w:p>
    <w:p w:rsidRDefault="00A53563" w:rsidP="00A53563" w:rsidR="00A53563">
      <w:pPr>
        <w:numPr>
          <w:ilvl w:val="0"/>
          <w:numId w:val="2"/>
        </w:numPr>
        <w:jc w:val="both"/>
      </w:pPr>
      <w:r>
        <w:t xml:space="preserve">Dužniku  </w:t>
      </w:r>
    </w:p>
    <w:p w:rsidRDefault="00A53563" w:rsidP="00A53563" w:rsidR="00A53563">
      <w:pPr>
        <w:numPr>
          <w:ilvl w:val="0"/>
          <w:numId w:val="2"/>
        </w:numPr>
        <w:jc w:val="both"/>
      </w:pPr>
      <w:r>
        <w:t xml:space="preserve">e-oglasna ploča suda           </w:t>
      </w:r>
    </w:p>
    <w:p w:rsidRDefault="00A53563" w:rsidP="00A53563" w:rsidR="00A53563">
      <w:pPr>
        <w:numPr>
          <w:ilvl w:val="0"/>
          <w:numId w:val="2"/>
        </w:numPr>
        <w:jc w:val="both"/>
      </w:pPr>
      <w:r>
        <w:t xml:space="preserve">Rj. obustavom </w:t>
      </w:r>
    </w:p>
    <w:p w:rsidRDefault="00576EDC" w:rsidP="00A53563" w:rsidR="00A53563">
      <w:pPr>
        <w:numPr>
          <w:ilvl w:val="0"/>
          <w:numId w:val="2"/>
        </w:numPr>
        <w:jc w:val="both"/>
      </w:pPr>
      <w:r>
        <w:t>K 10.6.</w:t>
      </w:r>
      <w:r w:rsidR="00A53563">
        <w:t xml:space="preserve">                  </w:t>
      </w:r>
    </w:p>
    <w:p w:rsidRDefault="00A53563" w:rsidP="00A53563" w:rsidR="00A53563">
      <w:pPr>
        <w:jc w:val="both"/>
        <w:rPr>
          <w:b/>
          <w:bCs/>
        </w:rPr>
      </w:pPr>
    </w:p>
    <w:p w:rsidRDefault="00A53563" w:rsidP="00A53563" w:rsidR="00A53563">
      <w:pPr>
        <w:jc w:val="both"/>
        <w:rPr>
          <w:b/>
          <w:bCs/>
        </w:rPr>
      </w:pPr>
    </w:p>
    <w:p w:rsidRDefault="00A53563" w:rsidP="00A53563" w:rsidR="00A53563">
      <w:pPr>
        <w:jc w:val="both"/>
        <w:rPr>
          <w:b/>
          <w:bCs/>
        </w:rPr>
      </w:pPr>
    </w:p>
    <w:p w:rsidRDefault="00A53563" w:rsidP="00A53563" w:rsidR="00A53563">
      <w:pPr>
        <w:jc w:val="both"/>
        <w:rPr>
          <w:b/>
          <w:bCs/>
        </w:rPr>
      </w:pPr>
    </w:p>
    <w:p w:rsidRDefault="00392B55" w:rsidP="00392B55" w:rsidR="00392B55">
      <w:pPr>
        <w:jc w:val="both"/>
        <w:rPr>
          <w:b/>
          <w:bCs/>
        </w:rPr>
      </w:pPr>
    </w:p>
    <w:p w:rsidRDefault="00A53563" w:rsidP="00392B55" w:rsidR="00A53563">
      <w:pPr>
        <w:jc w:val="both"/>
        <w:rPr>
          <w:b/>
          <w:bCs/>
        </w:rPr>
      </w:pPr>
    </w:p>
    <w:p w:rsidRDefault="00A53563" w:rsidP="00392B55" w:rsidR="00A53563">
      <w:pPr>
        <w:jc w:val="both"/>
        <w:rPr>
          <w:b/>
          <w:bCs/>
        </w:rPr>
      </w:pPr>
    </w:p>
    <w:p w:rsidRDefault="00A53563" w:rsidP="00392B55" w:rsidR="00A53563">
      <w:pPr>
        <w:jc w:val="both"/>
        <w:rPr>
          <w:b/>
          <w:bCs/>
        </w:rPr>
      </w:pPr>
    </w:p>
    <w:p w:rsidRDefault="00A53563" w:rsidP="00392B55" w:rsidR="00A53563">
      <w:pPr>
        <w:jc w:val="both"/>
        <w:rPr>
          <w:b/>
          <w:bCs/>
        </w:rPr>
      </w:pPr>
    </w:p>
    <w:p w:rsidRDefault="00A53563" w:rsidP="00392B55" w:rsidR="00A53563">
      <w:pPr>
        <w:jc w:val="both"/>
        <w:rPr>
          <w:b/>
          <w:bCs/>
        </w:rPr>
      </w:pPr>
    </w:p>
    <w:p w:rsidRDefault="00A53563" w:rsidP="00392B55" w:rsidR="00A53563">
      <w:pPr>
        <w:jc w:val="both"/>
        <w:rPr>
          <w:b/>
          <w:bCs/>
        </w:rPr>
      </w:pPr>
    </w:p>
    <w:p w:rsidRDefault="00A53563" w:rsidP="00392B55" w:rsidR="00A53563">
      <w:pPr>
        <w:jc w:val="both"/>
        <w:rPr>
          <w:b/>
          <w:bCs/>
        </w:rPr>
      </w:pPr>
    </w:p>
    <w:sectPr w:rsidSect="00873F42" w:rsidR="00A53563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240D" w:rsidP="00873F42" w:rsidR="0066240D">
      <w:r>
        <w:separator/>
      </w:r>
    </w:p>
  </w:endnote>
  <w:endnote w:id="0" w:type="continuationSeparator">
    <w:p w:rsidRDefault="0066240D" w:rsidP="00873F42" w:rsidR="006624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240D" w:rsidP="00873F42" w:rsidR="0066240D">
      <w:r>
        <w:separator/>
      </w:r>
    </w:p>
  </w:footnote>
  <w:footnote w:id="0" w:type="continuationSeparator">
    <w:p w:rsidRDefault="0066240D" w:rsidP="00873F42" w:rsidR="006624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F42" w:rsidP="00576EDC" w:rsidR="00873F42">
    <w:pPr>
      <w:pStyle w:val="Naslov1"/>
      <w:jc w:val="right"/>
      <w:rPr>
        <w:lang w:val="hr-HR"/>
      </w:rPr>
    </w:pPr>
    <w:r w:rsidRPr="00F94690">
      <w:rPr>
        <w:b w:val="false"/>
      </w:rPr>
      <w:fldChar w:fldCharType="begin"/>
    </w:r>
    <w:r w:rsidRPr="00F94690">
      <w:rPr>
        <w:b w:val="false"/>
      </w:rPr>
      <w:instrText>PAGE   \* MERGEFORMAT</w:instrText>
    </w:r>
    <w:r w:rsidRPr="00F94690">
      <w:rPr>
        <w:b w:val="false"/>
      </w:rPr>
      <w:fldChar w:fldCharType="separate"/>
    </w:r>
    <w:r w:rsidR="00EF71EB">
      <w:rPr>
        <w:b w:val="false"/>
        <w:noProof/>
      </w:rPr>
      <w:t>2</w:t>
    </w:r>
    <w:r w:rsidRPr="00F94690">
      <w:rPr>
        <w:b w:val="false"/>
      </w:rPr>
      <w:fldChar w:fldCharType="end"/>
    </w:r>
    <w:r w:rsidRPr="00F94690">
      <w:rPr>
        <w:b w:val="false"/>
      </w:rPr>
      <w:t xml:space="preserve">                                       </w:t>
    </w:r>
    <w:r w:rsidR="00576EDC" w:rsidRPr="00576EDC">
      <w:rPr>
        <w:b w:val="false"/>
        <w:sz w:val="22"/>
        <w:szCs w:val="22"/>
      </w:rPr>
      <w:t>3  St-225/17-6</w:t>
    </w:r>
    <w:r w:rsidR="00576EDC">
      <w:rPr>
        <w:sz w:val="22"/>
        <w:szCs w:val="22"/>
      </w:rPr>
      <w:t xml:space="preserve">      </w:t>
    </w:r>
    <w:r w:rsidR="00576EDC">
      <w:rPr>
        <w:b w:val="false"/>
      </w:rPr>
      <w:t xml:space="preserve">  </w:t>
    </w:r>
    <w:r w:rsidR="00F94690" w:rsidRPr="00F94690">
      <w:rPr>
        <w:b w:val="false"/>
        <w:sz w:val="22"/>
        <w:szCs w:val="22"/>
      </w:rPr>
      <w:t xml:space="preserve"> </w:t>
    </w:r>
  </w:p>
  <w:p w:rsidRDefault="00873F42" w:rsidR="00873F42">
    <w:pPr>
      <w:pStyle w:val="Zaglavlje"/>
      <w:jc w:val="center"/>
    </w:pPr>
  </w:p>
  <w:p w:rsidRDefault="00873F42" w:rsidR="00873F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1EC"/>
    <w:rsid w:val="000033B8"/>
    <w:rsid w:val="00013F0F"/>
    <w:rsid w:val="00027C6F"/>
    <w:rsid w:val="000357D1"/>
    <w:rsid w:val="00064EF5"/>
    <w:rsid w:val="00070172"/>
    <w:rsid w:val="00072890"/>
    <w:rsid w:val="00096279"/>
    <w:rsid w:val="0009777D"/>
    <w:rsid w:val="000B7056"/>
    <w:rsid w:val="000C2C24"/>
    <w:rsid w:val="000C565D"/>
    <w:rsid w:val="000D5237"/>
    <w:rsid w:val="000F37AE"/>
    <w:rsid w:val="001060CE"/>
    <w:rsid w:val="0010734A"/>
    <w:rsid w:val="001131BD"/>
    <w:rsid w:val="00124418"/>
    <w:rsid w:val="00124F84"/>
    <w:rsid w:val="00125ED5"/>
    <w:rsid w:val="00154A6B"/>
    <w:rsid w:val="00173651"/>
    <w:rsid w:val="001A31D7"/>
    <w:rsid w:val="001A4FEB"/>
    <w:rsid w:val="001C2D4A"/>
    <w:rsid w:val="001D2166"/>
    <w:rsid w:val="001D68E7"/>
    <w:rsid w:val="001E5DAC"/>
    <w:rsid w:val="001F303F"/>
    <w:rsid w:val="00205C4E"/>
    <w:rsid w:val="00216DD2"/>
    <w:rsid w:val="00223CB6"/>
    <w:rsid w:val="0022534A"/>
    <w:rsid w:val="00231EDF"/>
    <w:rsid w:val="002321C7"/>
    <w:rsid w:val="002468B4"/>
    <w:rsid w:val="00263C0D"/>
    <w:rsid w:val="0027709B"/>
    <w:rsid w:val="002840C2"/>
    <w:rsid w:val="00286E9D"/>
    <w:rsid w:val="00287EC6"/>
    <w:rsid w:val="002B5B3A"/>
    <w:rsid w:val="002E7214"/>
    <w:rsid w:val="00325F32"/>
    <w:rsid w:val="00326E05"/>
    <w:rsid w:val="003331FB"/>
    <w:rsid w:val="00345563"/>
    <w:rsid w:val="00347E0A"/>
    <w:rsid w:val="00365512"/>
    <w:rsid w:val="00380787"/>
    <w:rsid w:val="00392B55"/>
    <w:rsid w:val="003A59D3"/>
    <w:rsid w:val="003A6382"/>
    <w:rsid w:val="003B06A8"/>
    <w:rsid w:val="003B5339"/>
    <w:rsid w:val="003B7AAC"/>
    <w:rsid w:val="003C59A3"/>
    <w:rsid w:val="003D159D"/>
    <w:rsid w:val="003E6B9E"/>
    <w:rsid w:val="003E7A1F"/>
    <w:rsid w:val="0041391E"/>
    <w:rsid w:val="00417E07"/>
    <w:rsid w:val="00443403"/>
    <w:rsid w:val="00455C18"/>
    <w:rsid w:val="00456233"/>
    <w:rsid w:val="00466095"/>
    <w:rsid w:val="00481F25"/>
    <w:rsid w:val="004840DB"/>
    <w:rsid w:val="004A4257"/>
    <w:rsid w:val="004B4519"/>
    <w:rsid w:val="004F40E0"/>
    <w:rsid w:val="00507D3C"/>
    <w:rsid w:val="00515B25"/>
    <w:rsid w:val="00536C32"/>
    <w:rsid w:val="00547667"/>
    <w:rsid w:val="0055334F"/>
    <w:rsid w:val="00561026"/>
    <w:rsid w:val="00561FE0"/>
    <w:rsid w:val="00571630"/>
    <w:rsid w:val="00576EDC"/>
    <w:rsid w:val="00583AE6"/>
    <w:rsid w:val="005A3426"/>
    <w:rsid w:val="005B76FD"/>
    <w:rsid w:val="005C13FE"/>
    <w:rsid w:val="005C1580"/>
    <w:rsid w:val="005D1E44"/>
    <w:rsid w:val="005E2B09"/>
    <w:rsid w:val="005E739C"/>
    <w:rsid w:val="005F22CA"/>
    <w:rsid w:val="00607A96"/>
    <w:rsid w:val="0066240D"/>
    <w:rsid w:val="0067092E"/>
    <w:rsid w:val="006832C3"/>
    <w:rsid w:val="00693F76"/>
    <w:rsid w:val="006A5E89"/>
    <w:rsid w:val="006B2387"/>
    <w:rsid w:val="006C1186"/>
    <w:rsid w:val="006D702A"/>
    <w:rsid w:val="006F0A36"/>
    <w:rsid w:val="00701F08"/>
    <w:rsid w:val="00705BDD"/>
    <w:rsid w:val="00705D6A"/>
    <w:rsid w:val="00707E18"/>
    <w:rsid w:val="00710662"/>
    <w:rsid w:val="0071726A"/>
    <w:rsid w:val="00720C3D"/>
    <w:rsid w:val="00740FAF"/>
    <w:rsid w:val="00746697"/>
    <w:rsid w:val="00757EF7"/>
    <w:rsid w:val="007619E5"/>
    <w:rsid w:val="00765984"/>
    <w:rsid w:val="007678E9"/>
    <w:rsid w:val="007A16BF"/>
    <w:rsid w:val="007A3D74"/>
    <w:rsid w:val="007A769B"/>
    <w:rsid w:val="007B7297"/>
    <w:rsid w:val="007C1C95"/>
    <w:rsid w:val="007E00C0"/>
    <w:rsid w:val="007E195C"/>
    <w:rsid w:val="008111F0"/>
    <w:rsid w:val="00846D54"/>
    <w:rsid w:val="00873F42"/>
    <w:rsid w:val="008A049F"/>
    <w:rsid w:val="008A5DB2"/>
    <w:rsid w:val="008E02E2"/>
    <w:rsid w:val="008E1127"/>
    <w:rsid w:val="008F57CA"/>
    <w:rsid w:val="00941CE7"/>
    <w:rsid w:val="009435C2"/>
    <w:rsid w:val="00960A56"/>
    <w:rsid w:val="009927A0"/>
    <w:rsid w:val="009B64F1"/>
    <w:rsid w:val="009D3A2B"/>
    <w:rsid w:val="009E2A56"/>
    <w:rsid w:val="00A050BE"/>
    <w:rsid w:val="00A32472"/>
    <w:rsid w:val="00A45F7B"/>
    <w:rsid w:val="00A53563"/>
    <w:rsid w:val="00A567C2"/>
    <w:rsid w:val="00A72E0E"/>
    <w:rsid w:val="00A82C09"/>
    <w:rsid w:val="00A82CCA"/>
    <w:rsid w:val="00A84A1C"/>
    <w:rsid w:val="00AE35A7"/>
    <w:rsid w:val="00AE46B8"/>
    <w:rsid w:val="00AF446D"/>
    <w:rsid w:val="00AF73D4"/>
    <w:rsid w:val="00B15931"/>
    <w:rsid w:val="00B22DBA"/>
    <w:rsid w:val="00B22F31"/>
    <w:rsid w:val="00B6174E"/>
    <w:rsid w:val="00B75497"/>
    <w:rsid w:val="00B911FE"/>
    <w:rsid w:val="00B945F6"/>
    <w:rsid w:val="00B9730A"/>
    <w:rsid w:val="00BA00A7"/>
    <w:rsid w:val="00BE3A23"/>
    <w:rsid w:val="00BE6F62"/>
    <w:rsid w:val="00C16430"/>
    <w:rsid w:val="00C216C4"/>
    <w:rsid w:val="00C318C9"/>
    <w:rsid w:val="00C37A56"/>
    <w:rsid w:val="00C5339D"/>
    <w:rsid w:val="00C6631D"/>
    <w:rsid w:val="00CA1369"/>
    <w:rsid w:val="00CB5060"/>
    <w:rsid w:val="00CB7CF2"/>
    <w:rsid w:val="00CC5FC7"/>
    <w:rsid w:val="00CE2A4F"/>
    <w:rsid w:val="00D002BC"/>
    <w:rsid w:val="00D02CC0"/>
    <w:rsid w:val="00D2376F"/>
    <w:rsid w:val="00D25E57"/>
    <w:rsid w:val="00D346BA"/>
    <w:rsid w:val="00D51A7E"/>
    <w:rsid w:val="00D53A08"/>
    <w:rsid w:val="00D53B66"/>
    <w:rsid w:val="00D62A66"/>
    <w:rsid w:val="00D6710A"/>
    <w:rsid w:val="00D70CF1"/>
    <w:rsid w:val="00D82831"/>
    <w:rsid w:val="00DA57DC"/>
    <w:rsid w:val="00DA7551"/>
    <w:rsid w:val="00DB1856"/>
    <w:rsid w:val="00E22D53"/>
    <w:rsid w:val="00E63BC0"/>
    <w:rsid w:val="00E6544D"/>
    <w:rsid w:val="00E9112D"/>
    <w:rsid w:val="00EB0257"/>
    <w:rsid w:val="00ED07AA"/>
    <w:rsid w:val="00EF71EB"/>
    <w:rsid w:val="00F03D23"/>
    <w:rsid w:val="00F04195"/>
    <w:rsid w:val="00F04E96"/>
    <w:rsid w:val="00F30BD9"/>
    <w:rsid w:val="00F324C7"/>
    <w:rsid w:val="00F40AC3"/>
    <w:rsid w:val="00F63B26"/>
    <w:rsid w:val="00F7072D"/>
    <w:rsid w:val="00F94690"/>
    <w:rsid w:val="00F971B3"/>
    <w:rsid w:val="00FA04B5"/>
    <w:rsid w:val="00FB1D58"/>
    <w:rsid w:val="00FB7F6B"/>
    <w:rsid w:val="00FC068C"/>
    <w:rsid w:val="00FC45CB"/>
    <w:rsid w:val="00FD032F"/>
    <w:rsid w:val="00FD09BD"/>
    <w:rsid w:val="00FE0646"/>
    <w:rsid w:val="00FF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F71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71E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71E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71E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71E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F71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71E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71E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71E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71E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64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33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0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8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814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904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37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470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127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155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394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502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67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960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73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6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10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44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752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537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7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800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266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997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1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56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8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225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010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947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78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214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0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345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St-225/2017</izvorni_sadrzaj>
    <derivirana_varijabla naziv="DomainObject.Predmet.OznakaBroj_1">St-225/2017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ZADRUGA BRANITELJA STELA</izvorni_sadrzaj>
    <derivirana_varijabla naziv="DomainObject.Predmet.ProtustrankaFormated_1">  ZADRUGA BRANITELJA STELA</derivirana_varijabla>
  </DomainObject.Predmet.ProtustrankaFormated>
  <DomainObject.Predmet.ProtustrankaFormatedOIB>
    <izvorni_sadrzaj>  ZADRUGA BRANITELJA STELA, OIB 87561072352</izvorni_sadrzaj>
    <derivirana_varijabla naziv="DomainObject.Predmet.ProtustrankaFormatedOIB_1">  ZADRUGA BRANITELJA STELA, OIB 87561072352</derivirana_varijabla>
  </DomainObject.Predmet.ProtustrankaFormatedOIB>
  <DomainObject.Predmet.ProtustrankaFormatedWithAdress>
    <izvorni_sadrzaj> ZADRUGA BRANITELJA STELA, Kamensko 35, 47000 Karlovac</izvorni_sadrzaj>
    <derivirana_varijabla naziv="DomainObject.Predmet.ProtustrankaFormatedWithAdress_1"> ZADRUGA BRANITELJA STELA, Kamensko 35, 47000 Karlovac</derivirana_varijabla>
  </DomainObject.Predmet.ProtustrankaFormatedWithAdress>
  <DomainObject.Predmet.ProtustrankaFormatedWithAdressOIB>
    <izvorni_sadrzaj> ZADRUGA BRANITELJA STELA, OIB 87561072352, Kamensko 35, 47000 Karlovac</izvorni_sadrzaj>
    <derivirana_varijabla naziv="DomainObject.Predmet.ProtustrankaFormatedWithAdressOIB_1"> ZADRUGA BRANITELJA STELA, OIB 87561072352, Kamensko 35, 47000 Karlovac</derivirana_varijabla>
  </DomainObject.Predmet.ProtustrankaFormatedWithAdressOIB>
  <DomainObject.Predmet.ProtustrankaWithAdress>
    <izvorni_sadrzaj>ZADRUGA BRANITELJA STELA Kamensko 35, 47000 Karlovac</izvorni_sadrzaj>
    <derivirana_varijabla naziv="DomainObject.Predmet.ProtustrankaWithAdress_1">ZADRUGA BRANITELJA STELA Kamensko 35, 47000 Karlovac</derivirana_varijabla>
  </DomainObject.Predmet.ProtustrankaWithAdress>
  <DomainObject.Predmet.ProtustrankaWithAdressOIB>
    <izvorni_sadrzaj>ZADRUGA BRANITELJA STELA, OIB 87561072352, Kamensko 35, 47000 Karlovac</izvorni_sadrzaj>
    <derivirana_varijabla naziv="DomainObject.Predmet.ProtustrankaWithAdressOIB_1">ZADRUGA BRANITELJA STELA, OIB 87561072352, Kamensko 35, 47000 Karlovac</derivirana_varijabla>
  </DomainObject.Predmet.ProtustrankaWithAdressOIB>
  <DomainObject.Predmet.ProtustrankaNazivFormated>
    <izvorni_sadrzaj>ZADRUGA BRANITELJA STELA</izvorni_sadrzaj>
    <derivirana_varijabla naziv="DomainObject.Predmet.ProtustrankaNazivFormated_1">ZADRUGA BRANITELJA STELA</derivirana_varijabla>
  </DomainObject.Predmet.ProtustrankaNazivFormated>
  <DomainObject.Predmet.ProtustrankaNazivFormatedOIB>
    <izvorni_sadrzaj>ZADRUGA BRANITELJA STELA, OIB 87561072352</izvorni_sadrzaj>
    <derivirana_varijabla naziv="DomainObject.Predmet.ProtustrankaNazivFormatedOIB_1">ZADRUGA BRANITELJA STELA, OIB 87561072352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ZADRUGA BRANITELJA STELA</item>
    </izvorni_sadrzaj>
    <derivirana_varijabla naziv="DomainObject.Predmet.ProtuStrankaListFormated_1">
      <item>ZADRUGA BRANITELJA STELA</item>
    </derivirana_varijabla>
  </DomainObject.Predmet.ProtuStrankaListFormated>
  <DomainObject.Predmet.ProtuStrankaListFormatedOIB>
    <izvorni_sadrzaj>
      <item>ZADRUGA BRANITELJA STELA, OIB 87561072352</item>
    </izvorni_sadrzaj>
    <derivirana_varijabla naziv="DomainObject.Predmet.ProtuStrankaListFormatedOIB_1">
      <item>ZADRUGA BRANITELJA STELA, OIB 87561072352</item>
    </derivirana_varijabla>
  </DomainObject.Predmet.ProtuStrankaListFormatedOIB>
  <DomainObject.Predmet.ProtuStrankaListFormatedWithAdress>
    <izvorni_sadrzaj>
      <item>ZADRUGA BRANITELJA STELA, Kamensko 35, 47000 Karlovac</item>
    </izvorni_sadrzaj>
    <derivirana_varijabla naziv="DomainObject.Predmet.ProtuStrankaListFormatedWithAdress_1">
      <item>ZADRUGA BRANITELJA STELA, Kamensko 35, 47000 Karlovac</item>
    </derivirana_varijabla>
  </DomainObject.Predmet.ProtuStrankaListFormatedWithAdress>
  <DomainObject.Predmet.ProtuStrankaListFormatedWithAdressOIB>
    <izvorni_sadrzaj>
      <item>ZADRUGA BRANITELJA STELA, OIB 87561072352, Kamensko 35, 47000 Karlovac</item>
    </izvorni_sadrzaj>
    <derivirana_varijabla naziv="DomainObject.Predmet.ProtuStrankaListFormatedWithAdressOIB_1">
      <item>ZADRUGA BRANITELJA STELA, OIB 87561072352, Kamensko 35, 47000 Karlovac</item>
    </derivirana_varijabla>
  </DomainObject.Predmet.ProtuStrankaListFormatedWithAdressOIB>
  <DomainObject.Predmet.ProtuStrankaListNazivFormated>
    <izvorni_sadrzaj>
      <item>ZADRUGA BRANITELJA STELA</item>
    </izvorni_sadrzaj>
    <derivirana_varijabla naziv="DomainObject.Predmet.ProtuStrankaListNazivFormated_1">
      <item>ZADRUGA BRANITELJA STELA</item>
    </derivirana_varijabla>
  </DomainObject.Predmet.ProtuStrankaListNazivFormated>
  <DomainObject.Predmet.ProtuStrankaListNazivFormatedOIB>
    <izvorni_sadrzaj>
      <item>ZADRUGA BRANITELJA STELA, OIB 87561072352</item>
    </izvorni_sadrzaj>
    <derivirana_varijabla naziv="DomainObject.Predmet.ProtuStrankaListNazivFormatedOIB_1">
      <item>ZADRUGA BRANITELJA STELA, OIB 87561072352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ZADRUGA BRANITELJA STELA</izvorni_sadrzaj>
    <derivirana_varijabla naziv="DomainObject.Predmet.ProtustrankaIDrugi_1">ZADRUGA BRANITELJA STELA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ZADRUGA BRANITELJA STELA, OIB 87561072352, Kamensko 35, 47000 Karlovac</izvorni_sadrzaj>
    <derivirana_varijabla naziv="DomainObject.Predmet.ProtustrankaIDrugiAdressOIB_1">ZADRUGA BRANITELJA STELA, OIB 87561072352, Kamensko 35,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BRANITELJA STELA</item>
      <item>FINA regionalni centar Zagreb, podružnica Karlovac</item>
    </izvorni_sadrzaj>
    <derivirana_varijabla naziv="DomainObject.Predmet.SudioniciListNaziv_1">
      <item>ZADRUGA BRANITELJA STELA</item>
      <item>FINA regionalni centar Zagreb, podružnica Karlovac</item>
    </derivirana_varijabla>
  </DomainObject.Predmet.SudioniciListNaziv>
  <DomainObject.Predmet.SudioniciListAdressOIB>
    <izvorni_sadrzaj>
      <item>ZADRUGA BRANITELJA STELA, OIB 87561072352, Kamensko 35,47000 Karlovac</item>
      <item>FINA regionalni centar Zagreb, podružnica Karlovac, OIB 85821130368, Vitezovićeva 1,47000 Karlovac</item>
    </izvorni_sadrzaj>
    <derivirana_varijabla naziv="DomainObject.Predmet.SudioniciListAdressOIB_1">
      <item>ZADRUGA BRANITELJA STELA, OIB 87561072352, Kamensko 35,47000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87561072352</item>
      <item>, OIB 85821130368</item>
    </izvorni_sadrzaj>
    <derivirana_varijabla naziv="DomainObject.Predmet.SudioniciListNazivOIB_1">
      <item>, OIB 87561072352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7C2963-9260-44BD-9BED-EB72DF06A0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492</properties:Words>
  <properties:Characters>2656</properties:Characters>
  <properties:Lines>88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2017-04-07T07:19:00Z</dcterms:created>
  <dc:creator>mkocijan</dc:creator>
  <cp:lastModifiedBy>Sanja Ban</cp:lastModifiedBy>
  <cp:lastPrinted>2017-05-15T06:34:00Z</cp:lastPrinted>
  <dcterms:modified xmlns:xsi="http://www.w3.org/2001/XMLSchema-instance" xsi:type="dcterms:W3CDTF">2017-05-15T06:37:00Z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