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47fa" w14:paraId="05147fa" w:rsidRDefault="002D77B4" w:rsidP="00597F65" w:rsidR="00597F65">
      <w:pPr>
        <w:jc w:val="right"/>
        <w15:collapsed w:val="false"/>
      </w:pPr>
      <w:r>
        <w:t>Broj: St-</w:t>
      </w:r>
      <w:r w:rsidR="00AE1FAC">
        <w:t>2121</w:t>
      </w:r>
      <w:r w:rsidR="00B207A3">
        <w:t>/16-</w:t>
      </w:r>
      <w:r w:rsidR="00AE1FAC">
        <w:t>9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AE1FAC" w:rsidRPr="00AE1FAC">
        <w:t>Pčelarska zadruga Pčelari Slavonije i Baranje, Našice, Vatroslava Lisinskog 56, MBS: 030091257, OIB: 39441918791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AE1FAC">
        <w:t>12</w:t>
      </w:r>
      <w:r w:rsidR="00615950">
        <w:t xml:space="preserve">. </w:t>
      </w:r>
      <w:r w:rsidR="00167B75">
        <w:t>prosinca</w:t>
      </w:r>
      <w:r w:rsidR="002D77B4">
        <w:t xml:space="preserve"> 2016.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AE1FAC" w:rsidR="009B0969" w:rsidRPr="00167B75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AE1FAC" w:rsidRPr="00AE1FAC">
        <w:t>Pčelarska zadruga Pčelari Slavonije i Baranje, Našice, Vatroslava Lisinskog 56, MBS: 030091257, OIB: 39441918791</w:t>
      </w:r>
      <w:r w:rsidR="004952D7" w:rsidRPr="00167B75">
        <w:t>.</w:t>
      </w:r>
      <w:r w:rsidR="00214478" w:rsidRPr="00167B75">
        <w:t xml:space="preserve"> </w:t>
      </w:r>
      <w:r w:rsidR="00167B75" w:rsidRPr="00167B75">
        <w:t xml:space="preserve"> </w:t>
      </w:r>
      <w:r w:rsidR="00AE1FAC">
        <w:t xml:space="preserve"> </w:t>
      </w:r>
    </w:p>
    <w:p w:rsidRDefault="009B0969" w:rsidP="00B207A3" w:rsidR="00615950">
      <w:pPr>
        <w:pStyle w:val="Tijeloteksta"/>
        <w:numPr>
          <w:ilvl w:val="0"/>
          <w:numId w:val="1"/>
        </w:numPr>
      </w:pPr>
      <w:r w:rsidRPr="00167B75">
        <w:t xml:space="preserve">Zakazuje se ročište radi izjašnjenja o prijedlogu za dan </w:t>
      </w:r>
      <w:r w:rsidR="00AE1FAC">
        <w:t>22</w:t>
      </w:r>
      <w:r w:rsidR="00B207A3" w:rsidRPr="00167B75">
        <w:t xml:space="preserve">. </w:t>
      </w:r>
      <w:r w:rsidR="00AE1FAC">
        <w:t>veljače</w:t>
      </w:r>
      <w:r w:rsidR="00E11F11" w:rsidRPr="00167B75">
        <w:t xml:space="preserve"> </w:t>
      </w:r>
      <w:r w:rsidR="00A23173" w:rsidRPr="00167B75">
        <w:t>201</w:t>
      </w:r>
      <w:r w:rsidR="00167B75" w:rsidRPr="00167B75">
        <w:t>7</w:t>
      </w:r>
      <w:r w:rsidR="00A23173" w:rsidRPr="00167B75">
        <w:t xml:space="preserve">. g. u </w:t>
      </w:r>
      <w:r w:rsidR="00AE1FAC">
        <w:t>10</w:t>
      </w:r>
      <w:r w:rsidR="00B207A3" w:rsidRPr="00167B75">
        <w:t>,</w:t>
      </w:r>
      <w:r w:rsidR="00167B75" w:rsidRPr="00167B75">
        <w:t>30</w:t>
      </w:r>
      <w:r w:rsidR="00EB3AC0">
        <w:rPr>
          <w:b/>
        </w:rPr>
        <w:t xml:space="preserve"> </w:t>
      </w:r>
      <w:r w:rsidRPr="00167B75"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B207A3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C17696">
        <w:t>Sanda Marinac</w:t>
      </w:r>
      <w:r w:rsidR="00167B75">
        <w:t xml:space="preserve">  iz Požege, Kralja Krešimira 53, OIB 01875522309.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AE1FAC">
        <w:t>10</w:t>
      </w:r>
      <w:r w:rsidR="00615950">
        <w:t xml:space="preserve">. </w:t>
      </w:r>
      <w:r w:rsidR="00AE1FAC">
        <w:t>kolovoza</w:t>
      </w:r>
      <w:r w:rsidR="00214478">
        <w:t xml:space="preserve"> 2016. g.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AE1FAC" w:rsidRPr="00AE1FAC">
        <w:t>Pčelarska zadruga Pčelari Slavonije i Baranje, Našice, Vatroslava Lisinskog 56, MBS: 030091257, OIB: 39441918791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lastRenderedPageBreak/>
        <w:tab/>
      </w:r>
    </w:p>
    <w:p w:rsidRDefault="00A0258F" w:rsidP="005A7923" w:rsidR="00A0258F">
      <w:pPr>
        <w:pStyle w:val="Tijeloteksta"/>
      </w:pPr>
    </w:p>
    <w:p w:rsidRDefault="00B207A3" w:rsidP="00B207A3" w:rsidR="00B207A3">
      <w:pPr>
        <w:jc w:val="right"/>
      </w:pPr>
      <w:r>
        <w:t>Broj: St-</w:t>
      </w:r>
      <w:r w:rsidR="00AE1FAC">
        <w:t>2121</w:t>
      </w:r>
      <w:r>
        <w:t>/16-</w:t>
      </w:r>
      <w:r w:rsidR="00AE1FAC">
        <w:t>9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AE1FAC">
        <w:t>12</w:t>
      </w:r>
      <w:r w:rsidR="00B207A3">
        <w:t xml:space="preserve">. </w:t>
      </w:r>
      <w:r w:rsidR="00AE1FAC">
        <w:t>srpnja</w:t>
      </w:r>
      <w:r w:rsidR="00B207A3">
        <w:t xml:space="preserve"> 201</w:t>
      </w:r>
      <w:r w:rsidR="00AE1FAC">
        <w:t>6</w:t>
      </w:r>
      <w:r w:rsidR="00B207A3">
        <w:t>. g.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AE1FAC">
        <w:t>120</w:t>
      </w:r>
      <w:r>
        <w:t xml:space="preserve"> dana u ukupnom iznosu od </w:t>
      </w:r>
      <w:r w:rsidR="00AE1FAC">
        <w:t>104.217,79</w:t>
      </w:r>
      <w:r>
        <w:t xml:space="preserve"> kn u koji iznos je uračunata kamata i naknada FINE za provedbu ovrhe na novčanim sredstvima te da dužnik ima </w:t>
      </w:r>
      <w:r w:rsidR="00AE1FAC">
        <w:t>1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832BB6">
        <w:t>Sanda Marinac</w:t>
      </w:r>
      <w:r w:rsidR="00167B75">
        <w:t xml:space="preserve"> iz Požege,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AE1FAC">
        <w:t>12</w:t>
      </w:r>
      <w:r w:rsidR="00615950">
        <w:t xml:space="preserve">. </w:t>
      </w:r>
      <w:r w:rsidR="00167B75">
        <w:t>prosinca</w:t>
      </w:r>
      <w:r w:rsidR="002D77B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67B75" w:rsidP="004B741D" w:rsidR="007242CD">
      <w:pPr>
        <w:pStyle w:val="Tijeloteksta"/>
        <w:jc w:val="left"/>
      </w:pPr>
      <w:r>
        <w:t xml:space="preserve">Snježana Markotić Jurić 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615950" w:rsidRPr="00615950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167B75">
        <w:t xml:space="preserve"> Sanda Marinac</w:t>
      </w:r>
      <w:r w:rsidR="004952D7">
        <w:t xml:space="preserve"> 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>FINA 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F55237" w:rsidP="004B741D" w:rsidR="00F55237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AE1FAC">
        <w:t>Osijek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 w:rsidR="003E3A0B">
        <w:t>ogl</w:t>
      </w:r>
      <w:proofErr w:type="spellEnd"/>
      <w:r w:rsidR="003E3A0B">
        <w:t>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AE1FAC">
        <w:t>22/2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05F" w:rsidR="0009605F">
      <w:r>
        <w:separator/>
      </w:r>
    </w:p>
  </w:endnote>
  <w:endnote w:id="0" w:type="continuationSeparator">
    <w:p w:rsidRDefault="0009605F" w:rsidR="00096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05F" w:rsidR="0009605F">
      <w:r>
        <w:separator/>
      </w:r>
    </w:p>
  </w:footnote>
  <w:footnote w:id="0" w:type="continuationSeparator">
    <w:p w:rsidRDefault="0009605F" w:rsidR="000960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0C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9605F"/>
    <w:rsid w:val="000C20F1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90CEA"/>
    <w:rsid w:val="007C1241"/>
    <w:rsid w:val="007C7E62"/>
    <w:rsid w:val="008017F6"/>
    <w:rsid w:val="0080666F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E1FAC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33926"/>
    <w:rsid w:val="00D47883"/>
    <w:rsid w:val="00D64559"/>
    <w:rsid w:val="00D73015"/>
    <w:rsid w:val="00D85A5F"/>
    <w:rsid w:val="00D86163"/>
    <w:rsid w:val="00DB69D6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636DE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69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69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9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9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9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69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69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9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9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9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St-2121/2016-9</izvorni_sadrzaj>
    <derivirana_varijabla naziv="DomainObject.Oznaka_1">St-2121/2016-9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St-2121/2016</izvorni_sadrzaj>
    <derivirana_varijabla naziv="DomainObject.Predmet.OznakaBroj_1">St-2121/2016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Pčelarska zadruga Pčelari Slavonije i Baranje</izvorni_sadrzaj>
    <derivirana_varijabla naziv="DomainObject.Predmet.ProtustrankaFormated_1">  Pčelarska zadruga Pčelari Slavonije i Baranje</derivirana_varijabla>
  </DomainObject.Predmet.ProtustrankaFormated>
  <DomainObject.Predmet.ProtustrankaFormatedOIB>
    <izvorni_sadrzaj>  Pčelarska zadruga Pčelari Slavonije i Baranje, OIB 39441918791</izvorni_sadrzaj>
    <derivirana_varijabla naziv="DomainObject.Predmet.ProtustrankaFormatedOIB_1">  Pčelarska zadruga Pčelari Slavonije i Baranje, OIB 39441918791</derivirana_varijabla>
  </DomainObject.Predmet.ProtustrankaFormatedOIB>
  <DomainObject.Predmet.ProtustrankaFormatedWithAdress>
    <izvorni_sadrzaj> Pčelarska zadruga Pčelari Slavonije i Baranje, Vatroslava Lisinskog 56, 31500 Našice</izvorni_sadrzaj>
    <derivirana_varijabla naziv="DomainObject.Predmet.ProtustrankaFormatedWithAdress_1"> Pčelarska zadruga Pčelari Slavonije i Baranje, Vatroslava Lisinskog 56, 31500 Našice</derivirana_varijabla>
  </DomainObject.Predmet.ProtustrankaFormatedWithAdress>
  <DomainObject.Predmet.ProtustrankaFormatedWithAdressOIB>
    <izvorni_sadrzaj> Pčelarska zadruga Pčelari Slavonije i Baranje, OIB 39441918791, Vatroslava Lisinskog 56, 31500 Našice</izvorni_sadrzaj>
    <derivirana_varijabla naziv="DomainObject.Predmet.ProtustrankaFormatedWithAdressOIB_1"> Pčelarska zadruga Pčelari Slavonije i Baranje, OIB 39441918791, Vatroslava Lisinskog 56, 31500 Našice</derivirana_varijabla>
  </DomainObject.Predmet.ProtustrankaFormatedWithAdressOIB>
  <DomainObject.Predmet.ProtustrankaWithAdress>
    <izvorni_sadrzaj>Pčelarska zadruga Pčelari Slavonije i Baranje Vatroslava Lisinskog 56, 31500 Našice</izvorni_sadrzaj>
    <derivirana_varijabla naziv="DomainObject.Predmet.ProtustrankaWithAdress_1">Pčelarska zadruga Pčelari Slavonije i Baranje Vatroslava Lisinskog 56, 31500 Našice</derivirana_varijabla>
  </DomainObject.Predmet.ProtustrankaWithAdress>
  <DomainObject.Predmet.ProtustrankaWithAdressOIB>
    <izvorni_sadrzaj>Pčelarska zadruga Pčelari Slavonije i Baranje, OIB 39441918791, Vatroslava Lisinskog 56, 31500 Našice</izvorni_sadrzaj>
    <derivirana_varijabla naziv="DomainObject.Predmet.ProtustrankaWithAdressOIB_1">Pčelarska zadruga Pčelari Slavonije i Baranje, OIB 39441918791, Vatroslava Lisinskog 56, 31500 Našice</derivirana_varijabla>
  </DomainObject.Predmet.ProtustrankaWithAdressOIB>
  <DomainObject.Predmet.ProtustrankaNazivFormated>
    <izvorni_sadrzaj>Pčelarska zadruga Pčelari Slavonije i Baranje</izvorni_sadrzaj>
    <derivirana_varijabla naziv="DomainObject.Predmet.ProtustrankaNazivFormated_1">Pčelarska zadruga Pčelari Slavonije i Baranje</derivirana_varijabla>
  </DomainObject.Predmet.ProtustrankaNazivFormated>
  <DomainObject.Predmet.ProtustrankaNazivFormatedOIB>
    <izvorni_sadrzaj>Pčelarska zadruga Pčelari Slavonije i Baranje, OIB 39441918791</izvorni_sadrzaj>
    <derivirana_varijabla naziv="DomainObject.Predmet.ProtustrankaNazivFormatedOIB_1">Pčelarska zadruga Pčelari Slavonije i Baranje, OIB 39441918791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Pčelarska zadruga Pčelari Slavonije i Baranje</item>
    </izvorni_sadrzaj>
    <derivirana_varijabla naziv="DomainObject.Predmet.ProtuStrankaListFormated_1">
      <item>Pčelarska zadruga Pčelari Slavonije i Baranje</item>
    </derivirana_varijabla>
  </DomainObject.Predmet.ProtuStrankaListFormated>
  <DomainObject.Predmet.ProtuStrankaListFormatedOIB>
    <izvorni_sadrzaj>
      <item>Pčelarska zadruga Pčelari Slavonije i Baranje, OIB 39441918791</item>
    </izvorni_sadrzaj>
    <derivirana_varijabla naziv="DomainObject.Predmet.ProtuStrankaListFormatedOIB_1">
      <item>Pčelarska zadruga Pčelari Slavonije i Baranje, OIB 39441918791</item>
    </derivirana_varijabla>
  </DomainObject.Predmet.ProtuStrankaListFormatedOIB>
  <DomainObject.Predmet.ProtuStrankaListFormatedWithAdress>
    <izvorni_sadrzaj>
      <item>Pčelarska zadruga Pčelari Slavonije i Baranje, Vatroslava Lisinskog 56, 31500 Našice</item>
    </izvorni_sadrzaj>
    <derivirana_varijabla naziv="DomainObject.Predmet.ProtuStrankaListFormatedWithAdress_1">
      <item>Pčelarska zadruga Pčelari Slavonije i Baranje, Vatroslava Lisinskog 56, 31500 Našice</item>
    </derivirana_varijabla>
  </DomainObject.Predmet.ProtuStrankaListFormatedWithAdress>
  <DomainObject.Predmet.ProtuStrankaListFormatedWithAdressOIB>
    <izvorni_sadrzaj>
      <item>Pčelarska zadruga Pčelari Slavonije i Baranje, OIB 39441918791, Vatroslava Lisinskog 56, 31500 Našice</item>
    </izvorni_sadrzaj>
    <derivirana_varijabla naziv="DomainObject.Predmet.ProtuStrankaListFormatedWithAdressOIB_1">
      <item>Pčelarska zadruga Pčelari Slavonije i Baranje, OIB 39441918791, Vatroslava Lisinskog 56, 31500 Našice</item>
    </derivirana_varijabla>
  </DomainObject.Predmet.ProtuStrankaListFormatedWithAdressOIB>
  <DomainObject.Predmet.ProtuStrankaListNazivFormated>
    <izvorni_sadrzaj>
      <item>Pčelarska zadruga Pčelari Slavonije i Baranje</item>
    </izvorni_sadrzaj>
    <derivirana_varijabla naziv="DomainObject.Predmet.ProtuStrankaListNazivFormated_1">
      <item>Pčelarska zadruga Pčelari Slavonije i Baranje</item>
    </derivirana_varijabla>
  </DomainObject.Predmet.ProtuStrankaListNazivFormated>
  <DomainObject.Predmet.ProtuStrankaListNazivFormatedOIB>
    <izvorni_sadrzaj>
      <item>Pčelarska zadruga Pčelari Slavonije i Baranje, OIB 39441918791</item>
    </izvorni_sadrzaj>
    <derivirana_varijabla naziv="DomainObject.Predmet.ProtuStrankaListNazivFormatedOIB_1">
      <item>Pčelarska zadruga Pčelari Slavonije i Baranje, OIB 39441918791</item>
    </derivirana_varijabla>
  </DomainObject.Predmet.ProtuStrankaListNazivFormatedOIB>
  <DomainObject.Predmet.OstaliListFormated>
    <izvorni_sadrzaj>
      <item>Sanda Marinac</item>
      <item>ŽDO OSIJEK</item>
    </izvorni_sadrzaj>
    <derivirana_varijabla naziv="DomainObject.Predmet.OstaliListFormated_1">
      <item>Sanda Marinac</item>
      <item>ŽDO OSIJEK</item>
    </derivirana_varijabla>
  </DomainObject.Predmet.OstaliListFormated>
  <DomainObject.Predmet.OstaliListFormatedOIB>
    <izvorni_sadrzaj>
      <item>Sanda Marinac, OIB 01875522309</item>
      <item>ŽDO OSIJEK</item>
    </izvorni_sadrzaj>
    <derivirana_varijabla naziv="DomainObject.Predmet.OstaliListFormatedOIB_1">
      <item>Sanda Marinac, OIB 01875522309</item>
      <item>ŽDO OSIJEK</item>
    </derivirana_varijabla>
  </DomainObject.Predmet.OstaliListFormatedOIB>
  <DomainObject.Predmet.OstaliListFormatedWithAdress>
    <izvorni_sadrzaj>
      <item>Sanda Marinac, Kralja Krešimira 53, 34000 Požega</item>
      <item>ŽDO OSIJEK</item>
    </izvorni_sadrzaj>
    <derivirana_varijabla naziv="DomainObject.Predmet.OstaliListFormatedWithAdress_1">
      <item>Sanda Marinac, Kralja Krešimira 53, 34000 Požega</item>
      <item>ŽDO OSIJEK</item>
    </derivirana_varijabla>
  </DomainObject.Predmet.OstaliListFormatedWithAdress>
  <DomainObject.Predmet.OstaliListFormatedWithAdressOIB>
    <izvorni_sadrzaj>
      <item>Sanda Marinac, OIB 01875522309, Kralja Krešimira 53, 34000 Požega</item>
      <item>ŽDO OSIJEK</item>
    </izvorni_sadrzaj>
    <derivirana_varijabla naziv="DomainObject.Predmet.OstaliListFormatedWithAdressOIB_1">
      <item>Sanda Marinac, OIB 01875522309, Kralja Krešimira 53, 34000 Požega</item>
      <item>ŽDO OSIJEK</item>
    </derivirana_varijabla>
  </DomainObject.Predmet.OstaliListFormatedWithAdressOIB>
  <DomainObject.Predmet.OstaliListNazivFormated>
    <izvorni_sadrzaj>
      <item>Sanda Marinac</item>
      <item>ŽDO OSIJEK</item>
    </izvorni_sadrzaj>
    <derivirana_varijabla naziv="DomainObject.Predmet.OstaliListNazivFormated_1">
      <item>Sanda Marinac</item>
      <item>ŽDO OSIJEK</item>
    </derivirana_varijabla>
  </DomainObject.Predmet.OstaliListNazivFormated>
  <DomainObject.Predmet.OstaliListNazivFormatedOIB>
    <izvorni_sadrzaj>
      <item>Sanda Marinac, OIB 01875522309</item>
      <item>ŽDO OSIJEK</item>
    </izvorni_sadrzaj>
    <derivirana_varijabla naziv="DomainObject.Predmet.OstaliListNazivFormatedOIB_1">
      <item>Sanda Marinac, OIB 01875522309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St-2121/2016-9</izvorni_sadrzaj>
    <derivirana_varijabla naziv="DomainObject.PoslovniBrojDokumenta_1">St-2121/2016-9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Pčelarska zadruga Pčelari Slavonije i Baranje</izvorni_sadrzaj>
    <derivirana_varijabla naziv="DomainObject.Predmet.ProtustrankaIDrugi_1">Pčelarska zadruga Pčelari Slavonije i Baranje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Pčelarska zadruga Pčelari Slavonije i Baranje, OIB 39441918791, Vatroslava Lisinskog 56, 31500 Našice</izvorni_sadrzaj>
    <derivirana_varijabla naziv="DomainObject.Predmet.ProtustrankaIDrugiAdressOIB_1">Pčelarska zadruga Pčelari Slavonije i Baranje, OIB 39441918791, Vatroslava Lisinskog 56,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Pčelarska zadruga Pčelari Slavonije i Baranje</item>
      <item>Sanda Marinac</item>
      <item>ŽDO OSIJEK</item>
    </izvorni_sadrzaj>
    <derivirana_varijabla naziv="DomainObject.Predmet.SudioniciListNaziv_1">
      <item>FINA RC OSIJEK</item>
      <item>Pčelarska zadruga Pčelari Slavonije i Baranje</item>
      <item>Sanda Marinac</item>
      <item>ŽDO OSIJEK</item>
    </derivirana_varijabla>
  </DomainObject.Predmet.SudioniciListNaziv>
  <DomainObject.Predmet.SudioniciListAdressOIB>
    <izvorni_sadrzaj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izvorni_sadrzaj>
    <derivirana_varijabla naziv="DomainObject.Predmet.SudioniciListAdressOIB_1">
      <item>FINA RC OSIJEK, OIB 85821130368</item>
      <item>Pčelarska zadruga Pčelari Slavonije i Baranje, OIB 39441918791, Vatroslava Lisinskog 56,31500 Našice</item>
      <item>Sanda Marinac, OIB 01875522309, Kralja Krešimira 53,34000 Požega</item>
      <item>ŽDO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39441918791</item>
      <item>, OIB 01875522309</item>
      <item>, OIB null</item>
    </izvorni_sadrzaj>
    <derivirana_varijabla naziv="DomainObject.Predmet.SudioniciListNazivOIB_1">
      <item>, OIB 85821130368</item>
      <item>, OIB 39441918791</item>
      <item>, OIB 01875522309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E5A28-9812-4B20-9728-4CD798E53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2591</properties:Characters>
  <properties:Lines>96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2016-12-12T09:29:00Z</dcterms:created>
  <dc:creator>hermanj</dc:creator>
  <cp:lastModifiedBy>Snježana Markotić Jurić</cp:lastModifiedBy>
  <cp:lastPrinted>2016-12-08T10:13:00Z</cp:lastPrinted>
  <dcterms:modified xmlns:xsi="http://www.w3.org/2001/XMLSchema-instance" xsi:type="dcterms:W3CDTF">2016-12-12T10:55:00Z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St-2121/2016-9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