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14257" w14:paraId="7f14257" w:rsidRDefault="00B66424" w:rsidR="008B1137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523D" w:rsidP="000E2D4A" w:rsidR="00BF523D" w:rsidRPr="001C640D">
      <w:pPr>
        <w:jc w:val="both"/>
      </w:pPr>
    </w:p>
    <w:p w:rsidRDefault="00900561" w:rsidP="000E2D4A" w:rsidR="00900561" w:rsidRPr="001C640D">
      <w:pPr>
        <w:jc w:val="both"/>
        <w:rPr>
          <w:b/>
        </w:rPr>
      </w:pPr>
      <w:r w:rsidRPr="001C640D">
        <w:rPr>
          <w:b/>
        </w:rPr>
        <w:t>REPUBLIKA HRVATSKA</w:t>
      </w:r>
    </w:p>
    <w:p w:rsidRDefault="00900561" w:rsidP="000E2D4A" w:rsidR="00DA2130" w:rsidRPr="001C640D">
      <w:pPr>
        <w:jc w:val="both"/>
        <w:rPr>
          <w:b/>
        </w:rPr>
      </w:pPr>
      <w:r w:rsidRPr="001C640D">
        <w:rPr>
          <w:b/>
        </w:rPr>
        <w:t xml:space="preserve">TRGOVAČKI SUD U ZAGREBU                                       </w:t>
      </w:r>
      <w:r w:rsidR="000E2D4A" w:rsidRPr="001C640D">
        <w:rPr>
          <w:b/>
        </w:rPr>
        <w:t xml:space="preserve">                        </w:t>
      </w:r>
    </w:p>
    <w:p w:rsidRDefault="00BF523D" w:rsidP="001F7FEF" w:rsidR="00BF523D" w:rsidRPr="001C640D">
      <w:pPr>
        <w:jc w:val="right"/>
        <w:rPr>
          <w:b/>
        </w:rPr>
      </w:pPr>
      <w:r w:rsidRPr="001C640D">
        <w:rPr>
          <w:b/>
        </w:rPr>
        <w:t xml:space="preserve">Zagreb, </w:t>
      </w:r>
      <w:proofErr w:type="spellStart"/>
      <w:r w:rsidR="00DA2130" w:rsidRPr="001C640D">
        <w:rPr>
          <w:b/>
        </w:rPr>
        <w:t>Amruševa</w:t>
      </w:r>
      <w:proofErr w:type="spellEnd"/>
      <w:r w:rsidR="00DA2130" w:rsidRPr="001C640D">
        <w:rPr>
          <w:b/>
        </w:rPr>
        <w:t xml:space="preserve"> 2/II                               </w:t>
      </w:r>
      <w:r w:rsidRPr="001C640D">
        <w:rPr>
          <w:b/>
        </w:rPr>
        <w:t xml:space="preserve">                                  </w:t>
      </w:r>
      <w:smartTag w:element="metricconverter" w:uri="urn:schemas-microsoft-com:office:smarttags">
        <w:smartTagPr>
          <w:attr w:val="72. St" w:name="ProductID"/>
        </w:smartTagPr>
        <w:r w:rsidR="001F7FEF" w:rsidRPr="001C640D">
          <w:t>72. St</w:t>
        </w:r>
      </w:smartTag>
      <w:r w:rsidR="001F7FEF" w:rsidRPr="001C640D">
        <w:t xml:space="preserve"> -</w:t>
      </w:r>
      <w:r w:rsidR="009F6F4D">
        <w:t>1561/2016</w:t>
      </w:r>
      <w:r w:rsidR="00B66424">
        <w:t>-35</w:t>
      </w:r>
    </w:p>
    <w:p w:rsidRDefault="008B1137" w:rsidR="008B1137"/>
    <w:p w:rsidRDefault="008B1137" w:rsidP="008B1137" w:rsidR="008B1137">
      <w:pPr>
        <w:jc w:val="center"/>
      </w:pPr>
      <w:r>
        <w:t>REPUBLIKA HRVATSKA</w:t>
      </w:r>
    </w:p>
    <w:p w:rsidRDefault="003A3659" w:rsidP="003A3659" w:rsidR="003A3659">
      <w:pPr>
        <w:jc w:val="center"/>
      </w:pPr>
      <w:r w:rsidRPr="008B1137">
        <w:t>Z A K L J U Č A K</w:t>
      </w:r>
    </w:p>
    <w:p w:rsidRDefault="009F6F4D" w:rsidP="003A3659" w:rsidR="009F6F4D" w:rsidRPr="008B1137">
      <w:pPr>
        <w:jc w:val="center"/>
      </w:pPr>
    </w:p>
    <w:p w:rsidRDefault="009F6F4D" w:rsidP="009F6F4D" w:rsidR="009F6F4D" w:rsidRPr="00F9463D">
      <w:pPr>
        <w:jc w:val="both"/>
      </w:pPr>
      <w:r w:rsidRPr="00F9463D">
        <w:t xml:space="preserve">Trgovački sud u Zagrebu, po sucu Nikoli Ribariću, u stečajnom predmetu u povodu zahtjeva FINANCIJSKE AGENCIJE, za provedbu stečajnog postupka nad dužnikom  </w:t>
      </w:r>
    </w:p>
    <w:p w:rsidRDefault="009F6F4D" w:rsidP="009F6F4D" w:rsidR="009F6F4D" w:rsidRPr="00F9463D">
      <w:pPr>
        <w:jc w:val="both"/>
      </w:pPr>
      <w:r w:rsidRPr="00F9463D">
        <w:t xml:space="preserve">Kudikamo d.o.o, Zagreb (Grad Zagreb), </w:t>
      </w:r>
      <w:proofErr w:type="spellStart"/>
      <w:r w:rsidRPr="00F9463D">
        <w:t>Ludbreška</w:t>
      </w:r>
      <w:proofErr w:type="spellEnd"/>
      <w:r w:rsidRPr="00F9463D">
        <w:t xml:space="preserve"> 31, OIB: 43289829474, dana </w:t>
      </w:r>
      <w:r>
        <w:t>10. listopada</w:t>
      </w:r>
      <w:r w:rsidRPr="00F9463D">
        <w:t xml:space="preserve"> 2017.</w:t>
      </w:r>
    </w:p>
    <w:p w:rsidRDefault="003A3659" w:rsidP="003A3659" w:rsidR="003A3659" w:rsidRPr="008B1137">
      <w:pPr>
        <w:jc w:val="center"/>
      </w:pPr>
      <w:r w:rsidRPr="008B1137">
        <w:t>z a k l j u č i o   j e</w:t>
      </w:r>
    </w:p>
    <w:p w:rsidRDefault="003A3659" w:rsidP="003A3659" w:rsidR="003A3659" w:rsidRPr="001C640D">
      <w:pPr>
        <w:jc w:val="both"/>
        <w:rPr>
          <w:b/>
        </w:rPr>
      </w:pPr>
    </w:p>
    <w:p w:rsidRDefault="00A3159D" w:rsidP="000B0488" w:rsidR="001C2BD9" w:rsidRPr="001C640D">
      <w:pPr>
        <w:pStyle w:val="Tijeloteksta"/>
        <w:ind w:firstLine="720"/>
      </w:pPr>
      <w:r w:rsidRPr="001C640D">
        <w:t>Nalaže se računovodstvu Trgovačkog suda u Zagrebu</w:t>
      </w:r>
      <w:r w:rsidR="001F7FEF" w:rsidRPr="001C640D">
        <w:t>, sa depozitnog računa u predmetu St-</w:t>
      </w:r>
      <w:r w:rsidR="009F6F4D">
        <w:t>1561/2016</w:t>
      </w:r>
      <w:r w:rsidR="001F7FEF" w:rsidRPr="001C640D">
        <w:t xml:space="preserve">, iznos od </w:t>
      </w:r>
      <w:r w:rsidR="009F6F4D">
        <w:t>2.000,00 kuna</w:t>
      </w:r>
      <w:r w:rsidR="001F7FEF" w:rsidRPr="001C640D">
        <w:t>, uplaćenog na ime predujma</w:t>
      </w:r>
      <w:r w:rsidR="001C2BD9" w:rsidRPr="001C640D">
        <w:t xml:space="preserve"> za troškove </w:t>
      </w:r>
      <w:r w:rsidR="001F7FEF" w:rsidRPr="001C640D">
        <w:t xml:space="preserve">stečajnog postupka, </w:t>
      </w:r>
      <w:r w:rsidR="001C2BD9" w:rsidRPr="001C640D">
        <w:t>prenijeti u Fond za pokriće troškova stečajnog postupka.</w:t>
      </w:r>
    </w:p>
    <w:p w:rsidRDefault="001F7FEF" w:rsidP="000B0488" w:rsidR="001F7FEF" w:rsidRPr="001C640D">
      <w:pPr>
        <w:pStyle w:val="Tijeloteksta"/>
        <w:ind w:firstLine="720"/>
      </w:pPr>
    </w:p>
    <w:p w:rsidRDefault="001F7FEF" w:rsidP="000B0488" w:rsidR="001F7FEF" w:rsidRPr="001C640D">
      <w:pPr>
        <w:pStyle w:val="Tijeloteksta"/>
        <w:ind w:firstLine="720"/>
      </w:pPr>
      <w:r w:rsidRPr="001C640D">
        <w:tab/>
      </w:r>
      <w:r w:rsidRPr="001C640D">
        <w:tab/>
      </w:r>
      <w:r w:rsidRPr="001C640D">
        <w:tab/>
      </w:r>
      <w:r w:rsidRPr="001C640D">
        <w:tab/>
        <w:t>Obrazloženje</w:t>
      </w:r>
    </w:p>
    <w:p w:rsidRDefault="009F6F4D" w:rsidP="009F6F4D" w:rsidR="009F6F4D">
      <w:pPr>
        <w:pStyle w:val="Tijeloteksta"/>
      </w:pPr>
      <w:r w:rsidRPr="00A46991">
        <w:t xml:space="preserve">U </w:t>
      </w:r>
      <w:proofErr w:type="spellStart"/>
      <w:r w:rsidRPr="00A46991">
        <w:t>ovosudnom</w:t>
      </w:r>
      <w:proofErr w:type="spellEnd"/>
      <w:r w:rsidRPr="00A46991">
        <w:t xml:space="preserve"> </w:t>
      </w:r>
      <w:r>
        <w:t>predmetu Rješenjem od 27. srpnja 2017. godine otvoren je i zaključen stečajni postupak nad stečajnim dužnikom. Navedeno Rješenje od 27. srpnja 2017</w:t>
      </w:r>
      <w:r w:rsidR="00E8265D">
        <w:t>. godine postalo je pravomoćno 12</w:t>
      </w:r>
      <w:r>
        <w:t>.</w:t>
      </w:r>
      <w:r w:rsidR="00E8265D">
        <w:t xml:space="preserve"> rujna</w:t>
      </w:r>
      <w:r>
        <w:t xml:space="preserve"> 201</w:t>
      </w:r>
      <w:r w:rsidR="00E8265D">
        <w:t>7</w:t>
      </w:r>
      <w:r>
        <w:t>. godine.</w:t>
      </w:r>
    </w:p>
    <w:p w:rsidRDefault="009F6F4D" w:rsidP="009F6F4D" w:rsidR="009F6F4D">
      <w:pPr>
        <w:pStyle w:val="Tijeloteksta"/>
      </w:pPr>
      <w:r>
        <w:tab/>
        <w:t xml:space="preserve">Na depozitnom računu u </w:t>
      </w:r>
      <w:proofErr w:type="spellStart"/>
      <w:r>
        <w:t>ovosudnom</w:t>
      </w:r>
      <w:proofErr w:type="spellEnd"/>
      <w:r>
        <w:t xml:space="preserve"> predmetu preostalo je </w:t>
      </w:r>
      <w:r w:rsidR="00E8265D">
        <w:t>2.000,00</w:t>
      </w:r>
      <w:r>
        <w:t xml:space="preserve"> kuna.</w:t>
      </w:r>
    </w:p>
    <w:p w:rsidRDefault="009F6F4D" w:rsidP="009F6F4D" w:rsidR="009F6F4D">
      <w:pPr>
        <w:pStyle w:val="Tijeloteksta"/>
      </w:pPr>
      <w:r>
        <w:tab/>
        <w:t xml:space="preserve">S obzirom da je na depozitnom računu preostalo </w:t>
      </w:r>
      <w:r w:rsidR="00E8265D">
        <w:t>2.000,00</w:t>
      </w:r>
      <w:r>
        <w:t xml:space="preserve"> kuna, to je odlučeno kao u izreci zaključka.</w:t>
      </w:r>
    </w:p>
    <w:p w:rsidRDefault="00E8265D" w:rsidP="007E1191" w:rsidR="00900561" w:rsidRPr="001C640D">
      <w:pPr>
        <w:pStyle w:val="Tijeloteksta"/>
        <w:jc w:val="center"/>
      </w:pPr>
      <w:r>
        <w:t>U Zagrebu 10</w:t>
      </w:r>
      <w:r w:rsidR="001F7FEF" w:rsidRPr="001C640D">
        <w:t>. listopada</w:t>
      </w:r>
      <w:r w:rsidR="00900561" w:rsidRPr="001C640D">
        <w:t xml:space="preserve"> 2</w:t>
      </w:r>
      <w:r w:rsidR="00D462BB" w:rsidRPr="001C640D">
        <w:t>01</w:t>
      </w:r>
      <w:r w:rsidR="001F7FEF" w:rsidRPr="001C640D">
        <w:t>7</w:t>
      </w:r>
      <w:r w:rsidR="00900561" w:rsidRPr="001C640D">
        <w:t>.</w:t>
      </w:r>
    </w:p>
    <w:p w:rsidRDefault="0011057E" w:rsidP="007E1191" w:rsidR="0011057E" w:rsidRPr="001C640D">
      <w:pPr>
        <w:pStyle w:val="Tijeloteksta"/>
        <w:jc w:val="center"/>
      </w:pPr>
    </w:p>
    <w:p w:rsidRDefault="00BF523D" w:rsidP="00E91121" w:rsidR="00B6642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1C640D">
        <w:tab/>
      </w:r>
      <w:r w:rsidR="00B66424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66424" w:rsidP="00E91121" w:rsidR="00B6642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66424" w:rsidP="00E91121" w:rsidR="00B6642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66424" w:rsidP="00E91121" w:rsidR="00B66424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B66424" w:rsidP="00E91121" w:rsidR="00B6642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B1137" w:rsidP="00B66424" w:rsidR="008B1137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00561" w:rsidP="008B1137" w:rsidR="00900561" w:rsidRPr="001C640D">
      <w:pPr>
        <w:pStyle w:val="Tijeloteksta"/>
        <w:ind w:left="5760"/>
      </w:pPr>
    </w:p>
    <w:p w:rsidRDefault="00BF523D" w:rsidP="000E2D4A" w:rsidR="00BF523D" w:rsidRPr="001C640D">
      <w:pPr>
        <w:pStyle w:val="Tijeloteksta"/>
        <w:ind w:left="5760"/>
      </w:pPr>
    </w:p>
    <w:p w:rsidRDefault="00900561" w:rsidP="000E2D4A" w:rsidR="00900561" w:rsidRPr="001C640D">
      <w:pPr>
        <w:pStyle w:val="Tijeloteksta"/>
      </w:pPr>
    </w:p>
    <w:p w:rsidRDefault="00CD0640" w:rsidP="00CD0640" w:rsidR="00CD0640" w:rsidRPr="001C640D">
      <w:pPr>
        <w:pStyle w:val="Tijeloteksta"/>
        <w:rPr>
          <w:b/>
        </w:rPr>
      </w:pPr>
      <w:r w:rsidRPr="001C640D">
        <w:rPr>
          <w:b/>
        </w:rPr>
        <w:t>POUKA O PRAVNOM LIJEKU:</w:t>
      </w:r>
    </w:p>
    <w:p w:rsidRDefault="003A3659" w:rsidP="003A3659" w:rsidR="003A3659" w:rsidRPr="001C640D">
      <w:pPr>
        <w:pStyle w:val="Tijeloteksta"/>
      </w:pPr>
      <w:r w:rsidRPr="001C640D">
        <w:t xml:space="preserve">Protiv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1C640D">
          <w:t>11. st</w:t>
        </w:r>
      </w:smartTag>
      <w:r w:rsidRPr="001C640D">
        <w:t>.9. SZ )</w:t>
      </w:r>
    </w:p>
    <w:p w:rsidRDefault="00BF523D" w:rsidP="000E2D4A" w:rsidR="00BF523D" w:rsidRPr="001C640D">
      <w:pPr>
        <w:pStyle w:val="Tijeloteksta"/>
      </w:pPr>
    </w:p>
    <w:p w:rsidRDefault="00B66424" w:rsidP="000E2D4A" w:rsidR="00B66424">
      <w:pPr>
        <w:pStyle w:val="Tijeloteksta"/>
      </w:pPr>
    </w:p>
    <w:p w:rsidRDefault="00B66424" w:rsidP="000E2D4A" w:rsidR="00B66424">
      <w:pPr>
        <w:pStyle w:val="Tijeloteksta"/>
      </w:pPr>
    </w:p>
    <w:p w:rsidRDefault="00B66424" w:rsidP="000E2D4A" w:rsidR="00B66424">
      <w:pPr>
        <w:pStyle w:val="Tijeloteksta"/>
      </w:pPr>
    </w:p>
    <w:p w:rsidRDefault="00B66424" w:rsidP="000E2D4A" w:rsidR="00B66424">
      <w:pPr>
        <w:pStyle w:val="Tijeloteksta"/>
      </w:pPr>
    </w:p>
    <w:sectPr w:rsidR="00B66424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3549"/>
    <w:rsid w:val="000B0488"/>
    <w:rsid w:val="000E2D4A"/>
    <w:rsid w:val="0011057E"/>
    <w:rsid w:val="001C2BD9"/>
    <w:rsid w:val="001C640D"/>
    <w:rsid w:val="001F7FEF"/>
    <w:rsid w:val="002C0221"/>
    <w:rsid w:val="00330F84"/>
    <w:rsid w:val="00370875"/>
    <w:rsid w:val="003950DC"/>
    <w:rsid w:val="003A3659"/>
    <w:rsid w:val="003E20B7"/>
    <w:rsid w:val="00445446"/>
    <w:rsid w:val="004E5469"/>
    <w:rsid w:val="004F022B"/>
    <w:rsid w:val="0059633B"/>
    <w:rsid w:val="005C2C94"/>
    <w:rsid w:val="005D7A54"/>
    <w:rsid w:val="006265C5"/>
    <w:rsid w:val="00661F07"/>
    <w:rsid w:val="007A6843"/>
    <w:rsid w:val="007A7FD9"/>
    <w:rsid w:val="007B3F07"/>
    <w:rsid w:val="007E1191"/>
    <w:rsid w:val="00876457"/>
    <w:rsid w:val="00877B6E"/>
    <w:rsid w:val="008A756B"/>
    <w:rsid w:val="008B1137"/>
    <w:rsid w:val="008C4D21"/>
    <w:rsid w:val="00900561"/>
    <w:rsid w:val="009214EB"/>
    <w:rsid w:val="009F6F4D"/>
    <w:rsid w:val="00A3159D"/>
    <w:rsid w:val="00A94094"/>
    <w:rsid w:val="00B639DE"/>
    <w:rsid w:val="00B66424"/>
    <w:rsid w:val="00BC5EF0"/>
    <w:rsid w:val="00BE39EF"/>
    <w:rsid w:val="00BE5D6B"/>
    <w:rsid w:val="00BF523D"/>
    <w:rsid w:val="00CD0640"/>
    <w:rsid w:val="00CE6CFD"/>
    <w:rsid w:val="00D462BB"/>
    <w:rsid w:val="00DA2130"/>
    <w:rsid w:val="00DB027B"/>
    <w:rsid w:val="00E27217"/>
    <w:rsid w:val="00E41EB3"/>
    <w:rsid w:val="00E8265D"/>
    <w:rsid w:val="00F874BD"/>
    <w:rsid w:val="00FF3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semiHidden/>
    <w:locked/>
    <w:rsid w:val="003A3659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semiHidden/>
    <w:rsid w:val="00BF523D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8B1137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link w:val="Podnaslov"/>
    <w:rsid w:val="008B1137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F38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38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38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38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38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semiHidden/>
    <w:locked/>
    <w:rsid w:val="003A3659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semiHidden/>
    <w:rsid w:val="00BF523D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8B1137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link w:val="Podnaslov"/>
    <w:rsid w:val="008B1137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F38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38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38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38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38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1561</izvorni_sadrzaj>
    <derivirana_varijabla naziv="DomainObject.Predmet.Broj_1">1561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St-1561/2016</izvorni_sadrzaj>
    <derivirana_varijabla naziv="DomainObject.Predmet.OznakaBroj_1">St-1561/2016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Kudikamo d.o.o.</izvorni_sadrzaj>
    <derivirana_varijabla naziv="DomainObject.Predmet.ProtustrankaFormated_1">  Kudikamo d.o.o.</derivirana_varijabla>
  </DomainObject.Predmet.ProtustrankaFormated>
  <DomainObject.Predmet.ProtustrankaFormatedOIB>
    <izvorni_sadrzaj>  Kudikamo d.o.o., OIB 43289829474</izvorni_sadrzaj>
    <derivirana_varijabla naziv="DomainObject.Predmet.ProtustrankaFormatedOIB_1">  Kudikamo d.o.o., OIB 43289829474</derivirana_varijabla>
  </DomainObject.Predmet.ProtustrankaFormatedOIB>
  <DomainObject.Predmet.ProtustrankaFormatedWithAdress>
    <izvorni_sadrzaj> Kudikamo d.o.o., Ludbreška 31, 10000 Zagreb</izvorni_sadrzaj>
    <derivirana_varijabla naziv="DomainObject.Predmet.ProtustrankaFormatedWithAdress_1"> Kudikamo d.o.o., Ludbreška 31, 10000 Zagreb</derivirana_varijabla>
  </DomainObject.Predmet.ProtustrankaFormatedWithAdress>
  <DomainObject.Predmet.ProtustrankaFormatedWithAdressOIB>
    <izvorni_sadrzaj> Kudikamo d.o.o., OIB 43289829474, Ludbreška 31, 10000 Zagreb</izvorni_sadrzaj>
    <derivirana_varijabla naziv="DomainObject.Predmet.ProtustrankaFormatedWithAdressOIB_1"> Kudikamo d.o.o., OIB 43289829474, Ludbreška 31, 10000 Zagreb</derivirana_varijabla>
  </DomainObject.Predmet.ProtustrankaFormatedWithAdressOIB>
  <DomainObject.Predmet.ProtustrankaWithAdress>
    <izvorni_sadrzaj>Kudikamo d.o.o. Ludbreška 31, 10000 Zagreb</izvorni_sadrzaj>
    <derivirana_varijabla naziv="DomainObject.Predmet.ProtustrankaWithAdress_1">Kudikamo d.o.o. Ludbreška 31, 10000 Zagreb</derivirana_varijabla>
  </DomainObject.Predmet.ProtustrankaWithAdress>
  <DomainObject.Predmet.ProtustrankaWithAdressOIB>
    <izvorni_sadrzaj>Kudikamo d.o.o., OIB 43289829474, Ludbreška 31, 10000 Zagreb</izvorni_sadrzaj>
    <derivirana_varijabla naziv="DomainObject.Predmet.ProtustrankaWithAdressOIB_1">Kudikamo d.o.o., OIB 43289829474, Ludbreška 31, 10000 Zagreb</derivirana_varijabla>
  </DomainObject.Predmet.ProtustrankaWithAdressOIB>
  <DomainObject.Predmet.ProtustrankaNazivFormated>
    <izvorni_sadrzaj>Kudikamo d.o.o.</izvorni_sadrzaj>
    <derivirana_varijabla naziv="DomainObject.Predmet.ProtustrankaNazivFormated_1">Kudikamo d.o.o.</derivirana_varijabla>
  </DomainObject.Predmet.ProtustrankaNazivFormated>
  <DomainObject.Predmet.ProtustrankaNazivFormatedOIB>
    <izvorni_sadrzaj>Kudikamo d.o.o., OIB 43289829474</izvorni_sadrzaj>
    <derivirana_varijabla naziv="DomainObject.Predmet.ProtustrankaNazivFormatedOIB_1">Kudikamo d.o.o., OIB 43289829474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Tomislava Barbir; Kata Vidošušić</izvorni_sadrzaj>
    <derivirana_varijabla naziv="DomainObject.Predmet.StrankaFormated_1">  FINA Regionalni centar Zagreb; Tomislava Barbir; Kata Vidošušić</derivirana_varijabla>
  </DomainObject.Predmet.StrankaFormated>
  <DomainObject.Predmet.StrankaFormatedOIB>
    <izvorni_sadrzaj>  FINA Regionalni centar Zagreb, OIB 85821130368; Tomislava Barbir, OIB 83222176089; Kata Vidošušić, OIB 35662793112</izvorni_sadrzaj>
    <derivirana_varijabla naziv="DomainObject.Predmet.StrankaFormatedOIB_1">  FINA Regionalni centar Zagreb, OIB 85821130368; Tomislava Barbir, OIB 83222176089; Kata Vidošušić, OIB 35662793112</derivirana_varijabla>
  </DomainObject.Predmet.StrankaFormatedOIB>
  <DomainObject.Predmet.StrankaFormatedWithAdress>
    <izvorni_sadrzaj> FINA Regionalni centar Zagreb, Trg svibanjskih žrtava 1995. br. 1, 10000 Zagreb; Tomislava Barbir, Ludbreška 31, 10000 Zagreb; Kata Vidošušić, Blinja 11, 44250 Blinja</izvorni_sadrzaj>
    <derivirana_varijabla naziv="DomainObject.Predmet.StrankaFormatedWithAdress_1"> FINA Regionalni centar Zagreb, Trg svibanjskih žrtava 1995. br. 1, 10000 Zagreb; Tomislava Barbir, Ludbreška 31, 10000 Zagreb; Kata Vidošušić, Blinja 11, 44250 Blinja</derivirana_varijabla>
  </DomainObject.Predmet.StrankaFormatedWithAdress>
  <DomainObject.Predmet.StrankaFormatedWithAdressOIB>
    <izvorni_sadrzaj> FINA Regionalni centar Zagreb, OIB 85821130368, Trg svibanjskih žrtava 1995. br. 1, 10000 Zagreb; Tomislava Barbir, OIB 83222176089, Ludbreška 31, 10000 Zagreb; Kata Vidošušić, OIB 35662793112, Blinja 11, 44250 Blinja</izvorni_sadrzaj>
    <derivirana_varijabla naziv="DomainObject.Predmet.StrankaFormatedWithAdressOIB_1"> FINA Regionalni centar Zagreb, OIB 85821130368, Trg svibanjskih žrtava 1995. br. 1, 10000 Zagreb; Tomislava Barbir, OIB 83222176089, Ludbreška 31, 10000 Zagreb; Kata Vidošušić, OIB 35662793112, Blinja 11, 44250 Blinja</derivirana_varijabla>
  </DomainObject.Predmet.StrankaFormatedWithAdressOIB>
  <DomainObject.Predmet.StrankaWithAdress>
    <izvorni_sadrzaj>FINA Regionalni centar Zagreb Trg svibanjskih žrtava 1995. br. 1,10000 Zagreb,Tomislava Barbir Ludbreška 31,10000 Zagreb,Kata Vidošušić Blinja 11,44250 Blinja</izvorni_sadrzaj>
    <derivirana_varijabla naziv="DomainObject.Predmet.StrankaWithAdress_1">FINA Regionalni centar Zagreb Trg svibanjskih žrtava 1995. br. 1,10000 Zagreb,Tomislava Barbir Ludbreška 31,10000 Zagreb,Kata Vidošušić Blinja 11,44250 Blinja</derivirana_varijabla>
  </DomainObject.Predmet.StrankaWithAdress>
  <DomainObject.Predmet.StrankaWithAdressOIB>
    <izvorni_sadrzaj>FINA Regionalni centar Zagreb, OIB 85821130368, Trg svibanjskih žrtava 1995. br. 1,10000 Zagreb,Tomislava Barbir, OIB 83222176089, Ludbreška 31,10000 Zagreb,Kata Vidošušić, OIB 35662793112, Blinja 11,44250 Blinja</izvorni_sadrzaj>
    <derivirana_varijabla naziv="DomainObject.Predmet.StrankaWithAdressOIB_1">FINA Regionalni centar Zagreb, OIB 85821130368, Trg svibanjskih žrtava 1995. br. 1,10000 Zagreb,Tomislava Barbir, OIB 83222176089, Ludbreška 31,10000 Zagreb,Kata Vidošušić, OIB 35662793112, Blinja 11,44250 Blinja</derivirana_varijabla>
  </DomainObject.Predmet.StrankaWithAdressOIB>
  <DomainObject.Predmet.StrankaNazivFormated>
    <izvorni_sadrzaj>FINA Regionalni centar Zagreb,Tomislava Barbir,Kata Vidošušić</izvorni_sadrzaj>
    <derivirana_varijabla naziv="DomainObject.Predmet.StrankaNazivFormated_1">FINA Regionalni centar Zagreb,Tomislava Barbir,Kata Vidošušić</derivirana_varijabla>
  </DomainObject.Predmet.StrankaNazivFormated>
  <DomainObject.Predmet.StrankaNazivFormatedOIB>
    <izvorni_sadrzaj>FINA Regionalni centar Zagreb, OIB 85821130368,Tomislava Barbir, OIB 83222176089,Kata Vidošušić, OIB 35662793112</izvorni_sadrzaj>
    <derivirana_varijabla naziv="DomainObject.Predmet.StrankaNazivFormatedOIB_1">FINA Regionalni centar Zagreb, OIB 85821130368,Tomislava Barbir, OIB 83222176089,Kata Vidošušić, OIB 35662793112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Tomislava Barbir</item>
      <item>Kata Vidošušić</item>
    </izvorni_sadrzaj>
    <derivirana_varijabla naziv="DomainObject.Predmet.StrankaListFormated_1">
      <item>FINA Regionalni centar Zagreb</item>
      <item>Tomislava Barbir</item>
      <item>Kata Vidošušić</item>
    </derivirana_varijabla>
  </DomainObject.Predmet.StrankaListFormated>
  <DomainObject.Predmet.StrankaListFormatedOIB>
    <izvorni_sadrzaj>
      <item>FINA Regionalni centar Zagreb, OIB 85821130368</item>
      <item>Tomislava Barbir, OIB 83222176089</item>
      <item>Kata Vidošušić, OIB 35662793112</item>
    </izvorni_sadrzaj>
    <derivirana_varijabla naziv="DomainObject.Predmet.StrankaListFormatedOIB_1">
      <item>FINA Regionalni centar Zagreb, OIB 85821130368</item>
      <item>Tomislava Barbir, OIB 83222176089</item>
      <item>Kata Vidošušić, OIB 35662793112</item>
    </derivirana_varijabla>
  </DomainObject.Predmet.StrankaListFormatedOIB>
  <DomainObject.Predmet.StrankaListFormatedWithAdress>
    <izvorni_sadrzaj>
      <item>FINA Regionalni centar Zagreb, Trg svibanjskih žrtava 1995. br. 1, 10000 Zagreb</item>
      <item>Tomislava Barbir, Ludbreška 31, 10000 Zagreb</item>
      <item>Kata Vidošušić, Blinja 11, 44250 Blinja</item>
    </izvorni_sadrzaj>
    <derivirana_varijabla naziv="DomainObject.Predmet.StrankaListFormatedWithAdress_1">
      <item>FINA Regionalni centar Zagreb, Trg svibanjskih žrtava 1995. br. 1, 10000 Zagreb</item>
      <item>Tomislava Barbir, Ludbreška 31, 10000 Zagreb</item>
      <item>Kata Vidošušić, Blinja 11, 44250 Blinja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Tomislava Barbir, OIB 83222176089, Ludbreška 31, 10000 Zagreb</item>
      <item>Kata Vidošušić, OIB 35662793112, Blinja 11, 44250 Blinja</item>
    </izvorni_sadrzaj>
    <derivirana_varijabla naziv="DomainObject.Predmet.StrankaListFormatedWithAdressOIB_1">
      <item>FINA Regionalni centar Zagreb, OIB 85821130368, Trg svibanjskih žrtava 1995. br. 1, 10000 Zagreb</item>
      <item>Tomislava Barbir, OIB 83222176089, Ludbreška 31, 10000 Zagreb</item>
      <item>Kata Vidošušić, OIB 35662793112, Blinja 11, 44250 Blinja</item>
    </derivirana_varijabla>
  </DomainObject.Predmet.StrankaListFormatedWithAdressOIB>
  <DomainObject.Predmet.StrankaListNazivFormated>
    <izvorni_sadrzaj>
      <item>FINA Regionalni centar Zagreb</item>
      <item>Tomislava Barbir</item>
      <item>Kata Vidošušić</item>
    </izvorni_sadrzaj>
    <derivirana_varijabla naziv="DomainObject.Predmet.StrankaListNazivFormated_1">
      <item>FINA Regionalni centar Zagreb</item>
      <item>Tomislava Barbir</item>
      <item>Kata Vidošušić</item>
    </derivirana_varijabla>
  </DomainObject.Predmet.StrankaListNazivFormated>
  <DomainObject.Predmet.StrankaListNazivFormatedOIB>
    <izvorni_sadrzaj>
      <item>FINA Regionalni centar Zagreb, OIB 85821130368</item>
      <item>Tomislava Barbir, OIB 83222176089</item>
      <item>Kata Vidošušić, OIB 35662793112</item>
    </izvorni_sadrzaj>
    <derivirana_varijabla naziv="DomainObject.Predmet.StrankaListNazivFormatedOIB_1">
      <item>FINA Regionalni centar Zagreb, OIB 85821130368</item>
      <item>Tomislava Barbir, OIB 83222176089</item>
      <item>Kata Vidošušić, OIB 35662793112</item>
    </derivirana_varijabla>
  </DomainObject.Predmet.StrankaListNazivFormatedOIB>
  <DomainObject.Predmet.ProtuStrankaListFormated>
    <izvorni_sadrzaj>
      <item>Kudikamo d.o.o.</item>
    </izvorni_sadrzaj>
    <derivirana_varijabla naziv="DomainObject.Predmet.ProtuStrankaListFormated_1">
      <item>Kudikamo d.o.o.</item>
    </derivirana_varijabla>
  </DomainObject.Predmet.ProtuStrankaListFormated>
  <DomainObject.Predmet.ProtuStrankaListFormatedOIB>
    <izvorni_sadrzaj>
      <item>Kudikamo d.o.o., OIB 43289829474</item>
    </izvorni_sadrzaj>
    <derivirana_varijabla naziv="DomainObject.Predmet.ProtuStrankaListFormatedOIB_1">
      <item>Kudikamo d.o.o., OIB 43289829474</item>
    </derivirana_varijabla>
  </DomainObject.Predmet.ProtuStrankaListFormatedOIB>
  <DomainObject.Predmet.ProtuStrankaListFormatedWithAdress>
    <izvorni_sadrzaj>
      <item>Kudikamo d.o.o., Ludbreška 31, 10000 Zagreb</item>
    </izvorni_sadrzaj>
    <derivirana_varijabla naziv="DomainObject.Predmet.ProtuStrankaListFormatedWithAdress_1">
      <item>Kudikamo d.o.o., Ludbreška 31, 10000 Zagreb</item>
    </derivirana_varijabla>
  </DomainObject.Predmet.ProtuStrankaListFormatedWithAdress>
  <DomainObject.Predmet.ProtuStrankaListFormatedWithAdressOIB>
    <izvorni_sadrzaj>
      <item>Kudikamo d.o.o., OIB 43289829474, Ludbreška 31, 10000 Zagreb</item>
    </izvorni_sadrzaj>
    <derivirana_varijabla naziv="DomainObject.Predmet.ProtuStrankaListFormatedWithAdressOIB_1">
      <item>Kudikamo d.o.o., OIB 43289829474, Ludbreška 31, 10000 Zagreb</item>
    </derivirana_varijabla>
  </DomainObject.Predmet.ProtuStrankaListFormatedWithAdressOIB>
  <DomainObject.Predmet.ProtuStrankaListNazivFormated>
    <izvorni_sadrzaj>
      <item>Kudikamo d.o.o.</item>
    </izvorni_sadrzaj>
    <derivirana_varijabla naziv="DomainObject.Predmet.ProtuStrankaListNazivFormated_1">
      <item>Kudikamo d.o.o.</item>
    </derivirana_varijabla>
  </DomainObject.Predmet.ProtuStrankaListNazivFormated>
  <DomainObject.Predmet.ProtuStrankaListNazivFormatedOIB>
    <izvorni_sadrzaj>
      <item>Kudikamo d.o.o., OIB 43289829474</item>
    </izvorni_sadrzaj>
    <derivirana_varijabla naziv="DomainObject.Predmet.ProtuStrankaListNazivFormatedOIB_1">
      <item>Kudikamo d.o.o., OIB 43289829474</item>
    </derivirana_varijabla>
  </DomainObject.Predmet.ProtuStrankaListNazivFormatedOIB>
  <DomainObject.Predmet.OstaliListFormated>
    <izvorni_sadrzaj>
      <item>Tomislava Barbir</item>
      <item>Kata Vidošušić</item>
      <item>Raiffeisenbank Austria d.d.</item>
      <item>Županijsko državno odvjetništvo u Zagrebu</item>
      <item>RH, MF, Porezna uprava</item>
      <item>Ivica Vego</item>
      <item>FINA</item>
      <item>RH Ministarstvo pravosuđa</item>
    </izvorni_sadrzaj>
    <derivirana_varijabla naziv="DomainObject.Predmet.OstaliListFormated_1">
      <item>Tomislava Barbir</item>
      <item>Kata Vidošušić</item>
      <item>Raiffeisenbank Austria d.d.</item>
      <item>Županijsko državno odvjetništvo u Zagrebu</item>
      <item>RH, MF, Porezna uprava</item>
      <item>Ivica Vego</item>
      <item>FINA</item>
      <item>RH Ministarstvo pravosuđa</item>
    </derivirana_varijabla>
  </DomainObject.Predmet.OstaliListFormated>
  <DomainObject.Predmet.OstaliListFormatedOIB>
    <izvorni_sadrzaj>
      <item>Tomislava Barbir, OIB 83222176089</item>
      <item>Kata Vidošušić, OIB 35662793112</item>
      <item>Raiffeisenbank Austria d.d., OIB 53056966535</item>
      <item>Županijsko državno odvjetništvo u Zagrebu, OIB 16488001145</item>
      <item>RH, MF, Porezna uprava, OIB 18683136487</item>
      <item>Ivica Vego</item>
      <item>FINA, OIB 85821130368</item>
      <item>RH Ministarstvo pravosuđa, OIB 26635293339</item>
    </izvorni_sadrzaj>
    <derivirana_varijabla naziv="DomainObject.Predmet.OstaliListFormatedOIB_1">
      <item>Tomislava Barbir, OIB 83222176089</item>
      <item>Kata Vidošušić, OIB 35662793112</item>
      <item>Raiffeisenbank Austria d.d., OIB 53056966535</item>
      <item>Županijsko državno odvjetništvo u Zagrebu, OIB 16488001145</item>
      <item>RH, MF, Porezna uprava, OIB 18683136487</item>
      <item>Ivica Vego</item>
      <item>FINA, OIB 85821130368</item>
      <item>RH Ministarstvo pravosuđa, OIB 26635293339</item>
    </derivirana_varijabla>
  </DomainObject.Predmet.OstaliListFormatedOIB>
  <DomainObject.Predmet.OstaliListFormatedWithAdress>
    <izvorni_sadrzaj>
      <item>Tomislava Barbir, Ludbreška 31, 10000 Zagreb</item>
      <item>Kata Vidošušić, Blinja 11, 44250 Blinja</item>
      <item>Raiffeisenbank Austria d.d., Magazinska cesta 69, 10000 Zagreb</item>
      <item>Županijsko državno odvjetništvo u Zagrebu</item>
      <item>RH, MF, Porezna uprava, Av. Dubrovnik 32, 10000 Zagreb</item>
      <item>Ivica Vego, Stonska 7, 10000 Zagreb</item>
      <item>FINA, Ul. grada Vukovara 70, 10000 Zagreb</item>
      <item>RH Ministarstvo pravosuđa, Ul. grada Vukovara 49, 10000 Zagreb</item>
    </izvorni_sadrzaj>
    <derivirana_varijabla naziv="DomainObject.Predmet.OstaliListFormatedWithAdress_1">
      <item>Tomislava Barbir, Ludbreška 31, 10000 Zagreb</item>
      <item>Kata Vidošušić, Blinja 11, 44250 Blinja</item>
      <item>Raiffeisenbank Austria d.d., Magazinska cesta 69, 10000 Zagreb</item>
      <item>Županijsko državno odvjetništvo u Zagrebu</item>
      <item>RH, MF, Porezna uprava, Av. Dubrovnik 32, 10000 Zagreb</item>
      <item>Ivica Vego, Stonska 7, 10000 Zagreb</item>
      <item>FINA, Ul. grada Vukovara 70, 10000 Zagreb</item>
      <item>RH Ministarstvo pravosuđa, Ul. grada Vukovara 49, 10000 Zagreb</item>
    </derivirana_varijabla>
  </DomainObject.Predmet.OstaliListFormatedWithAdress>
  <DomainObject.Predmet.OstaliListFormatedWithAdressOIB>
    <izvorni_sadrzaj>
      <item>Tomislava Barbir, OIB 83222176089, Ludbreška 31, 10000 Zagreb</item>
      <item>Kata Vidošušić, OIB 35662793112, Blinja 11, 44250 Blinja</item>
      <item>Raiffeisenbank Austria d.d., OIB 53056966535, Magazinska cesta 69, 10000 Zagreb</item>
      <item>Županijsko državno odvjetništvo u Zagrebu, OIB 16488001145</item>
      <item>RH, MF, Porezna uprava, OIB 18683136487, Av. Dubrovnik 32, 10000 Zagreb</item>
      <item>Ivica Vego, Stonska 7, 10000 Zagreb</item>
      <item>FINA, OIB 85821130368, Ul. grada Vukovara 70, 10000 Zagreb</item>
      <item>RH Ministarstvo pravosuđa, OIB 26635293339, Ul. grada Vukovara 49, 10000 Zagreb</item>
    </izvorni_sadrzaj>
    <derivirana_varijabla naziv="DomainObject.Predmet.OstaliListFormatedWithAdressOIB_1">
      <item>Tomislava Barbir, OIB 83222176089, Ludbreška 31, 10000 Zagreb</item>
      <item>Kata Vidošušić, OIB 35662793112, Blinja 11, 44250 Blinja</item>
      <item>Raiffeisenbank Austria d.d., OIB 53056966535, Magazinska cesta 69, 10000 Zagreb</item>
      <item>Županijsko državno odvjetništvo u Zagrebu, OIB 16488001145</item>
      <item>RH, MF, Porezna uprava, OIB 18683136487, Av. Dubrovnik 32, 10000 Zagreb</item>
      <item>Ivica Vego, Stonska 7, 10000 Zagreb</item>
      <item>FINA, OIB 85821130368, Ul. grada Vukovara 70, 10000 Zagreb</item>
      <item>RH Ministarstvo pravosuđa, OIB 26635293339, Ul. grada Vukovara 49, 10000 Zagreb</item>
    </derivirana_varijabla>
  </DomainObject.Predmet.OstaliListFormatedWithAdressOIB>
  <DomainObject.Predmet.OstaliListNazivFormated>
    <izvorni_sadrzaj>
      <item>Tomislava Barbir</item>
      <item>Kata Vidošušić</item>
      <item>Raiffeisenbank Austria d.d.</item>
      <item>Županijsko državno odvjetništvo u Zagrebu</item>
      <item>RH, MF, Porezna uprava</item>
      <item>Ivica Vego</item>
      <item>FINA</item>
      <item>RH Ministarstvo pravosuđa</item>
    </izvorni_sadrzaj>
    <derivirana_varijabla naziv="DomainObject.Predmet.OstaliListNazivFormated_1">
      <item>Tomislava Barbir</item>
      <item>Kata Vidošušić</item>
      <item>Raiffeisenbank Austria d.d.</item>
      <item>Županijsko državno odvjetništvo u Zagrebu</item>
      <item>RH, MF, Porezna uprava</item>
      <item>Ivica Vego</item>
      <item>FINA</item>
      <item>RH Ministarstvo pravosuđa</item>
    </derivirana_varijabla>
  </DomainObject.Predmet.OstaliListNazivFormated>
  <DomainObject.Predmet.OstaliListNazivFormatedOIB>
    <izvorni_sadrzaj>
      <item>Tomislava Barbir, OIB 83222176089</item>
      <item>Kata Vidošušić, OIB 35662793112</item>
      <item>Raiffeisenbank Austria d.d., OIB 53056966535</item>
      <item>Županijsko državno odvjetništvo u Zagrebu, OIB 16488001145</item>
      <item>RH, MF, Porezna uprava, OIB 18683136487</item>
      <item>Ivica Vego</item>
      <item>FINA, OIB 85821130368</item>
      <item>RH Ministarstvo pravosuđa, OIB 26635293339</item>
    </izvorni_sadrzaj>
    <derivirana_varijabla naziv="DomainObject.Predmet.OstaliListNazivFormatedOIB_1">
      <item>Tomislava Barbir, OIB 83222176089</item>
      <item>Kata Vidošušić, OIB 35662793112</item>
      <item>Raiffeisenbank Austria d.d., OIB 53056966535</item>
      <item>Županijsko državno odvjetništvo u Zagrebu, OIB 16488001145</item>
      <item>RH, MF, Porezna uprava, OIB 18683136487</item>
      <item>Ivica Vego</item>
      <item>FINA, OIB 85821130368</item>
      <item>RH 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Kudikamo d.o.o.</izvorni_sadrzaj>
    <derivirana_varijabla naziv="DomainObject.Predmet.ProtustrankaIDrugi_1">Kudikamo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Kudikamo d.o.o., OIB 43289829474, Ludbreška 31, 10000 Zagreb</izvorni_sadrzaj>
    <derivirana_varijabla naziv="DomainObject.Predmet.ProtustrankaIDrugiAdressOIB_1">Kudikamo d.o.o., OIB 43289829474, Ludbreška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Kudikamo d.o.o.</item>
      <item>Tomislava Barbir</item>
      <item>Kata Vidošušić</item>
      <item>Raiffeisenbank Austria d.d.</item>
      <item>Tomislava Barbir</item>
      <item>Kata Vidošušić</item>
      <item>Županijsko državno odvjetništvo u Zagrebu</item>
      <item>RH, MF, Porezna uprava</item>
      <item>Ivica Vego</item>
      <item>FINA</item>
      <item>RH Ministarstvo pravosuđa</item>
    </izvorni_sadrzaj>
    <derivirana_varijabla naziv="DomainObject.Predmet.SudioniciListNaziv_1">
      <item>FINA Regionalni centar Zagreb</item>
      <item>Kudikamo d.o.o.</item>
      <item>Tomislava Barbir</item>
      <item>Kata Vidošušić</item>
      <item>Raiffeisenbank Austria d.d.</item>
      <item>Tomislava Barbir</item>
      <item>Kata Vidošušić</item>
      <item>Županijsko državno odvjetništvo u Zagrebu</item>
      <item>RH, MF, Porezna uprava</item>
      <item>Ivica Vego</item>
      <item>FINA</item>
      <item>RH Ministarstvo pravosuđa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Kudikamo d.o.o., OIB 43289829474, Ludbreška 31,10000 Zagreb</item>
      <item>Tomislava Barbir, OIB 83222176089, Ludbreška 31,10000 Zagreb</item>
      <item>Kata Vidošušić, OIB 35662793112, Blinja 11,44250 Blinja</item>
      <item>Raiffeisenbank Austria d.d., OIB 53056966535, Magazinska cesta 69,10000 Zagreb</item>
      <item>Tomislava Barbir, OIB 83222176089, Ludbreška 31,10000 Zagreb</item>
      <item>Kata Vidošušić, OIB 35662793112, Blinja 11,44250 Blinja</item>
      <item>Županijsko državno odvjetništvo u Zagrebu, OIB 16488001145</item>
      <item>RH, MF, Porezna uprava, OIB 18683136487, Av. Dubrovnik 32,10000 Zagreb</item>
      <item>Ivica Vego, Stonska 7,10000 Zagreb</item>
      <item>FINA, OIB 85821130368, Ul. grada Vukovara 70,10000 Zagreb</item>
      <item>RH Ministarstvo pravosuđa, OIB 26635293339, Ul. grada Vukovara 49,10000 Zagreb</item>
    </izvorni_sadrzaj>
    <derivirana_varijabla naziv="DomainObject.Predmet.SudioniciListAdressOIB_1">
      <item>FINA Regionalni centar Zagreb, OIB 85821130368, Trg svibanjskih žrtava 1995. br. 1,10000 Zagreb</item>
      <item>Kudikamo d.o.o., OIB 43289829474, Ludbreška 31,10000 Zagreb</item>
      <item>Tomislava Barbir, OIB 83222176089, Ludbreška 31,10000 Zagreb</item>
      <item>Kata Vidošušić, OIB 35662793112, Blinja 11,44250 Blinja</item>
      <item>Raiffeisenbank Austria d.d., OIB 53056966535, Magazinska cesta 69,10000 Zagreb</item>
      <item>Tomislava Barbir, OIB 83222176089, Ludbreška 31,10000 Zagreb</item>
      <item>Kata Vidošušić, OIB 35662793112, Blinja 11,44250 Blinja</item>
      <item>Županijsko državno odvjetništvo u Zagrebu, OIB 16488001145</item>
      <item>RH, MF, Porezna uprava, OIB 18683136487, Av. Dubrovnik 32,10000 Zagreb</item>
      <item>Ivica Vego, Stonska 7,10000 Zagreb</item>
      <item>FINA, OIB 85821130368, Ul. grada Vukovara 70,10000 Zagreb</item>
      <item>RH Ministarstvo pravosuđa, OIB 26635293339, Ul.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43289829474</item>
      <item>, OIB 83222176089</item>
      <item>, OIB 35662793112</item>
      <item>, OIB 53056966535</item>
      <item>, OIB 83222176089</item>
      <item>, OIB 35662793112</item>
      <item>, OIB 16488001145</item>
      <item>, OIB 18683136487</item>
      <item>, OIB null</item>
      <item>, OIB 85821130368</item>
      <item>, OIB 26635293339</item>
    </izvorni_sadrzaj>
    <derivirana_varijabla naziv="DomainObject.Predmet.SudioniciListNazivOIB_1">
      <item>, OIB 85821130368</item>
      <item>, OIB 43289829474</item>
      <item>, OIB 83222176089</item>
      <item>, OIB 35662793112</item>
      <item>, OIB 53056966535</item>
      <item>, OIB 83222176089</item>
      <item>, OIB 35662793112</item>
      <item>, OIB 16488001145</item>
      <item>, OIB 18683136487</item>
      <item>, OIB null</item>
      <item>, OIB 85821130368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194</properties:Words>
  <properties:Characters>1041</properties:Characters>
  <properties:Lines>43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2017-10-11T08:54:00Z</dcterms:created>
  <dc:creator>nmarkovic</dc:creator>
  <cp:lastModifiedBy>Jadranka Zelić</cp:lastModifiedBy>
  <cp:lastPrinted>2017-10-11T08:54:00Z</cp:lastPrinted>
  <dcterms:modified xmlns:xsi="http://www.w3.org/2001/XMLSchema-instance" xsi:type="dcterms:W3CDTF">2017-10-11T08:54:00Z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