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6fbc" w14:paraId="e946fbc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DC228A">
        <w:t>10</w:t>
      </w:r>
      <w:r w:rsidR="00C572D2">
        <w:t xml:space="preserve">. </w:t>
      </w:r>
      <w:r w:rsidR="0059024B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C228A">
        <w:t>DIGNITAS j.d.o.o., Zadar, Ive Vojnovića 4, OIB:13368060826</w:t>
      </w:r>
      <w:r w:rsidR="0039437A" w:rsidRPr="0039437A">
        <w:t>,</w:t>
      </w:r>
      <w:r w:rsidR="00EF3F9E">
        <w:t xml:space="preserve"> </w:t>
      </w:r>
      <w:r w:rsidR="00DC228A">
        <w:t>16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C228A">
        <w:t>DIGNITAS j.d.o.o., Zadar, Ive Vojnovića 4, OIB:13368060826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59024B">
        <w:t>1</w:t>
      </w:r>
      <w:r w:rsidR="00DC228A">
        <w:t>6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13,50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C228A">
        <w:t>Dubravka Stašić iz Rijeke</w:t>
      </w:r>
      <w:r w:rsidR="00DC228A" w:rsidRPr="00062422">
        <w:t>,</w:t>
      </w:r>
      <w:r w:rsidR="00DC228A">
        <w:t xml:space="preserve"> Vatroslava Lisinskog 2, </w:t>
      </w:r>
      <w:r w:rsidR="00DC228A" w:rsidRPr="00062422">
        <w:t>OIB:</w:t>
      </w:r>
      <w:r w:rsidR="00DC228A">
        <w:t>23303100671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C228A">
        <w:t>DIGNITAS j.d.o.o., Zadar, Ive Vojnovića 4, OIB:13368060826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DC228A">
        <w:t>10</w:t>
      </w:r>
      <w:r w:rsidR="00C572D2">
        <w:t xml:space="preserve">. </w:t>
      </w:r>
      <w:r w:rsidR="0059024B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DC228A">
        <w:t>8</w:t>
      </w:r>
      <w:r w:rsidR="0079567A" w:rsidRPr="00EF3F9E">
        <w:t>.</w:t>
      </w:r>
      <w:r w:rsidR="00E34074">
        <w:t xml:space="preserve"> </w:t>
      </w:r>
      <w:r w:rsidR="00C509EF">
        <w:t xml:space="preserve">studenog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DC228A">
        <w:t>12.923,03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DC228A">
        <w:t xml:space="preserve">Societe Generale – Splitska banka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C228A">
        <w:t>14</w:t>
      </w:r>
      <w:r w:rsidR="00131DF8">
        <w:t xml:space="preserve">. </w:t>
      </w:r>
      <w:r w:rsidR="0059024B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C228A">
        <w:t>16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DC228A">
        <w:t xml:space="preserve">17.030,49 </w:t>
      </w:r>
      <w:r w:rsidR="00EF3F9E">
        <w:t xml:space="preserve">kuna </w:t>
      </w:r>
      <w:r w:rsidR="00EE0861">
        <w:t xml:space="preserve">u neprekinutom razdoblju od </w:t>
      </w:r>
      <w:r w:rsidR="00DC228A">
        <w:t>247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</w:t>
      </w:r>
      <w:r w:rsidR="00DC228A">
        <w:t>6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C509EF" w:rsidP="00DC228A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C509EF" w:rsidP="00DC228A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40FE9" w:rsidP="008B137E" w:rsidR="00640FE9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C509EF" w:rsidP="00F3159A" w:rsidR="00C509EF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24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C228A">
      <w:t xml:space="preserve">Poslovni broj: 5 </w:t>
    </w:r>
    <w:r w:rsidR="00DC228A" w:rsidRPr="008C3132">
      <w:t>St-</w:t>
    </w:r>
    <w:r w:rsidR="00DC228A">
      <w:t>1123/16-10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C228A">
      <w:t>1123</w:t>
    </w:r>
    <w:r>
      <w:t>/16-1</w:t>
    </w:r>
    <w:r w:rsidR="00C509EF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429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4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4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DIGNITAS j.d.o.o. za trgovinu, turizam i ugostiteljstvo</izvorni_sadrzaj>
    <derivirana_varijabla naziv="DomainObject.Predmet.ProtustrankaFormated_1">  DIGNITAS j.d.o.o. za trgovinu, turizam i ugostiteljstvo</derivirana_varijabla>
  </DomainObject.Predmet.ProtustrankaFormated>
  <DomainObject.Predmet.ProtustrankaFormatedOIB>
    <izvorni_sadrzaj>  DIGNITAS j.d.o.o. za trgovinu, turizam i ugostiteljstvo, OIB 13368060826</izvorni_sadrzaj>
    <derivirana_varijabla naziv="DomainObject.Predmet.ProtustrankaFormatedOIB_1">  DIGNITAS j.d.o.o. za trgovinu, turizam i ugostiteljstvo, OIB 13368060826</derivirana_varijabla>
  </DomainObject.Predmet.ProtustrankaFormatedOIB>
  <DomainObject.Predmet.ProtustrankaFormatedWithAdress>
    <izvorni_sadrzaj> DIGNITAS j.d.o.o. za trgovinu, turizam i ugostiteljstvo, Ive Vojnovića 4, 23000 Zadar</izvorni_sadrzaj>
    <derivirana_varijabla naziv="DomainObject.Predmet.ProtustrankaFormatedWithAdress_1"> DIGNITAS j.d.o.o. za trgovinu, turizam i ugostiteljstvo, Ive Vojnovića 4, 23000 Zadar</derivirana_varijabla>
  </DomainObject.Predmet.ProtustrankaFormatedWithAdress>
  <DomainObject.Predmet.ProtustrankaFormatedWithAdressOIB>
    <izvorni_sadrzaj> DIGNITAS j.d.o.o. za trgovinu, turizam i ugostiteljstvo, OIB 13368060826, Ive Vojnovića 4, 23000 Zadar</izvorni_sadrzaj>
    <derivirana_varijabla naziv="DomainObject.Predmet.ProtustrankaFormatedWithAdressOIB_1"> DIGNITAS j.d.o.o. za trgovinu, turizam i ugostiteljstvo, OIB 13368060826, Ive Vojnovića 4, 23000 Zadar</derivirana_varijabla>
  </DomainObject.Predmet.ProtustrankaFormatedWithAdressOIB>
  <DomainObject.Predmet.ProtustrankaWithAdress>
    <izvorni_sadrzaj>DIGNITAS j.d.o.o. za trgovinu, turizam i ugostiteljstvo Ive Vojnovića 4, 23000 Zadar</izvorni_sadrzaj>
    <derivirana_varijabla naziv="DomainObject.Predmet.ProtustrankaWithAdress_1">DIGNITAS j.d.o.o. za trgovinu, turizam i ugostiteljstvo Ive Vojnovića 4, 23000 Zadar</derivirana_varijabla>
  </DomainObject.Predmet.ProtustrankaWithAdress>
  <DomainObject.Predmet.ProtustrankaWithAdressOIB>
    <izvorni_sadrzaj>DIGNITAS j.d.o.o. za trgovinu, turizam i ugostiteljstvo, OIB 13368060826, Ive Vojnovića 4, 23000 Zadar</izvorni_sadrzaj>
    <derivirana_varijabla naziv="DomainObject.Predmet.ProtustrankaWithAdressOIB_1">DIGNITAS j.d.o.o. za trgovinu, turizam i ugostiteljstvo, OIB 13368060826, Ive Vojnovića 4, 23000 Zadar</derivirana_varijabla>
  </DomainObject.Predmet.ProtustrankaWithAdressOIB>
  <DomainObject.Predmet.ProtustrankaNazivFormated>
    <izvorni_sadrzaj>DIGNITAS j.d.o.o. za trgovinu, turizam i ugostiteljstvo</izvorni_sadrzaj>
    <derivirana_varijabla naziv="DomainObject.Predmet.ProtustrankaNazivFormated_1">DIGNITAS j.d.o.o. za trgovinu, turizam i ugostiteljstvo</derivirana_varijabla>
  </DomainObject.Predmet.ProtustrankaNazivFormated>
  <DomainObject.Predmet.ProtustrankaNazivFormatedOIB>
    <izvorni_sadrzaj>DIGNITAS j.d.o.o. za trgovinu, turizam i ugostiteljstvo, OIB 13368060826</izvorni_sadrzaj>
    <derivirana_varijabla naziv="DomainObject.Predmet.ProtustrankaNazivFormatedOIB_1">DIGNITAS j.d.o.o. za trgovinu, turizam i ugostiteljstvo, OIB 13368060826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12923.03</izvorni_sadrzaj>
    <derivirana_varijabla naziv="DomainObject.Predmet.TrenutnaVrijednost_1">12923.03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DIGNITAS j.d.o.o. za trgovinu, turizam i ugostiteljstvo</item>
    </izvorni_sadrzaj>
    <derivirana_varijabla naziv="DomainObject.Predmet.ProtuStrankaListFormated_1">
      <item>DIGNITAS j.d.o.o. za trgovinu, turizam i ugostiteljstvo</item>
    </derivirana_varijabla>
  </DomainObject.Predmet.ProtuStrankaListFormated>
  <DomainObject.Predmet.ProtuStrankaListFormatedOIB>
    <izvorni_sadrzaj>
      <item>DIGNITAS j.d.o.o. za trgovinu, turizam i ugostiteljstvo, OIB 13368060826</item>
    </izvorni_sadrzaj>
    <derivirana_varijabla naziv="DomainObject.Predmet.ProtuStrankaListFormatedOIB_1">
      <item>DIGNITAS j.d.o.o. za trgovinu, turizam i ugostiteljstvo, OIB 13368060826</item>
    </derivirana_varijabla>
  </DomainObject.Predmet.ProtuStrankaListFormatedOIB>
  <DomainObject.Predmet.ProtuStrankaListFormatedWithAdress>
    <izvorni_sadrzaj>
      <item>DIGNITAS j.d.o.o. za trgovinu, turizam i ugostiteljstvo, Ive Vojnovića 4, 23000 Zadar</item>
    </izvorni_sadrzaj>
    <derivirana_varijabla naziv="DomainObject.Predmet.ProtuStrankaListFormatedWithAdress_1">
      <item>DIGNITAS j.d.o.o. za trgovinu, turizam i ugostiteljstvo, Ive Vojnovića 4, 23000 Zadar</item>
    </derivirana_varijabla>
  </DomainObject.Predmet.ProtuStrankaListFormatedWithAdress>
  <DomainObject.Predmet.ProtuStrankaListFormatedWithAdressOIB>
    <izvorni_sadrzaj>
      <item>DIGNITAS j.d.o.o. za trgovinu, turizam i ugostiteljstvo, OIB 13368060826, Ive Vojnovića 4, 23000 Zadar</item>
    </izvorni_sadrzaj>
    <derivirana_varijabla naziv="DomainObject.Predmet.ProtuStrankaListFormatedWithAdressOIB_1">
      <item>DIGNITAS j.d.o.o. za trgovinu, turizam i ugostiteljstvo, OIB 13368060826, Ive Vojnovića 4, 23000 Zadar</item>
    </derivirana_varijabla>
  </DomainObject.Predmet.ProtuStrankaListFormatedWithAdressOIB>
  <DomainObject.Predmet.ProtuStrankaListNazivFormated>
    <izvorni_sadrzaj>
      <item>DIGNITAS j.d.o.o. za trgovinu, turizam i ugostiteljstvo</item>
    </izvorni_sadrzaj>
    <derivirana_varijabla naziv="DomainObject.Predmet.ProtuStrankaListNazivFormated_1">
      <item>DIGNITAS j.d.o.o. za trgovinu, turizam i ugostiteljstvo</item>
    </derivirana_varijabla>
  </DomainObject.Predmet.ProtuStrankaListNazivFormated>
  <DomainObject.Predmet.ProtuStrankaListNazivFormatedOIB>
    <izvorni_sadrzaj>
      <item>DIGNITAS j.d.o.o. za trgovinu, turizam i ugostiteljstvo, OIB 13368060826</item>
    </izvorni_sadrzaj>
    <derivirana_varijabla naziv="DomainObject.Predmet.ProtuStrankaListNazivFormatedOIB_1">
      <item>DIGNITAS j.d.o.o. za trgovinu, turizam i ugostiteljstvo, OIB 13368060826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DIGNITAS j.d.o.o. za trgovinu, turizam i ugostiteljstvo</izvorni_sadrzaj>
    <derivirana_varijabla naziv="DomainObject.Predmet.ProtustrankaIDrugi_1">DIGNITAS j.d.o.o. za trgovinu, turizam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DIGNITAS j.d.o.o. za trgovinu, turizam i ugostiteljstvo, OIB 13368060826, Ive Vojnovića 4, 23000 Zadar</izvorni_sadrzaj>
    <derivirana_varijabla naziv="DomainObject.Predmet.ProtustrankaIDrugiAdressOIB_1">DIGNITAS j.d.o.o. za trgovinu, turizam i ugostiteljstvo, OIB 13368060826,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DIGNITAS j.d.o.o. za trgovinu, turizam i ugostiteljstvo</item>
    </izvorni_sadrzaj>
    <derivirana_varijabla naziv="DomainObject.Predmet.SudioniciListNaziv_1">
      <item>Financijska agencija</item>
      <item>DIGNITAS j.d.o.o. za trgovinu, turizam i ugostiteljstvo</item>
    </derivirana_varijabla>
  </DomainObject.Predmet.SudioniciListNaziv>
  <DomainObject.Predmet.SudioniciListAdressOIB>
    <izvorni_sadrzaj>
      <item>Financijska agencija, OIB 85821130368, Ivana Danila 4,23000 Zadar</item>
      <item>DIGNITAS j.d.o.o. za trgovinu, turizam i ugostiteljstvo, OIB 13368060826, Ive Vojnovića 4,23000 Zadar</item>
    </izvorni_sadrzaj>
    <derivirana_varijabla naziv="DomainObject.Predmet.SudioniciListAdressOIB_1">
      <item>Financijska agencija, OIB 85821130368, Ivana Danila 4,23000 Zadar</item>
      <item>DIGNITAS j.d.o.o. za trgovinu, turizam i ugostiteljstvo, OIB 13368060826,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13368060826</item>
    </izvorni_sadrzaj>
    <derivirana_varijabla naziv="DomainObject.Predmet.SudioniciListNazivOIB_1">
      <item>, OIB 85821130368</item>
      <item>, OIB 13368060826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839D5-E081-4722-97DB-C8626751BC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996</properties:Words>
  <properties:Characters>5406</properties:Characters>
  <properties:Lines>127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2017-03-16T12:31:00Z</dcterms:created>
  <dc:creator>Administrator</dc:creator>
  <cp:lastModifiedBy>Krešimir Torbarina</cp:lastModifiedBy>
  <cp:lastPrinted>2017-03-16T12:31:00Z</cp:lastPrinted>
  <dcterms:modified xmlns:xsi="http://www.w3.org/2001/XMLSchema-instance" xsi:type="dcterms:W3CDTF">2017-03-16T12:34:00Z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