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54fa" w14:paraId="d0854fa" w:rsidRDefault="00200C4A" w:rsidP="001C3743" w:rsidR="00200C4A">
      <w:pPr>
        <w15:collapsed w:val="false"/>
      </w:pPr>
      <w:bookmarkStart w:name="_GoBack" w:id="0"/>
      <w:bookmarkEnd w:id="0"/>
    </w:p>
    <w:p w:rsidRDefault="00200C4A" w:rsidP="001C3743" w:rsidR="00D50333">
      <w:r>
        <w:rPr>
          <w:noProof/>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D50333" w:rsidP="00D50333" w:rsidR="00D50333">
      <w:r>
        <w:t>REPUBLIKA HRVATSKA</w:t>
      </w:r>
    </w:p>
    <w:p w:rsidRDefault="00D50333" w:rsidP="00D50333" w:rsidR="00D50333">
      <w:r>
        <w:t xml:space="preserve">TRGOVAČKI SUD U ZAGREBU </w:t>
      </w:r>
    </w:p>
    <w:p w:rsidRDefault="00D50333" w:rsidP="00D50333" w:rsidR="00D50333">
      <w:r>
        <w:t xml:space="preserve">Zagreb, </w:t>
      </w:r>
      <w:proofErr w:type="spellStart"/>
      <w:r>
        <w:t>Amruševa</w:t>
      </w:r>
      <w:proofErr w:type="spellEnd"/>
      <w:r>
        <w:t xml:space="preserve"> 2/II</w:t>
      </w:r>
    </w:p>
    <w:p w:rsidRDefault="00D50333" w:rsidP="00D50333" w:rsidR="00D50333">
      <w:r>
        <w:t xml:space="preserve">                                                                                                 </w:t>
      </w:r>
      <w:r>
        <w:tab/>
      </w:r>
      <w:r>
        <w:tab/>
      </w:r>
      <w:smartTag w:element="metricconverter" w:uri="urn:schemas-microsoft-com:office:smarttags">
        <w:smartTagPr>
          <w:attr w:val="12 St" w:name="ProductID"/>
        </w:smartTagPr>
        <w:r>
          <w:t>12 St</w:t>
        </w:r>
      </w:smartTag>
      <w:r>
        <w:t xml:space="preserve"> 1177/2013</w:t>
      </w:r>
    </w:p>
    <w:p w:rsidRDefault="00D50333" w:rsidP="00D50333" w:rsidR="00D50333"/>
    <w:p w:rsidRDefault="00D50333" w:rsidP="00D50333" w:rsidR="00D50333">
      <w:pPr>
        <w:jc w:val="center"/>
      </w:pPr>
      <w:r>
        <w:t>Z  A  K  LJ  U  Č  A  K</w:t>
      </w:r>
    </w:p>
    <w:p w:rsidRDefault="00D50333" w:rsidP="00D50333" w:rsidR="00D50333">
      <w:pPr>
        <w:jc w:val="center"/>
      </w:pPr>
    </w:p>
    <w:p w:rsidRDefault="00D50333" w:rsidP="00D50333" w:rsidR="00D50333">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27. listopada 2016. godine,</w:t>
      </w:r>
    </w:p>
    <w:p w:rsidRDefault="00D50333" w:rsidP="00D50333" w:rsidR="00D50333">
      <w:pPr>
        <w:jc w:val="both"/>
      </w:pPr>
    </w:p>
    <w:p w:rsidRDefault="00D50333" w:rsidP="00D50333" w:rsidR="00D50333">
      <w:pPr>
        <w:jc w:val="center"/>
      </w:pPr>
      <w:r>
        <w:t xml:space="preserve">z  a  k  </w:t>
      </w:r>
      <w:proofErr w:type="spellStart"/>
      <w:r>
        <w:t>lj</w:t>
      </w:r>
      <w:proofErr w:type="spellEnd"/>
      <w:r>
        <w:t xml:space="preserve">  u  č  i  o      j   e</w:t>
      </w:r>
    </w:p>
    <w:p w:rsidRDefault="00D50333" w:rsidP="00D50333" w:rsidR="00D50333">
      <w:pPr>
        <w:jc w:val="both"/>
      </w:pPr>
    </w:p>
    <w:p w:rsidRDefault="00D50333" w:rsidP="00D50333" w:rsidR="00D50333">
      <w:pPr>
        <w:jc w:val="both"/>
      </w:pPr>
      <w:r>
        <w:t xml:space="preserve">      I   Nalaže se računovodstvu suda da sa depozitnog računa suda u ovom predmetu uplaćeni iznos jamčevine</w:t>
      </w:r>
    </w:p>
    <w:p w:rsidRDefault="00287CB9" w:rsidP="00D50333" w:rsidR="00D50333">
      <w:pPr>
        <w:pStyle w:val="Odlomakpopisa"/>
        <w:numPr>
          <w:ilvl w:val="0"/>
          <w:numId w:val="11"/>
        </w:numPr>
        <w:jc w:val="both"/>
      </w:pPr>
      <w:r>
        <w:t>u  visini od 600,00 (</w:t>
      </w:r>
      <w:proofErr w:type="spellStart"/>
      <w:r w:rsidR="00D50333">
        <w:t>šestokn</w:t>
      </w:r>
      <w:proofErr w:type="spellEnd"/>
      <w:r w:rsidR="00D50333">
        <w:t xml:space="preserve">) kn za Bruno </w:t>
      </w:r>
      <w:proofErr w:type="spellStart"/>
      <w:r w:rsidR="00D50333">
        <w:t>Ručević</w:t>
      </w:r>
      <w:proofErr w:type="spellEnd"/>
      <w:r w:rsidR="00D50333">
        <w:t xml:space="preserve"> iz Zagreba, Ulica Ivana Kukuljevića 2 vrati na račun uplatitelja ,</w:t>
      </w:r>
    </w:p>
    <w:p w:rsidRDefault="00287CB9" w:rsidP="00D50333" w:rsidR="00D50333">
      <w:pPr>
        <w:pStyle w:val="Odlomakpopisa"/>
        <w:numPr>
          <w:ilvl w:val="0"/>
          <w:numId w:val="11"/>
        </w:numPr>
        <w:jc w:val="both"/>
      </w:pPr>
      <w:r>
        <w:t>u visini od  61.100,00 (</w:t>
      </w:r>
      <w:proofErr w:type="spellStart"/>
      <w:r w:rsidR="00D50333">
        <w:t>šezdesetjednatisućastokn</w:t>
      </w:r>
      <w:proofErr w:type="spellEnd"/>
      <w:r w:rsidR="00D50333">
        <w:t xml:space="preserve">) za Nada </w:t>
      </w:r>
      <w:proofErr w:type="spellStart"/>
      <w:r w:rsidR="00D50333">
        <w:t>Ivrlač</w:t>
      </w:r>
      <w:proofErr w:type="spellEnd"/>
      <w:r w:rsidR="00D50333">
        <w:t xml:space="preserve"> iz Zagreba, </w:t>
      </w:r>
      <w:proofErr w:type="spellStart"/>
      <w:r w:rsidR="00D50333">
        <w:t>Gospočak</w:t>
      </w:r>
      <w:proofErr w:type="spellEnd"/>
      <w:r w:rsidR="00D50333">
        <w:t xml:space="preserve"> 20  vrati na račun uplatitelja,</w:t>
      </w:r>
    </w:p>
    <w:p w:rsidRDefault="00D50333" w:rsidP="00D50333" w:rsidR="00D50333">
      <w:pPr>
        <w:pStyle w:val="Odlomakpopisa"/>
        <w:numPr>
          <w:ilvl w:val="0"/>
          <w:numId w:val="11"/>
        </w:numPr>
        <w:jc w:val="both"/>
      </w:pPr>
      <w:r>
        <w:t>u visini od  41.300,00 (</w:t>
      </w:r>
      <w:proofErr w:type="spellStart"/>
      <w:r>
        <w:t>četerdesetjednutisućutristokn</w:t>
      </w:r>
      <w:proofErr w:type="spellEnd"/>
      <w:r>
        <w:t>)  za</w:t>
      </w:r>
      <w:r w:rsidR="00287CB9">
        <w:t xml:space="preserve"> Pejo </w:t>
      </w:r>
      <w:proofErr w:type="spellStart"/>
      <w:r w:rsidR="00287CB9">
        <w:t>Pudić</w:t>
      </w:r>
      <w:proofErr w:type="spellEnd"/>
      <w:r w:rsidR="00287CB9">
        <w:t xml:space="preserve"> iz Zagreba, Dominika </w:t>
      </w:r>
      <w:r>
        <w:t xml:space="preserve"> Mandića 32 a  vrati na račun uplatitelja,</w:t>
      </w:r>
    </w:p>
    <w:p w:rsidRDefault="00287CB9" w:rsidP="00D50333" w:rsidR="00D50333">
      <w:pPr>
        <w:pStyle w:val="Odlomakpopisa"/>
        <w:numPr>
          <w:ilvl w:val="0"/>
          <w:numId w:val="11"/>
        </w:numPr>
        <w:jc w:val="both"/>
      </w:pPr>
      <w:r>
        <w:t>u visini od  35.000,00 (</w:t>
      </w:r>
      <w:proofErr w:type="spellStart"/>
      <w:r w:rsidR="00D50333">
        <w:t>tridesetpettisućakn</w:t>
      </w:r>
      <w:proofErr w:type="spellEnd"/>
      <w:r w:rsidR="00D50333">
        <w:t xml:space="preserve">) za ARSENIUS d.o.o. Zagreb, </w:t>
      </w:r>
      <w:proofErr w:type="spellStart"/>
      <w:r w:rsidR="00D50333">
        <w:t>Jaruščica</w:t>
      </w:r>
      <w:proofErr w:type="spellEnd"/>
      <w:r w:rsidR="00D50333">
        <w:t xml:space="preserve"> 11   vrati na račun uplatitelja. </w:t>
      </w:r>
    </w:p>
    <w:p w:rsidRDefault="00D50333" w:rsidP="00D50333" w:rsidR="00D50333">
      <w:r>
        <w:t xml:space="preserve">   </w:t>
      </w:r>
    </w:p>
    <w:p w:rsidRDefault="00D50333" w:rsidP="00D50333" w:rsidR="00D50333">
      <w:pPr>
        <w:jc w:val="center"/>
      </w:pPr>
      <w:r>
        <w:t>O b  r  a  z  l  o  ž  e  n j  e</w:t>
      </w:r>
    </w:p>
    <w:p w:rsidRDefault="00D50333" w:rsidP="00D50333" w:rsidR="00D50333">
      <w:pPr>
        <w:jc w:val="both"/>
      </w:pPr>
    </w:p>
    <w:p w:rsidRDefault="00D50333" w:rsidP="00D50333" w:rsidR="00D50333">
      <w:pPr>
        <w:jc w:val="both"/>
      </w:pPr>
      <w:r>
        <w:t xml:space="preserve">Radi sudjelovanja na ročištu za dražbu 25. 10. 2016., godine izvršena je uplata jamčevine u visini iz izreke.  Budući uplatitelji nisu stekli svojstvo kupca imaju pravo na povrat jamčevine i temeljem navedenog nalaže se računovodstvu suda postupiti kao u izreci ovog zaključka. U zaključku o prodaji navedeno je da se jamčevina vraća isključivo na račun uplatitelja. </w:t>
      </w:r>
    </w:p>
    <w:p w:rsidRDefault="00D50333" w:rsidP="00D50333" w:rsidR="00D50333">
      <w:pPr>
        <w:jc w:val="both"/>
      </w:pPr>
    </w:p>
    <w:p w:rsidRDefault="00200C4A" w:rsidP="00D50333" w:rsidR="00D50333">
      <w:pPr>
        <w:jc w:val="center"/>
      </w:pPr>
      <w:r>
        <w:t>U Zagrebu, 27</w:t>
      </w:r>
      <w:r w:rsidR="00D50333">
        <w:t>. listopada 2016. godine</w:t>
      </w:r>
    </w:p>
    <w:p w:rsidRDefault="00D50333" w:rsidP="00D50333" w:rsidR="00D50333">
      <w:pPr>
        <w:jc w:val="center"/>
      </w:pPr>
    </w:p>
    <w:p w:rsidRDefault="00D50333" w:rsidP="00D50333" w:rsidR="00D50333">
      <w:pPr>
        <w:jc w:val="both"/>
      </w:pPr>
      <w:r>
        <w:t xml:space="preserve">                                                                                                    STEČAJNI SUDAC:</w:t>
      </w:r>
    </w:p>
    <w:p w:rsidRDefault="00D50333" w:rsidP="00D50333" w:rsidR="00D50333">
      <w:pPr>
        <w:jc w:val="both"/>
      </w:pPr>
      <w:r>
        <w:t xml:space="preserve">                                                                                                    NINO RADIĆ  v.r.       </w:t>
      </w:r>
    </w:p>
    <w:p w:rsidRDefault="00D50333" w:rsidP="00D50333" w:rsidR="00D50333">
      <w:pPr>
        <w:jc w:val="both"/>
      </w:pPr>
    </w:p>
    <w:p w:rsidRDefault="00D50333" w:rsidP="00D50333" w:rsidR="00D50333">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tab/>
      </w:r>
    </w:p>
    <w:p w:rsidRDefault="00D50333" w:rsidP="00D50333" w:rsidR="00D50333">
      <w:r>
        <w:t xml:space="preserve">         </w:t>
      </w:r>
    </w:p>
    <w:p w:rsidRDefault="001F6A1B" w:rsidP="00D50333" w:rsidR="001F6A1B">
      <w:r>
        <w:tab/>
      </w:r>
      <w:r w:rsidR="003A2FB6">
        <w:tab/>
      </w:r>
      <w:r w:rsidR="003A2FB6">
        <w:tab/>
      </w:r>
      <w:r w:rsidR="003A2FB6">
        <w:tab/>
      </w:r>
      <w:r w:rsidR="003A2FB6">
        <w:tab/>
      </w:r>
      <w:r w:rsidR="003A2FB6">
        <w:tab/>
      </w:r>
      <w:r w:rsidR="003A2FB6">
        <w:tab/>
        <w:t xml:space="preserve">Za točnost </w:t>
      </w:r>
      <w:proofErr w:type="spellStart"/>
      <w:r w:rsidR="003A2FB6">
        <w:t>otpravka</w:t>
      </w:r>
      <w:proofErr w:type="spellEnd"/>
      <w:r w:rsidR="003A2FB6">
        <w:t xml:space="preserve">:Tatjana Slaviček </w:t>
      </w:r>
    </w:p>
    <w:sectPr w:rsidR="001F6A1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0">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0"/>
  </w:num>
  <w:num w:numId="4">
    <w:abstractNumId w:val="8"/>
  </w:num>
  <w:num w:numId="5">
    <w:abstractNumId w:val="9"/>
  </w:num>
  <w:num w:numId="6">
    <w:abstractNumId w:val="3"/>
  </w:num>
  <w:num w:numId="7">
    <w:abstractNumId w:val="2"/>
  </w:num>
  <w:num w:numId="8">
    <w:abstractNumId w:val="10"/>
  </w:num>
  <w:num w:numId="9">
    <w:abstractNumId w:val="6"/>
  </w:num>
  <w:num w:numId="10">
    <w:abstractNumId w:val="4"/>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809B1"/>
    <w:rsid w:val="00085E04"/>
    <w:rsid w:val="000B3959"/>
    <w:rsid w:val="000D52A0"/>
    <w:rsid w:val="00100BFE"/>
    <w:rsid w:val="001161AC"/>
    <w:rsid w:val="001371A7"/>
    <w:rsid w:val="0016353C"/>
    <w:rsid w:val="0017125E"/>
    <w:rsid w:val="001751D6"/>
    <w:rsid w:val="00197DE9"/>
    <w:rsid w:val="001C3743"/>
    <w:rsid w:val="001C4B2C"/>
    <w:rsid w:val="001D060A"/>
    <w:rsid w:val="001F6A1B"/>
    <w:rsid w:val="00200C4A"/>
    <w:rsid w:val="002033AE"/>
    <w:rsid w:val="002036C0"/>
    <w:rsid w:val="00210CCC"/>
    <w:rsid w:val="00235E8E"/>
    <w:rsid w:val="00277060"/>
    <w:rsid w:val="00287CB9"/>
    <w:rsid w:val="002B3828"/>
    <w:rsid w:val="002D682D"/>
    <w:rsid w:val="00327AE7"/>
    <w:rsid w:val="003337F0"/>
    <w:rsid w:val="00346C24"/>
    <w:rsid w:val="00355CE3"/>
    <w:rsid w:val="003751C8"/>
    <w:rsid w:val="0039078A"/>
    <w:rsid w:val="003A2FB6"/>
    <w:rsid w:val="003A5451"/>
    <w:rsid w:val="003B39C9"/>
    <w:rsid w:val="003D7BF1"/>
    <w:rsid w:val="004054EC"/>
    <w:rsid w:val="00427303"/>
    <w:rsid w:val="00433CF3"/>
    <w:rsid w:val="00466C92"/>
    <w:rsid w:val="004678B9"/>
    <w:rsid w:val="004C2BBC"/>
    <w:rsid w:val="004D751A"/>
    <w:rsid w:val="004E0C54"/>
    <w:rsid w:val="005113C1"/>
    <w:rsid w:val="0054246D"/>
    <w:rsid w:val="005549B6"/>
    <w:rsid w:val="00582D72"/>
    <w:rsid w:val="005A35CA"/>
    <w:rsid w:val="005D1C17"/>
    <w:rsid w:val="005D647C"/>
    <w:rsid w:val="006023FF"/>
    <w:rsid w:val="00612B89"/>
    <w:rsid w:val="00612DC4"/>
    <w:rsid w:val="00620C8D"/>
    <w:rsid w:val="00633D8E"/>
    <w:rsid w:val="00636142"/>
    <w:rsid w:val="00636EA7"/>
    <w:rsid w:val="006474FF"/>
    <w:rsid w:val="006609B6"/>
    <w:rsid w:val="00695012"/>
    <w:rsid w:val="006B17C4"/>
    <w:rsid w:val="006D4600"/>
    <w:rsid w:val="006D733E"/>
    <w:rsid w:val="006E42AD"/>
    <w:rsid w:val="00710507"/>
    <w:rsid w:val="00726A2E"/>
    <w:rsid w:val="00735803"/>
    <w:rsid w:val="0073710C"/>
    <w:rsid w:val="00755595"/>
    <w:rsid w:val="00773416"/>
    <w:rsid w:val="007B6ABA"/>
    <w:rsid w:val="007D24E3"/>
    <w:rsid w:val="007E0E89"/>
    <w:rsid w:val="00844AC3"/>
    <w:rsid w:val="0085414B"/>
    <w:rsid w:val="008A0A57"/>
    <w:rsid w:val="008B5F75"/>
    <w:rsid w:val="008C5DA2"/>
    <w:rsid w:val="008E15D0"/>
    <w:rsid w:val="00927BAA"/>
    <w:rsid w:val="00930368"/>
    <w:rsid w:val="00930D28"/>
    <w:rsid w:val="0093781C"/>
    <w:rsid w:val="009435D9"/>
    <w:rsid w:val="00944343"/>
    <w:rsid w:val="009457E6"/>
    <w:rsid w:val="00945EE2"/>
    <w:rsid w:val="00972A91"/>
    <w:rsid w:val="009D4B36"/>
    <w:rsid w:val="009E5D9D"/>
    <w:rsid w:val="009F231A"/>
    <w:rsid w:val="009F25A0"/>
    <w:rsid w:val="00A2424A"/>
    <w:rsid w:val="00A650AF"/>
    <w:rsid w:val="00A70DA0"/>
    <w:rsid w:val="00A90012"/>
    <w:rsid w:val="00AA112A"/>
    <w:rsid w:val="00AA35CD"/>
    <w:rsid w:val="00AB4BB4"/>
    <w:rsid w:val="00AC330E"/>
    <w:rsid w:val="00B0121C"/>
    <w:rsid w:val="00B41AF5"/>
    <w:rsid w:val="00B73627"/>
    <w:rsid w:val="00B97D46"/>
    <w:rsid w:val="00BA06A7"/>
    <w:rsid w:val="00BA4B5B"/>
    <w:rsid w:val="00BE4660"/>
    <w:rsid w:val="00C1340A"/>
    <w:rsid w:val="00C26923"/>
    <w:rsid w:val="00C2729C"/>
    <w:rsid w:val="00C452E0"/>
    <w:rsid w:val="00C64FF6"/>
    <w:rsid w:val="00C65844"/>
    <w:rsid w:val="00C66D84"/>
    <w:rsid w:val="00C755B0"/>
    <w:rsid w:val="00C828EE"/>
    <w:rsid w:val="00CA7B18"/>
    <w:rsid w:val="00D13642"/>
    <w:rsid w:val="00D32D80"/>
    <w:rsid w:val="00D50333"/>
    <w:rsid w:val="00D6747C"/>
    <w:rsid w:val="00D84ED7"/>
    <w:rsid w:val="00D856D2"/>
    <w:rsid w:val="00E00E25"/>
    <w:rsid w:val="00E266C1"/>
    <w:rsid w:val="00E63076"/>
    <w:rsid w:val="00E82657"/>
    <w:rsid w:val="00E84367"/>
    <w:rsid w:val="00E96161"/>
    <w:rsid w:val="00F01448"/>
    <w:rsid w:val="00F07A29"/>
    <w:rsid w:val="00F40199"/>
    <w:rsid w:val="00F61AEF"/>
    <w:rsid w:val="00F64FD1"/>
    <w:rsid w:val="00F72267"/>
    <w:rsid w:val="00F7657F"/>
    <w:rsid w:val="00FB13A1"/>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9457E6"/>
    <w:rPr>
      <w:color w:val="808080"/>
      <w:bdr w:space="0" w:sz="0" w:color="auto" w:val="none"/>
      <w:shd w:fill="auto" w:color="auto" w:val="clear"/>
    </w:rPr>
  </w:style>
  <w:style w:customStyle="true" w:styleId="eSPISCCParagraphDefaultFont" w:type="character">
    <w:name w:val="eSPIS_CC_Paragraph Default Font"/>
    <w:basedOn w:val="Zadanifontodlomka"/>
    <w:rsid w:val="00945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7E6"/>
    <w:rPr>
      <w:bdr w:space="0" w:sz="0" w:color="auto" w:val="none"/>
      <w:shd w:fill="FFFFCC" w:color="auto" w:val="clear"/>
      <w:lang w:val="hr-HR"/>
    </w:rPr>
  </w:style>
  <w:style w:customStyle="true" w:styleId="PozadinaSvijetloCrvena" w:type="character">
    <w:name w:val="Pozadina_SvijetloCrvena"/>
    <w:basedOn w:val="eSPISCCParagraphDefaultFont"/>
    <w:rsid w:val="00945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9457E6"/>
    <w:rPr>
      <w:color w:val="808080"/>
      <w:bdr w:color="auto" w:space="0" w:sz="0" w:val="none"/>
      <w:shd w:color="auto" w:fill="auto" w:val="clear"/>
    </w:rPr>
  </w:style>
  <w:style w:customStyle="1" w:styleId="eSPISCCParagraphDefaultFont" w:type="character">
    <w:name w:val="eSPIS_CC_Paragraph Default Font"/>
    <w:basedOn w:val="Zadanifontodlomka"/>
    <w:rsid w:val="00945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7E6"/>
    <w:rPr>
      <w:bdr w:color="auto" w:space="0" w:sz="0" w:val="none"/>
      <w:shd w:color="auto" w:fill="FFFFCC" w:val="clear"/>
      <w:lang w:val="hr-HR"/>
    </w:rPr>
  </w:style>
  <w:style w:customStyle="1" w:styleId="PozadinaSvijetloCrvena" w:type="character">
    <w:name w:val="Pozadina_SvijetloCrvena"/>
    <w:basedOn w:val="eSPISCCParagraphDefaultFont"/>
    <w:rsid w:val="00945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064589">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665667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St-1177/2013-81</izvorni_sadrzaj>
    <derivirana_varijabla naziv="DomainObject.Oznaka_1">St-1177/2013-81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St-1177/2013-81</izvorni_sadrzaj>
    <derivirana_varijabla naziv="DomainObject.PoslovniBrojDokumenta_1">St-1177/2013-81</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FABED-5F45-4276-9A09-A8181AFA8B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247</properties:Words>
  <properties:Characters>1265</properties:Characters>
  <properties:Lines>41</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2016-10-26T12:27:00Z</dcterms:created>
  <dc:creator>nradic</dc:creator>
  <cp:lastModifiedBy>Tatjana Slaviček</cp:lastModifiedBy>
  <cp:lastPrinted>2016-10-26T12:58:00Z</cp:lastPrinted>
  <dcterms:modified xmlns:xsi="http://www.w3.org/2001/XMLSchema-instance" xsi:type="dcterms:W3CDTF">2016-10-27T07:39:00Z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St-1177/2013-81 / Odluka - Zaključak</vt:lpwstr>
  </prop:property>
  <prop:property name="CC_coloring" pid="4" fmtid="{D5CDD505-2E9C-101B-9397-08002B2CF9AE}">
    <vt:bool>false</vt:bool>
  </prop:property>
  <prop:property name="BrojStranica" pid="5" fmtid="{D5CDD505-2E9C-101B-9397-08002B2CF9AE}">
    <vt:i4>1</vt:i4>
  </prop:property>
</prop:Properties>
</file>