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7626" w14:paraId="fb97626" w:rsidRDefault="006E3F44" w:rsidP="006E3F44" w:rsidR="006E3F44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3F44" w:rsidP="006E3F44" w:rsidR="006E3F4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6E3F44" w:rsidP="006E3F44" w:rsidR="006E3F4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E3F44" w:rsidP="006E3F44" w:rsidR="006E3F4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E3F44" w:rsidP="006E3F44" w:rsidR="006E3F44">
      <w:pPr>
        <w:spacing w:after="0"/>
        <w:jc w:val="center"/>
      </w:pPr>
    </w:p>
    <w:p w:rsidRDefault="006E3F44" w:rsidP="006E3F44" w:rsidR="006E3F44">
      <w:pPr>
        <w:spacing w:after="0"/>
        <w:jc w:val="center"/>
      </w:pPr>
    </w:p>
    <w:p w:rsidRDefault="006E3F44" w:rsidP="006E3F44" w:rsidR="006E3F44">
      <w:pPr>
        <w:spacing w:after="0"/>
        <w:jc w:val="center"/>
      </w:pPr>
      <w:r>
        <w:t>R E P U B L I K A    H R V A T S K A</w:t>
      </w:r>
    </w:p>
    <w:p w:rsidRDefault="006E3F44" w:rsidP="006E3F44" w:rsidR="006E3F44">
      <w:pPr>
        <w:spacing w:after="0"/>
        <w:jc w:val="center"/>
      </w:pPr>
      <w:r>
        <w:t xml:space="preserve"> </w:t>
      </w:r>
    </w:p>
    <w:p w:rsidRDefault="006E3F44" w:rsidP="006E3F44" w:rsidR="006E3F44">
      <w:pPr>
        <w:spacing w:after="0"/>
        <w:jc w:val="center"/>
      </w:pPr>
      <w:r>
        <w:t>R J E Š E NJ E</w:t>
      </w:r>
    </w:p>
    <w:p w:rsidRDefault="006E3F44" w:rsidP="006E3F44" w:rsidR="006E3F44">
      <w:pPr>
        <w:spacing w:after="0"/>
        <w:jc w:val="center"/>
      </w:pPr>
    </w:p>
    <w:p w:rsidRDefault="006E3F44" w:rsidP="006E3F44" w:rsidR="006E3F44">
      <w:pPr>
        <w:spacing w:after="0"/>
        <w:jc w:val="center"/>
      </w:pPr>
    </w:p>
    <w:p w:rsidRDefault="006E3F44" w:rsidP="006E3F44" w:rsidR="006E3F44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STUDIO LJEPOTE TREND j.d.o.o., OIB: 60342194992 sa sjedištem u Gajeva 11, </w:t>
      </w:r>
      <w:r w:rsidR="00B12DFF">
        <w:t>48325 Novigrad Podravski, dana 4</w:t>
      </w:r>
      <w:r>
        <w:t>. travnja 2017.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center"/>
      </w:pPr>
      <w:r>
        <w:t>r i j e š i o  j e</w:t>
      </w:r>
    </w:p>
    <w:p w:rsidRDefault="006E3F44" w:rsidP="006E3F44" w:rsidR="006E3F44">
      <w:pPr>
        <w:spacing w:after="0"/>
      </w:pPr>
    </w:p>
    <w:p w:rsidRDefault="006E3F44" w:rsidP="006E3F44" w:rsidR="006E3F44">
      <w:pPr>
        <w:spacing w:after="0"/>
      </w:pPr>
    </w:p>
    <w:p w:rsidRDefault="006E3F44" w:rsidP="006E3F44" w:rsidR="006E3F44">
      <w:pPr>
        <w:spacing w:after="0"/>
        <w:jc w:val="both"/>
      </w:pPr>
      <w:r>
        <w:t xml:space="preserve">  </w:t>
      </w:r>
      <w:r>
        <w:tab/>
        <w:t xml:space="preserve">I. Pozivaju se vjerovnici dužnika STUDIO LJEPOTE TREND j.d.o.o., OIB: 60342194992 sa sjedištem u Gajeva 11, 48325 Novigrad Podravski,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St-579/16. 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STUDIO LJEPOTE TREND j.d.o.o., OIB: 60342194992 sa sjedištem u Gajeva 11, 48325 Novigrad Podravski. 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ab/>
        <w:t>III. Ovo rješenje objavit će se na e-oglasnoj ploči suda.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center"/>
      </w:pPr>
      <w:r>
        <w:t>Obrazloženje</w:t>
      </w:r>
    </w:p>
    <w:p w:rsidRDefault="006E3F44" w:rsidP="006E3F44" w:rsidR="006E3F44">
      <w:pPr>
        <w:spacing w:after="0"/>
        <w:jc w:val="both"/>
      </w:pPr>
      <w:r>
        <w:tab/>
      </w:r>
    </w:p>
    <w:p w:rsidRDefault="006E3F44" w:rsidP="006E3F44" w:rsidR="006E3F44">
      <w:pPr>
        <w:spacing w:after="0"/>
        <w:jc w:val="both"/>
      </w:pPr>
      <w:r>
        <w:tab/>
        <w:t>Predlagatelj je 5. travnja 2016. podnio ovome sudu prijedlog za otvaranje stečajnog postupka nad dužnikom, navodeći da dužnik na dan 1. rujna 2015. ima evidentirane neizvršene osnove za plaćanje u ukupnom iznosu od 7.880,84 kn.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lastRenderedPageBreak/>
        <w:tab/>
        <w:t>Rješenjem ovog suda poslovni broj 2 St-579/16-6 od 14. veljače 2017. pokrenut je prethodni postupak radi utvrđivanja uvjeta za otvaranje stečajnog postupka.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ab/>
        <w:t>Tijekom prethodnog postupka utvrđeno je da se imovinom dužnika ne mogu pokriti troškovi postupka.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</w:p>
    <w:p w:rsidRDefault="00B12DFF" w:rsidP="006E3F44" w:rsidR="006E3F44">
      <w:pPr>
        <w:spacing w:after="0"/>
        <w:jc w:val="center"/>
      </w:pPr>
      <w:r>
        <w:t>U Varaždinu, 4</w:t>
      </w:r>
      <w:r w:rsidR="006E3F44">
        <w:t>. travnja 2017.</w:t>
      </w:r>
    </w:p>
    <w:p w:rsidRDefault="006E3F44" w:rsidP="006E3F44" w:rsidR="006E3F44">
      <w:pPr>
        <w:spacing w:after="0"/>
      </w:pPr>
      <w:r>
        <w:t xml:space="preserve">                                                                                                       </w:t>
      </w:r>
    </w:p>
    <w:p w:rsidRDefault="006E3F44" w:rsidP="006E3F44" w:rsidR="006E3F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Sutkinja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C2351">
        <w:t xml:space="preserve"> </w:t>
      </w: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C32BA5">
        <w:t>, v.r.</w:t>
      </w:r>
      <w:bookmarkStart w:name="_GoBack" w:id="0"/>
      <w:bookmarkEnd w:id="0"/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</w:pPr>
    </w:p>
    <w:p w:rsidRDefault="006E3F44" w:rsidP="006E3F44" w:rsidR="006E3F44">
      <w:pPr>
        <w:spacing w:after="0"/>
      </w:pPr>
      <w:r>
        <w:t xml:space="preserve">                                                                                               </w:t>
      </w:r>
    </w:p>
    <w:p w:rsidRDefault="006E3F44" w:rsidP="006E3F44" w:rsidR="006E3F44">
      <w:pPr>
        <w:spacing w:after="0"/>
      </w:pPr>
      <w:r>
        <w:t>UPUTA O PRAVNOM LIJEKU:</w:t>
      </w:r>
    </w:p>
    <w:p w:rsidRDefault="006E3F44" w:rsidP="006E3F44" w:rsidR="006E3F44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</w:p>
    <w:p w:rsidRDefault="006E3F44" w:rsidP="006E3F44" w:rsidR="006E3F44">
      <w:pPr>
        <w:spacing w:after="0"/>
        <w:jc w:val="both"/>
      </w:pPr>
      <w:r>
        <w:t>DNA:</w:t>
      </w:r>
    </w:p>
    <w:p w:rsidRDefault="006E3F44" w:rsidP="006E3F44" w:rsidR="006E3F44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>e-oglasna ploča sud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</w:t>
      </w:r>
    </w:p>
    <w:p w:rsidRDefault="006E3F44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DCA" w:rsidP="00537B78" w:rsidR="00BD0DCA">
      <w:r>
        <w:separator/>
      </w:r>
    </w:p>
  </w:endnote>
  <w:endnote w:id="0" w:type="continuationSeparator">
    <w:p w:rsidRDefault="00BD0DCA" w:rsidP="00537B78" w:rsidR="00BD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DCA" w:rsidP="00537B78" w:rsidR="00BD0DCA">
      <w:r>
        <w:separator/>
      </w:r>
    </w:p>
  </w:footnote>
  <w:footnote w:id="0" w:type="continuationSeparator">
    <w:p w:rsidRDefault="00BD0DCA" w:rsidP="00537B78" w:rsidR="00BD0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F44" w:rsidR="008333A9">
    <w:pPr>
      <w:pStyle w:val="Zaglavlje"/>
    </w:pPr>
    <w:r>
      <w:rPr>
        <w:rStyle w:val="PozadinaSvijetloCrvena"/>
        <w:shd w:fill="auto" w:color="auto" w:val="clear"/>
      </w:rPr>
      <w:t>Poslovni broj: 2 St-579/16-10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3F44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DFF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0DCA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BA5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27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3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1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St-579/2016-10</izvorni_sadrzaj>
    <derivirana_varijabla naziv="DomainObject.Oznaka_1">St-579/2016-10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LJEPOTE TREND j.d.o.o. za usluge i trgovinu zastupanog po punomoćniku Ivana Baltić</izvorni_sadrzaj>
    <derivirana_varijabla naziv="DomainObject.Predmet.ProtustrankaFormated_1">  STUDIO LJEPOTE TREND j.d.o.o. za usluge i trgovinu zastupanog po punomoćniku Ivana Baltić</derivirana_varijabla>
  </DomainObject.Predmet.ProtustrankaFormated>
  <DomainObject.Predmet.ProtustrankaFormatedOIB>
    <izvorni_sadrzaj>  STUDIO LJEPOTE TREND j.d.o.o. za usluge i trgovinu, OIB 60342194992 zastupanog po punomoćniku Ivana Baltić</izvorni_sadrzaj>
    <derivirana_varijabla naziv="DomainObject.Predmet.ProtustrankaFormatedOIB_1">  STUDIO LJEPOTE TREND j.d.o.o. za usluge i trgovinu, OIB 60342194992 zastupanog po punomoćniku Ivana Baltić</derivirana_varijabla>
  </DomainObject.Predmet.ProtustrankaFormatedOIB>
  <DomainObject.Predmet.ProtustrankaFormatedWithAdress>
    <izvorni_sadrzaj> STUDIO LJEPOTE TREND j.d.o.o. za usluge i trgovinu, Gajeva 11, 48350 Novigrad Podravski zastupanog po punomoćniku Ivana Baltić</izvorni_sadrzaj>
    <derivirana_varijabla naziv="DomainObject.Predmet.ProtustrankaFormatedWithAdress_1"> STUDIO LJEPOTE TREND j.d.o.o. za usluge i trgovinu, Gajeva 11, 48350 Novigrad Podravski zastupanog po punomoćniku Ivana Baltić</derivirana_varijabla>
  </DomainObject.Predmet.ProtustrankaFormatedWithAdress>
  <DomainObject.Predmet.ProtustrankaFormatedWithAdressOIB>
    <izvorni_sadrzaj> STUDIO LJEPOTE TREND j.d.o.o. za usluge i trgovinu, OIB 60342194992, Gajeva 11, 48350 Novigrad Podravski zastupanog po punomoćniku Ivana Baltić</izvorni_sadrzaj>
    <derivirana_varijabla naziv="DomainObject.Predmet.ProtustrankaFormatedWithAdressOIB_1"> STUDIO LJEPOTE TREND j.d.o.o. za usluge i trgovinu, OIB 60342194992, Gajeva 11, 48350 Novigrad Podravski zastupanog po punomoćniku Ivana Baltić</derivirana_varijabla>
  </DomainObject.Predmet.ProtustrankaFormatedWithAdressOIB>
  <DomainObject.Predmet.ProtustrankaWithAdress>
    <izvorni_sadrzaj>STUDIO LJEPOTE TREND j.d.o.o. za usluge i trgovinu Gajeva 11, 48350 Novigrad Podravski</izvorni_sadrzaj>
    <derivirana_varijabla naziv="DomainObject.Predmet.ProtustrankaWithAdress_1">STUDIO LJEPOTE TREND j.d.o.o. za usluge i trgovinu Gajeva 11, 48350 Novigrad Podravski</derivirana_varijabla>
  </DomainObject.Predmet.ProtustrankaWithAdress>
  <DomainObject.Predmet.ProtustrankaWithAdressOIB>
    <izvorni_sadrzaj>STUDIO LJEPOTE TREND j.d.o.o. za usluge i trgovinu, OIB 60342194992, Gajeva 11, 48350 Novigrad Podravski</izvorni_sadrzaj>
    <derivirana_varijabla naziv="DomainObject.Predmet.ProtustrankaWithAdressOIB_1">STUDIO LJEPOTE TREND j.d.o.o. za usluge i trgovinu, OIB 60342194992, Gajeva 11, 48350 Novigrad Podravski</derivirana_varijabla>
  </DomainObject.Predmet.ProtustrankaWithAdressOIB>
  <DomainObject.Predmet.ProtustrankaNazivFormated>
    <izvorni_sadrzaj>STUDIO LJEPOTE TREND j.d.o.o. za usluge i trgovinu</izvorni_sadrzaj>
    <derivirana_varijabla naziv="DomainObject.Predmet.ProtustrankaNazivFormated_1">STUDIO LJEPOTE TREND j.d.o.o. za usluge i trgovinu</derivirana_varijabla>
  </DomainObject.Predmet.ProtustrankaNazivFormated>
  <DomainObject.Predmet.ProtustrankaNazivFormatedOIB>
    <izvorni_sadrzaj>STUDIO LJEPOTE TREND j.d.o.o. za usluge i trgovinu, OIB 60342194992</izvorni_sadrzaj>
    <derivirana_varijabla naziv="DomainObject.Predmet.ProtustrankaNazivFormatedOIB_1">STUDIO LJEPOTE TREND j.d.o.o. za usluge i trgovinu, OIB 60342194992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7880.84</izvorni_sadrzaj>
    <derivirana_varijabla naziv="DomainObject.Predmet.TrenutnaVrijednost_1">7880.84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STUDIO LJEPOTE TREND j.d.o.o. za usluge i trgovinu zastupanog po punomoćniku Ivana Baltić</item>
    </izvorni_sadrzaj>
    <derivirana_varijabla naziv="DomainObject.Predmet.ProtuStrankaListFormated_1">
      <item>STUDIO LJEPOTE TREND j.d.o.o. za usluge i trgovinu zastupanog po punomoćniku Ivana Baltić</item>
    </derivirana_varijabla>
  </DomainObject.Predmet.ProtuStrankaListFormated>
  <DomainObject.Predmet.ProtuStrankaListFormatedOIB>
    <izvorni_sadrzaj>
      <item>STUDIO LJEPOTE TREND j.d.o.o. za usluge i trgovinu, OIB 60342194992 zastupanog po punomoćniku Ivana Baltić</item>
    </izvorni_sadrzaj>
    <derivirana_varijabla naziv="DomainObject.Predmet.ProtuStrankaListFormatedOIB_1">
      <item>STUDIO LJEPOTE TREND j.d.o.o. za usluge i trgovinu, OIB 60342194992 zastupanog po punomoćniku Ivana Baltić</item>
    </derivirana_varijabla>
  </DomainObject.Predmet.ProtuStrankaListFormatedOIB>
  <DomainObject.Predmet.ProtuStrankaListFormatedWithAdress>
    <izvorni_sadrzaj>
      <item>STUDIO LJEPOTE TREND j.d.o.o. za usluge i trgovinu, Gajeva 11, 48350 Novigrad Podravski zastupanog po punomoćniku Ivana Baltić</item>
    </izvorni_sadrzaj>
    <derivirana_varijabla naziv="DomainObject.Predmet.ProtuStrankaListFormatedWithAdress_1">
      <item>STUDIO LJEPOTE TREND j.d.o.o. za usluge i trgovinu, Gajeva 11, 48350 Novigrad Podravski zastupanog po punomoćniku Ivana Baltić</item>
    </derivirana_varijabla>
  </DomainObject.Predmet.ProtuStrankaListFormatedWithAdress>
  <DomainObject.Predmet.ProtuStrankaListFormatedWithAdressOIB>
    <izvorni_sadrzaj>
      <item>STUDIO LJEPOTE TREND j.d.o.o. za usluge i trgovinu, OIB 60342194992, Gajeva 11, 48350 Novigrad Podravski zastupanog po punomoćniku Ivana Baltić</item>
    </izvorni_sadrzaj>
    <derivirana_varijabla naziv="DomainObject.Predmet.ProtuStrankaListFormatedWithAdressOIB_1">
      <item>STUDIO LJEPOTE TREND j.d.o.o. za usluge i trgovinu, OIB 60342194992, Gajeva 11, 48350 Novigrad Podravski zastupanog po punomoćniku Ivana Baltić</item>
    </derivirana_varijabla>
  </DomainObject.Predmet.ProtuStrankaListFormatedWithAdressOIB>
  <DomainObject.Predmet.ProtuStrankaListNazivFormated>
    <izvorni_sadrzaj>
      <item>STUDIO LJEPOTE TREND j.d.o.o. za usluge i trgovinu</item>
    </izvorni_sadrzaj>
    <derivirana_varijabla naziv="DomainObject.Predmet.ProtuStrankaListNazivFormated_1">
      <item>STUDIO LJEPOTE TREND j.d.o.o. za usluge i trgovinu</item>
    </derivirana_varijabla>
  </DomainObject.Predmet.ProtuStrankaListNazivFormated>
  <DomainObject.Predmet.ProtuStrankaListNazivFormatedOIB>
    <izvorni_sadrzaj>
      <item>STUDIO LJEPOTE TREND j.d.o.o. za usluge i trgovinu, OIB 60342194992</item>
    </izvorni_sadrzaj>
    <derivirana_varijabla naziv="DomainObject.Predmet.ProtuStrankaListNazivFormatedOIB_1">
      <item>STUDIO LJEPOTE TREND j.d.o.o. za usluge i trgovinu, OIB 60342194992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Ivana Baltić punomoćnik sudionika u postupku STUDIO LJEPOTE TREND j.d.o.o. za usluge i trgovinu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Ivana Baltić punomoćnik sudionika u postupku STUDIO LJEPOTE TREND j.d.o.o. za usluge i trgovinu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Ivana Baltić, OIB 96483973044 punomoćnik sudionika u postupku STUDIO LJEPOTE TREND j.d.o.o. za usluge i trgovinu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Ivana Baltić, OIB 96483973044 punomoćnik sudionika u postupku STUDIO LJEPOTE TREND j.d.o.o. za usluge i trgovinu</item>
    </derivirana_varijabla>
  </DomainObject.Predmet.OstaliListFormatedOIB>
  <DomainObject.Predmet.OstaliListFormatedWithAdress>
    <izvorni_sadrzaj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Gajeva 11, 48350 Novigrad Podravski punomoćnik sudionika u postupku STUDIO LJEPOTE TREND j.d.o.o. za usluge i trgovinu</item>
    </izvorni_sadrzaj>
    <derivirana_varijabla naziv="DomainObject.Predmet.OstaliListFormatedWithAdress_1"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Gajeva 11, 48350 Novigrad Podravski punomoćnik sudionika u postupku STUDIO LJEPOTE TREND j.d.o.o. za usluge i trgovinu</item>
    </derivirana_varijabla>
  </DomainObject.Predmet.OstaliListFormatedWithAdress>
  <DomainObject.Predmet.OstaliListFormatedWithAdressOIB>
    <izvorni_sadrzaj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OIB 96483973044, Gajeva 11, 48350 Novigrad Podravski punomoćnik sudionika u postupku STUDIO LJEPOTE TREND j.d.o.o. za usluge i trgovinu</item>
    </izvorni_sadrzaj>
    <derivirana_varijabla naziv="DomainObject.Predmet.OstaliListFormatedWithAdressOIB_1">
      <item>Sudski registar TS u Varaždinu, B. Radića 2, 42000 Varaždin</item>
      <item>Županijsko državno odvjetništvo u Varaždinu, Ul. braće Radić 2, 42000 Varaždin</item>
      <item>Porezna uprava - Područni ured sjeverna Hrvatska, Ispostava Koprivnica, Hrvatske državnosti 7, 48000 Koprivnica</item>
      <item>Ivana Baltić, OIB 96483973044, Gajeva 11, 48350 Novigrad Podravski punomoćnik sudionika u postupku STUDIO LJEPOTE TREND j.d.o.o. za usluge i trgovinu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Ivana Baltić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Ivana Baltić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Ivana Baltić, OIB 96483973044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Ivana Baltić, OIB 96483973044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St-579/2016-10</izvorni_sadrzaj>
    <derivirana_varijabla naziv="DomainObject.PoslovniBrojDokumenta_1">St-579/2016-10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STUDIO LJEPOTE TREND j.d.o.o. za usluge i trgovinu</izvorni_sadrzaj>
    <derivirana_varijabla naziv="DomainObject.Predmet.ProtustrankaIDrugi_1">STUDIO LJEPOTE TREND j.d.o.o. za usluge i trgovinu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STUDIO LJEPOTE TREND j.d.o.o. za usluge i trgovinu, OIB 60342194992, Gajeva 11, 48350 Novigrad Podravski</izvorni_sadrzaj>
    <derivirana_varijabla naziv="DomainObject.Predmet.ProtustrankaIDrugiAdressOIB_1">STUDIO LJEPOTE TREND j.d.o.o. za usluge i trgovinu, OIB 60342194992, Gajeva 11,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STUDIO LJEPOTE TREND j.d.o.o. za usluge i trgovinu</item>
      <item>Sudski registar TS u Varaždinu</item>
      <item>Županijsko državno odvjetništvo u Varaždinu</item>
      <item>Porezna uprava - Područni ured sjeverna Hrvatska, Ispostava Koprivnica</item>
      <item>Ivana Baltić</item>
    </izvorni_sadrzaj>
    <derivirana_varijabla naziv="DomainObject.Predmet.SudioniciListNaziv_1">
      <item>Financijska agencija - Podružnica Varaždin</item>
      <item>STUDIO LJEPOTE TREND j.d.o.o. za usluge i trgovinu</item>
      <item>Sudski registar TS u Varaždinu</item>
      <item>Županijsko državno odvjetništvo u Varaždinu</item>
      <item>Porezna uprava - Područni ured sjeverna Hrvatska, Ispostava Koprivnica</item>
      <item>Ivana Baltić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STUDIO LJEPOTE TREND j.d.o.o. za usluge i trgovinu, OIB 60342194992, Gajeva 11,48350 Novigrad Podravski</item>
      <item>Sudski registar TS u Varaždinu, B. Radića 2,42000 Varaždin</item>
      <item>Županijsko državno odvjetništvo u Varaždinu, Ul. braće Radić 2,42000 Varaždin</item>
      <item>Porezna uprava - Područni ured sjeverna Hrvatska, Ispostava Koprivnica, Hrvatske državnosti 7,48000 Koprivnica</item>
      <item>Ivana Baltić, OIB 96483973044, Gajeva 11,48350 Novigrad Podravski</item>
    </izvorni_sadrzaj>
    <derivirana_varijabla naziv="DomainObject.Predmet.SudioniciListAdressOIB_1">
      <item>Financijska agencija - Podružnica Varaždin, OIB 85821130368, Ulica grada Vukovara 70,10000 Zagreb</item>
      <item>STUDIO LJEPOTE TREND j.d.o.o. za usluge i trgovinu, OIB 60342194992, Gajeva 11,48350 Novigrad Podravski</item>
      <item>Sudski registar TS u Varaždinu, B. Radića 2,42000 Varaždin</item>
      <item>Županijsko državno odvjetništvo u Varaždinu, Ul. braće Radić 2,42000 Varaždin</item>
      <item>Porezna uprava - Područni ured sjeverna Hrvatska, Ispostava Koprivnica, Hrvatske državnosti 7,48000 Koprivnica</item>
      <item>Ivana Baltić, OIB 96483973044, Gajeva 11,48350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686A0-C05F-4693-92B6-CDDAD7852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2841</properties:Characters>
  <properties:Lines>87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2017-04-04T07:49:00Z</cp:lastPrinted>
  <dcterms:modified xmlns:xsi="http://www.w3.org/2001/XMLSchema-instance" xsi:type="dcterms:W3CDTF">2017-04-04T07:49:00Z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St-579/2016-10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