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eb97" w14:paraId="044eb97" w:rsidRDefault="00AE649C" w:rsidP="00FA5B5E" w:rsidR="00AE649C" w:rsidRPr="00B76F3C">
      <w:pPr>
        <w:pStyle w:val="Naslov3"/>
        <w15:collapsed w:val="false"/>
      </w:pPr>
    </w:p>
    <w:p w:rsidRDefault="00CB38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F56" w:rsidP="00EA1F56" w:rsidR="00EA1F56" w:rsidRPr="00EA1F56">
      <w:pPr>
        <w:spacing w:after="0"/>
        <w:rPr>
          <w:rFonts w:cs="Arial" w:eastAsia="Times New Roman" w:hAnsi="Arial" w:ascii="Arial"/>
        </w:rPr>
      </w:pPr>
    </w:p>
    <w:p w:rsidRDefault="00EA1F56" w:rsidP="00EA1F56" w:rsidR="00EA1F56" w:rsidRPr="00EA1F56">
      <w:pPr>
        <w:spacing w:after="0"/>
        <w:rPr>
          <w:rFonts w:cs="Arial" w:eastAsia="Times New Roman" w:hAnsi="Arial" w:ascii="Arial"/>
        </w:rPr>
      </w:pP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>REPUBLIKA HRVATSKA</w:t>
      </w: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>TRGOVAČKI SUD U ZADRU</w:t>
      </w:r>
      <w:r w:rsidRPr="00CB3872">
        <w:rPr>
          <w:rFonts w:cs="Times New Roman" w:eastAsia="Times New Roman"/>
          <w:lang w:eastAsia="hr-HR"/>
        </w:rPr>
        <w:tab/>
        <w:t xml:space="preserve">                             Poslovni broj: 3. St-893/2016-5</w:t>
      </w: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>Zadar, Dr. Franje Tuđmana 35</w:t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  <w:t xml:space="preserve">        </w:t>
      </w:r>
    </w:p>
    <w:p w:rsidRDefault="00CB3872" w:rsidP="00CB3872" w:rsidR="00CB3872" w:rsidRPr="00CB3872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B3872" w:rsidP="00CB3872" w:rsidR="00CB3872" w:rsidRPr="00CB387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jc w:val="right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CB3872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CB3872">
        <w:rPr>
          <w:rFonts w:cs="Times New Roman" w:eastAsia="Times New Roman"/>
          <w:lang w:eastAsia="hr-HR"/>
        </w:rPr>
        <w:t>Regionalni centar Split, Podružnica Zadar,</w:t>
      </w:r>
    </w:p>
    <w:p w:rsidRDefault="00CB3872" w:rsidP="00CB3872" w:rsidR="00CB3872" w:rsidRPr="00CB3872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B3872">
        <w:rPr>
          <w:rFonts w:cs="Times New Roman" w:eastAsia="Times New Roman"/>
          <w:lang w:eastAsia="hr-HR"/>
        </w:rPr>
        <w:t xml:space="preserve"> Ivana Danila 4</w:t>
      </w:r>
    </w:p>
    <w:p w:rsidRDefault="00CB3872" w:rsidP="00CB3872" w:rsidR="00CB3872" w:rsidRPr="00CB3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3872" w:rsidP="00CB3872" w:rsidR="00CB3872" w:rsidRPr="00CB3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3872" w:rsidP="00CB3872" w:rsidR="00CB3872" w:rsidRPr="00CB38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CB3872">
        <w:rPr>
          <w:rFonts w:cs="Times New Roman" w:eastAsia="Times New Roman"/>
          <w:lang w:eastAsia="hr-HR"/>
        </w:rPr>
        <w:t>posl</w:t>
      </w:r>
      <w:proofErr w:type="spellEnd"/>
      <w:r w:rsidRPr="00CB3872">
        <w:rPr>
          <w:rFonts w:cs="Times New Roman" w:eastAsia="Times New Roman"/>
          <w:lang w:eastAsia="hr-HR"/>
        </w:rPr>
        <w:t>. broj gornji od 7. srpnja 2016. koje se u privitku dostavlja, pozvani ste na ročišta od 13. rujna 2016. radi očitovanja o prijedlogu i utvrđivanja pretpostavki za otvaranje stečajnog postupka nad dužnikom LIČKI KROVOVI d.d. sa sjedištem u Gračacu (Općina Gračac), zagrebačka 9, OIB: 44864755840.</w:t>
      </w:r>
    </w:p>
    <w:p w:rsidRDefault="00CB3872" w:rsidP="00CB3872" w:rsidR="00CB3872" w:rsidRPr="00CB38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jc w:val="both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CB3872" w:rsidP="00CB3872" w:rsidR="00CB3872" w:rsidRPr="00CB3872">
      <w:pPr>
        <w:spacing w:after="0"/>
        <w:jc w:val="both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 xml:space="preserve"> </w:t>
      </w:r>
    </w:p>
    <w:p w:rsidRDefault="00CB3872" w:rsidP="00CB3872" w:rsidR="00CB3872" w:rsidRPr="00CB3872">
      <w:pPr>
        <w:spacing w:after="0"/>
        <w:jc w:val="both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CB3872">
        <w:rPr>
          <w:rFonts w:cs="Times New Roman" w:eastAsia="Times New Roman"/>
          <w:lang w:eastAsia="hr-HR"/>
        </w:rPr>
        <w:t>faxa</w:t>
      </w:r>
      <w:proofErr w:type="spellEnd"/>
      <w:r w:rsidRPr="00CB3872">
        <w:rPr>
          <w:rFonts w:cs="Times New Roman" w:eastAsia="Times New Roman"/>
          <w:lang w:eastAsia="hr-HR"/>
        </w:rPr>
        <w:t xml:space="preserve"> ovog suda broj 023/292-055.</w:t>
      </w:r>
    </w:p>
    <w:p w:rsidRDefault="00CB3872" w:rsidP="00CB3872" w:rsidR="00CB3872" w:rsidRPr="00CB3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</w:p>
    <w:p w:rsidRDefault="00CB3872" w:rsidP="00CB3872" w:rsidR="00CB3872" w:rsidRPr="00CB3872">
      <w:pPr>
        <w:spacing w:after="0"/>
        <w:jc w:val="center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 xml:space="preserve">U Zadru 7. srpnja 2016. </w:t>
      </w:r>
    </w:p>
    <w:p w:rsidRDefault="00CB3872" w:rsidP="00CB3872" w:rsidR="00CB3872" w:rsidRPr="00CB38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spacing w:after="0"/>
        <w:rPr>
          <w:rFonts w:cs="Times New Roman" w:eastAsia="Times New Roman"/>
          <w:lang w:eastAsia="hr-HR"/>
        </w:rPr>
      </w:pPr>
    </w:p>
    <w:p w:rsidRDefault="00CB3872" w:rsidP="00CB3872" w:rsidR="00CB3872" w:rsidRPr="00CB3872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CB3872" w:rsidP="00CB3872" w:rsidR="00CB3872" w:rsidRPr="00CB3872">
      <w:pPr>
        <w:spacing w:after="0"/>
        <w:ind w:firstLine="708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 xml:space="preserve">                                 </w:t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</w:r>
      <w:r w:rsidRPr="00CB3872">
        <w:rPr>
          <w:rFonts w:cs="Times New Roman" w:eastAsia="Times New Roman"/>
          <w:lang w:eastAsia="hr-HR"/>
        </w:rPr>
        <w:tab/>
        <w:t xml:space="preserve">    Sutkinja:</w:t>
      </w:r>
    </w:p>
    <w:p w:rsidRDefault="00CB3872" w:rsidP="00CB3872" w:rsidR="00CB3872" w:rsidRPr="00CB3872">
      <w:pPr>
        <w:spacing w:after="0"/>
        <w:jc w:val="right"/>
        <w:rPr>
          <w:rFonts w:cs="Times New Roman" w:eastAsia="Times New Roman"/>
          <w:lang w:eastAsia="hr-HR"/>
        </w:rPr>
      </w:pPr>
      <w:r w:rsidRPr="00CB3872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F56" w:rsidP="00EA1F56" w:rsidR="00EA1F56" w:rsidRPr="00EA1F56">
      <w:pPr>
        <w:spacing w:after="0"/>
        <w:rPr>
          <w:rFonts w:cs="Arial" w:eastAsia="Times New Roman" w:hAnsi="Arial" w:ascii="Arial"/>
        </w:rPr>
      </w:pPr>
      <w:bookmarkStart w:name="_GoBack" w:id="0"/>
      <w:bookmarkEnd w:id="0"/>
    </w:p>
    <w:sectPr w:rsidSect="0032366B" w:rsidR="00EA1F56" w:rsidRPr="00EA1F5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872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F56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0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04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St-893/2016-4</izvorni_sadrzaj>
    <derivirana_varijabla naziv="DomainObject.Oznaka_1">St-893/2016-4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St-893/2016-4</izvorni_sadrzaj>
    <derivirana_varijabla naziv="DomainObject.PoslovniBrojDokumenta_1">St-893/2016-4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</izvorni_sadrzaj>
    <derivirana_varijabla naziv="DomainObject.Predmet.SudioniciListNaziv_1">
      <item>Financijska agencija</item>
      <item>LIČKI KROVOVI dioničko društvo za ugostiteljstvo</item>
      <item>Milorad Lajić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EB535-B4BB-48D1-8EA4-F6229E71C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795</properties:Characters>
  <properties:Lines>39</properties:Lines>
  <properties:Paragraphs>11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2016-07-08T11:14:00Z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