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4879" w14:paraId="fe64879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B7595F">
        <w:t>OLBIA</w:t>
      </w:r>
      <w:r w:rsidRPr="006945A2">
        <w:t xml:space="preserve"> d.o.o. </w:t>
      </w:r>
      <w:r w:rsidR="00B7595F">
        <w:t>Poreč</w:t>
      </w:r>
      <w:r w:rsidRPr="006945A2">
        <w:t xml:space="preserve">, </w:t>
      </w:r>
      <w:r w:rsidR="00B7595F">
        <w:t>Bračka 49</w:t>
      </w:r>
      <w:r w:rsidRPr="006945A2">
        <w:t xml:space="preserve">, OIB: </w:t>
      </w:r>
      <w:r w:rsidR="00B7595F">
        <w:t>53368537930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F66FE4">
      <w:pPr>
        <w:ind w:firstLine="720"/>
        <w:jc w:val="both"/>
      </w:pPr>
      <w:r w:rsidRPr="006945A2">
        <w:t xml:space="preserve">I. Otvara se stečajni postupak nad dužnikom </w:t>
      </w:r>
      <w:r w:rsidR="00B7595F">
        <w:t>OLBIA</w:t>
      </w:r>
      <w:r w:rsidR="00B7595F" w:rsidRPr="006945A2">
        <w:t xml:space="preserve"> d.o.o. </w:t>
      </w:r>
      <w:r w:rsidR="00B7595F">
        <w:t>Poreč</w:t>
      </w:r>
      <w:r w:rsidR="00B7595F" w:rsidRPr="006945A2">
        <w:t xml:space="preserve">, </w:t>
      </w:r>
      <w:r w:rsidR="00B7595F">
        <w:t>Bračka 49</w:t>
      </w:r>
      <w:r w:rsidR="00B7595F" w:rsidRPr="006945A2">
        <w:t xml:space="preserve">, OIB: </w:t>
      </w:r>
      <w:r w:rsidR="00B7595F">
        <w:t>53368537930</w:t>
      </w:r>
      <w:r w:rsidR="00864E52">
        <w:t>.</w:t>
      </w:r>
    </w:p>
    <w:p w:rsidRDefault="00864E52" w:rsidP="00F66FE4" w:rsidR="00864E52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B7595F">
        <w:t>Nikola Delić</w:t>
      </w:r>
      <w:r w:rsidRPr="006945A2">
        <w:t xml:space="preserve"> iz </w:t>
      </w:r>
      <w:r w:rsidR="00B7595F">
        <w:t>Pule</w:t>
      </w:r>
      <w:r w:rsidRPr="006945A2">
        <w:t xml:space="preserve">, </w:t>
      </w:r>
      <w:r w:rsidR="00B7595F">
        <w:t>Kranjčevićeva 16</w:t>
      </w:r>
      <w:r w:rsidRPr="006945A2">
        <w:t xml:space="preserve">, OIB: </w:t>
      </w:r>
      <w:r w:rsidR="00B7595F">
        <w:t>58474163165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B7595F">
        <w:t>278</w:t>
      </w:r>
      <w:r w:rsidR="006945A2" w:rsidRPr="00F92A06">
        <w:t>-16</w:t>
      </w:r>
      <w:r w:rsidRPr="00F92A06">
        <w:t xml:space="preserve">, te da nastavi sa daljnjom pljenidbom do iznosa od </w:t>
      </w:r>
      <w:r w:rsidR="00F66FE4">
        <w:t>5</w:t>
      </w:r>
      <w:r w:rsidRPr="00F92A06">
        <w:t>.000,00 kn prema rješenju ovog suda posl. broj: 1 St-</w:t>
      </w:r>
      <w:r w:rsidR="00B7595F">
        <w:t>278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B7595F">
        <w:t>01</w:t>
      </w:r>
      <w:r w:rsidR="00F92A06" w:rsidRPr="00F92A06">
        <w:t xml:space="preserve">. </w:t>
      </w:r>
      <w:r w:rsidR="00F66FE4">
        <w:t>ožujka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864E52" w:rsidP="00B7595F" w:rsidR="00B7595F">
      <w:pPr>
        <w:jc w:val="both"/>
      </w:pPr>
      <w:r>
        <w:tab/>
      </w:r>
      <w:r w:rsidR="005D6592">
        <w:t xml:space="preserve">IV. Zaključuje se stečajni postupak nad dužnikom </w:t>
      </w:r>
      <w:r w:rsidR="00B7595F">
        <w:t>OLBIA</w:t>
      </w:r>
      <w:r w:rsidR="00B7595F" w:rsidRPr="006945A2">
        <w:t xml:space="preserve"> d.o.o. </w:t>
      </w:r>
      <w:r w:rsidR="00B7595F">
        <w:t>Poreč</w:t>
      </w:r>
      <w:r w:rsidR="00B7595F" w:rsidRPr="006945A2">
        <w:t xml:space="preserve">, </w:t>
      </w:r>
      <w:r w:rsidR="00B7595F">
        <w:t>Bračka 49</w:t>
      </w:r>
      <w:r w:rsidR="00B7595F" w:rsidRPr="006945A2">
        <w:t xml:space="preserve">, OIB: </w:t>
      </w:r>
      <w:r w:rsidR="00B7595F">
        <w:t>53368537930.</w:t>
      </w:r>
    </w:p>
    <w:p w:rsidRDefault="00B7595F" w:rsidP="00B7595F" w:rsidR="00B7595F">
      <w:pPr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B7595F">
        <w:t>278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B7595F">
        <w:t>01</w:t>
      </w:r>
      <w:r w:rsidR="006945A2">
        <w:t xml:space="preserve">. </w:t>
      </w:r>
      <w:r w:rsidR="00BF5C86">
        <w:t>ožujka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B7595F">
        <w:t>01</w:t>
      </w:r>
      <w:r w:rsidRPr="00F92A06">
        <w:t xml:space="preserve">. </w:t>
      </w:r>
      <w:r w:rsidR="00BF5C86">
        <w:t>ožujka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B7595F">
        <w:t>278/16-14</w:t>
      </w:r>
      <w:r w:rsidRPr="00F92A06">
        <w:t xml:space="preserve"> od </w:t>
      </w:r>
      <w:r w:rsidR="00B7595F">
        <w:t>03</w:t>
      </w:r>
      <w:r w:rsidR="00F92A06" w:rsidRPr="00F92A06">
        <w:t xml:space="preserve">. </w:t>
      </w:r>
      <w:r w:rsidR="00B7595F">
        <w:t>svibnja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B7595F">
        <w:t>03</w:t>
      </w:r>
      <w:r w:rsidRPr="00CB7466">
        <w:t xml:space="preserve">. </w:t>
      </w:r>
      <w:r w:rsidR="00B7595F">
        <w:t>svibnja</w:t>
      </w:r>
      <w:r w:rsidRPr="00CB7466">
        <w:t xml:space="preserve"> 2016. godine, a skinuto je sa oglasne </w:t>
      </w:r>
      <w:r w:rsidR="00B7595F">
        <w:t>10</w:t>
      </w:r>
      <w:r w:rsidRPr="00CB7466">
        <w:t xml:space="preserve">. </w:t>
      </w:r>
      <w:r w:rsidR="00B7595F">
        <w:t>svibnja</w:t>
      </w:r>
      <w:r w:rsidRPr="00CB7466">
        <w:t xml:space="preserve"> 2016. godine. U roku od 15 dana, koji rok je istekao </w:t>
      </w:r>
      <w:r w:rsidR="00B7595F">
        <w:t>25</w:t>
      </w:r>
      <w:r w:rsidRPr="00CB7466">
        <w:t xml:space="preserve">. </w:t>
      </w:r>
      <w:r w:rsidR="00B7595F">
        <w:t>svibnja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B7595F">
        <w:t>14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B7595F">
        <w:t>OLBIA</w:t>
      </w:r>
      <w:r w:rsidR="00B7595F" w:rsidRPr="006945A2">
        <w:t xml:space="preserve"> d.o.o. </w:t>
      </w:r>
      <w:r w:rsidR="00B7595F">
        <w:t>Poreč</w:t>
      </w:r>
      <w:r w:rsidR="00B7595F" w:rsidRPr="006945A2">
        <w:t xml:space="preserve">, </w:t>
      </w:r>
      <w:r w:rsidR="00B7595F">
        <w:t>Bračka 49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B7595F">
        <w:t>Nikola Delić</w:t>
      </w:r>
      <w:r w:rsidR="00B7595F" w:rsidRPr="006945A2">
        <w:t xml:space="preserve"> iz </w:t>
      </w:r>
      <w:r w:rsidR="00B7595F">
        <w:t>Pule</w:t>
      </w:r>
      <w:r w:rsidR="00B7595F" w:rsidRPr="006945A2">
        <w:t xml:space="preserve">, </w:t>
      </w:r>
      <w:r w:rsidR="00B7595F">
        <w:t>Kranjčevićeva 16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798" w:rsidR="003F7798">
      <w:r>
        <w:separator/>
      </w:r>
    </w:p>
  </w:endnote>
  <w:endnote w:id="0" w:type="continuationSeparator">
    <w:p w:rsidRDefault="003F7798" w:rsidR="003F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47" w:rsidR="004D7B4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47" w:rsidR="004D7B4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47" w:rsidR="004D7B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798" w:rsidR="003F7798">
      <w:r>
        <w:separator/>
      </w:r>
    </w:p>
  </w:footnote>
  <w:footnote w:id="0" w:type="continuationSeparator">
    <w:p w:rsidRDefault="003F7798" w:rsidR="003F7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798" w:rsidR="003F77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5D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F7798" w:rsidP="007926B9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4D7B47">
      <w:rPr>
        <w:sz w:val="23"/>
        <w:szCs w:val="23"/>
      </w:rPr>
      <w:t>278/16-15</w:t>
    </w:r>
  </w:p>
  <w:p w:rsidRDefault="003F7798" w:rsidP="007926B9" w:rsidR="003F779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B7595F">
      <w:rPr>
        <w:sz w:val="23"/>
        <w:szCs w:val="23"/>
      </w:rPr>
      <w:t>278/16-15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237525"/>
    <w:rsid w:val="00397CB5"/>
    <w:rsid w:val="003B5C56"/>
    <w:rsid w:val="003F7798"/>
    <w:rsid w:val="00460740"/>
    <w:rsid w:val="004D7B47"/>
    <w:rsid w:val="005C45DA"/>
    <w:rsid w:val="005D6592"/>
    <w:rsid w:val="00621F87"/>
    <w:rsid w:val="006945A2"/>
    <w:rsid w:val="006B422D"/>
    <w:rsid w:val="006C0A2B"/>
    <w:rsid w:val="0076431D"/>
    <w:rsid w:val="00766400"/>
    <w:rsid w:val="007926B9"/>
    <w:rsid w:val="00864E52"/>
    <w:rsid w:val="008D2FD3"/>
    <w:rsid w:val="009B2C8A"/>
    <w:rsid w:val="009C424D"/>
    <w:rsid w:val="00B03A3A"/>
    <w:rsid w:val="00B13AEF"/>
    <w:rsid w:val="00B7595F"/>
    <w:rsid w:val="00BF5C86"/>
    <w:rsid w:val="00C9622A"/>
    <w:rsid w:val="00CB7466"/>
    <w:rsid w:val="00CE6590"/>
    <w:rsid w:val="00DF5E63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5D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5D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5D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5D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5D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5D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5D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5D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OLBIA d.o.o. POREČ</izvorni_sadrzaj>
    <derivirana_varijabla naziv="DomainObject.Predmet.ProtustrankaFormated_1">  OLBIA d.o.o. POREČ</derivirana_varijabla>
  </DomainObject.Predmet.ProtustrankaFormated>
  <DomainObject.Predmet.ProtustrankaFormatedOIB>
    <izvorni_sadrzaj>  OLBIA d.o.o. POREČ, OIB 53368537930</izvorni_sadrzaj>
    <derivirana_varijabla naziv="DomainObject.Predmet.ProtustrankaFormatedOIB_1">  OLBIA d.o.o. POREČ, OIB 53368537930</derivirana_varijabla>
  </DomainObject.Predmet.ProtustrankaFormatedOIB>
  <DomainObject.Predmet.ProtustrankaFormatedWithAdress>
    <izvorni_sadrzaj> OLBIA d.o.o. POREČ, Bračka 49, 52440 Poreč</izvorni_sadrzaj>
    <derivirana_varijabla naziv="DomainObject.Predmet.ProtustrankaFormatedWithAdress_1"> OLBIA d.o.o. POREČ, Bračka 49, 52440 Poreč</derivirana_varijabla>
  </DomainObject.Predmet.ProtustrankaFormatedWithAdress>
  <DomainObject.Predmet.ProtustrankaFormatedWithAdressOIB>
    <izvorni_sadrzaj> OLBIA d.o.o. POREČ, OIB 53368537930, Bračka 49, 52440 Poreč</izvorni_sadrzaj>
    <derivirana_varijabla naziv="DomainObject.Predmet.ProtustrankaFormatedWithAdressOIB_1"> OLBIA d.o.o. POREČ, OIB 53368537930, Bračka 49, 52440 Poreč</derivirana_varijabla>
  </DomainObject.Predmet.ProtustrankaFormatedWithAdressOIB>
  <DomainObject.Predmet.ProtustrankaWithAdress>
    <izvorni_sadrzaj>OLBIA d.o.o. POREČ Bračka 49, 52440 Poreč</izvorni_sadrzaj>
    <derivirana_varijabla naziv="DomainObject.Predmet.ProtustrankaWithAdress_1">OLBIA d.o.o. POREČ Bračka 49, 52440 Poreč</derivirana_varijabla>
  </DomainObject.Predmet.ProtustrankaWithAdress>
  <DomainObject.Predmet.ProtustrankaWithAdressOIB>
    <izvorni_sadrzaj>OLBIA d.o.o. POREČ, OIB 53368537930, Bračka 49, 52440 Poreč</izvorni_sadrzaj>
    <derivirana_varijabla naziv="DomainObject.Predmet.ProtustrankaWithAdressOIB_1">OLBIA d.o.o. POREČ, OIB 53368537930, Bračka 49, 52440 Poreč</derivirana_varijabla>
  </DomainObject.Predmet.ProtustrankaWithAdressOIB>
  <DomainObject.Predmet.ProtustrankaNazivFormated>
    <izvorni_sadrzaj>OLBIA d.o.o. POREČ</izvorni_sadrzaj>
    <derivirana_varijabla naziv="DomainObject.Predmet.ProtustrankaNazivFormated_1">OLBIA d.o.o. POREČ</derivirana_varijabla>
  </DomainObject.Predmet.ProtustrankaNazivFormated>
  <DomainObject.Predmet.ProtustrankaNazivFormatedOIB>
    <izvorni_sadrzaj>OLBIA d.o.o. POREČ, OIB 53368537930</izvorni_sadrzaj>
    <derivirana_varijabla naziv="DomainObject.Predmet.ProtustrankaNazivFormatedOIB_1">OLBIA d.o.o. POREČ, OIB 53368537930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28257.42</izvorni_sadrzaj>
    <derivirana_varijabla naziv="DomainObject.Predmet.TrenutnaVrijednost_1">28257.42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OLBIA d.o.o. POREČ</item>
    </izvorni_sadrzaj>
    <derivirana_varijabla naziv="DomainObject.Predmet.ProtuStrankaListFormated_1">
      <item>OLBIA d.o.o. POREČ</item>
    </derivirana_varijabla>
  </DomainObject.Predmet.ProtuStrankaListFormated>
  <DomainObject.Predmet.ProtuStrankaListFormatedOIB>
    <izvorni_sadrzaj>
      <item>OLBIA d.o.o. POREČ, OIB 53368537930</item>
    </izvorni_sadrzaj>
    <derivirana_varijabla naziv="DomainObject.Predmet.ProtuStrankaListFormatedOIB_1">
      <item>OLBIA d.o.o. POREČ, OIB 53368537930</item>
    </derivirana_varijabla>
  </DomainObject.Predmet.ProtuStrankaListFormatedOIB>
  <DomainObject.Predmet.ProtuStrankaListFormatedWithAdress>
    <izvorni_sadrzaj>
      <item>OLBIA d.o.o. POREČ, Bračka 49, 52440 Poreč</item>
    </izvorni_sadrzaj>
    <derivirana_varijabla naziv="DomainObject.Predmet.ProtuStrankaListFormatedWithAdress_1">
      <item>OLBIA d.o.o. POREČ, Bračka 49, 52440 Poreč</item>
    </derivirana_varijabla>
  </DomainObject.Predmet.ProtuStrankaListFormatedWithAdress>
  <DomainObject.Predmet.ProtuStrankaListFormatedWithAdressOIB>
    <izvorni_sadrzaj>
      <item>OLBIA d.o.o. POREČ, OIB 53368537930, Bračka 49, 52440 Poreč</item>
    </izvorni_sadrzaj>
    <derivirana_varijabla naziv="DomainObject.Predmet.ProtuStrankaListFormatedWithAdressOIB_1">
      <item>OLBIA d.o.o. POREČ, OIB 53368537930, Bračka 49, 52440 Poreč</item>
    </derivirana_varijabla>
  </DomainObject.Predmet.ProtuStrankaListFormatedWithAdressOIB>
  <DomainObject.Predmet.ProtuStrankaListNazivFormated>
    <izvorni_sadrzaj>
      <item>OLBIA d.o.o. POREČ</item>
    </izvorni_sadrzaj>
    <derivirana_varijabla naziv="DomainObject.Predmet.ProtuStrankaListNazivFormated_1">
      <item>OLBIA d.o.o. POREČ</item>
    </derivirana_varijabla>
  </DomainObject.Predmet.ProtuStrankaListNazivFormated>
  <DomainObject.Predmet.ProtuStrankaListNazivFormatedOIB>
    <izvorni_sadrzaj>
      <item>OLBIA d.o.o. POREČ, OIB 53368537930</item>
    </izvorni_sadrzaj>
    <derivirana_varijabla naziv="DomainObject.Predmet.ProtuStrankaListNazivFormatedOIB_1">
      <item>OLBIA d.o.o. POREČ, OIB 53368537930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OLBIA d.o.o. POREČ</izvorni_sadrzaj>
    <derivirana_varijabla naziv="DomainObject.Predmet.ProtustrankaIDrugi_1">OLBIA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OLBIA d.o.o. POREČ, OIB 53368537930, Bračka 49, 52440 Poreč</izvorni_sadrzaj>
    <derivirana_varijabla naziv="DomainObject.Predmet.ProtustrankaIDrugiAdressOIB_1">OLBIA d.o.o. POREČ, OIB 53368537930,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OLBIA d.o.o. POREČ</item>
    </izvorni_sadrzaj>
    <derivirana_varijabla naziv="DomainObject.Predmet.SudioniciListNaziv_1">
      <item>FINANCIJSKA AGENCIJA, RC RIJEKA, PODRUŽNICA PULA, PULA</item>
      <item>OLBIA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OLBIA d.o.o. POREČ, OIB 53368537930, Bračka 49,52440 Poreč</item>
    </izvorni_sadrzaj>
    <derivirana_varijabla naziv="DomainObject.Predmet.SudioniciListAdressOIB_1">
      <item>FINANCIJSKA AGENCIJA, RC RIJEKA, PODRUŽNICA PULA, PULA, OIB 85821130368, Giardini 5,52100 Pula</item>
      <item>OLBIA d.o.o. POREČ, OIB 53368537930,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53368537930</item>
    </izvorni_sadrzaj>
    <derivirana_varijabla naziv="DomainObject.Predmet.SudioniciListNazivOIB_1">
      <item>, OIB 85821130368</item>
      <item>, OIB 53368537930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0F784-070E-4000-B239-C137A4DF4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3314</properties:Characters>
  <properties:Lines>90</properties:Lines>
  <properties:Paragraphs>33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2016-07-14T11:35:00Z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