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bd67" w14:paraId="351bd6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C3190">
        <w:rPr>
          <w:lang w:val="hr-HR"/>
        </w:rPr>
        <w:t>St-583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4C3190">
        <w:t xml:space="preserve"> SAN MARINO zadruga za proizvodnju</w:t>
      </w:r>
      <w:r w:rsidR="00E66FC5">
        <w:t>,</w:t>
      </w:r>
      <w:r w:rsidR="004C3190">
        <w:t xml:space="preserve"> posredovanje i poslovne usluge, OIB: 55661878293</w:t>
      </w:r>
      <w:r w:rsidR="00E66FC5">
        <w:t xml:space="preserve"> sa sjedištem u </w:t>
      </w:r>
      <w:r w:rsidR="004C3190">
        <w:t>Drenovica 28, 48355 Novo Virje</w:t>
      </w:r>
      <w:r w:rsidR="0082762B">
        <w:t xml:space="preserve">, </w:t>
      </w:r>
      <w:r w:rsidR="002C5CA3">
        <w:t xml:space="preserve">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8C35DC">
        <w:rPr>
          <w:lang w:val="hr-HR"/>
        </w:rPr>
        <w:t xml:space="preserve"> </w:t>
      </w:r>
      <w:r w:rsidR="004C3190">
        <w:t>SAN MARINO zadruga za proizvodnju, posredovanje i poslovne usluge, OIB: 55661878293 sa sjedištem u Drenovica 28, 48355 Novo Virje</w:t>
      </w:r>
      <w:r w:rsidR="004C319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C3190">
        <w:rPr>
          <w:lang w:val="hr-HR"/>
        </w:rPr>
        <w:t xml:space="preserve">131.741,77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4C3190" w:rsidRPr="004C3190">
        <w:t xml:space="preserve"> </w:t>
      </w:r>
      <w:r w:rsidR="004C3190">
        <w:t>SAN MARINO zadruga za proizvodnju, posredovanje i poslovne usluge, OIB: 55661878293 sa sjedištem u Drenovica 28, 48355 Novo Virje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E66FC5">
        <w:rPr>
          <w:lang w:val="hr-HR"/>
        </w:rPr>
        <w:t xml:space="preserve"> ovom</w:t>
      </w:r>
      <w:r w:rsidR="004C3190">
        <w:rPr>
          <w:lang w:val="hr-HR"/>
        </w:rPr>
        <w:t>e sudu dana 30</w:t>
      </w:r>
      <w:r w:rsidR="00E66FC5">
        <w:rPr>
          <w:lang w:val="hr-HR"/>
        </w:rPr>
        <w:t>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C3190">
        <w:t>SAN MARINO zadruga za proizvodnju, posredovanje i poslovne usluge, OIB: 55661878293 sa sjedištem u Drenovica 28, 48355 Novo Virje.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C3190">
        <w:rPr>
          <w:lang w:val="hr-HR"/>
        </w:rPr>
        <w:t xml:space="preserve">131.741,77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C319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25D" w:rsidP="007F64E0" w:rsidR="0046125D">
      <w:r>
        <w:separator/>
      </w:r>
    </w:p>
  </w:endnote>
  <w:endnote w:id="0" w:type="continuationSeparator">
    <w:p w:rsidRDefault="0046125D" w:rsidP="007F64E0" w:rsidR="00461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25D" w:rsidP="007F64E0" w:rsidR="0046125D">
      <w:r>
        <w:separator/>
      </w:r>
    </w:p>
  </w:footnote>
  <w:footnote w:id="0" w:type="continuationSeparator">
    <w:p w:rsidRDefault="0046125D" w:rsidP="007F64E0" w:rsidR="00461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C3190">
      <w:rPr>
        <w:lang w:val="hr-HR"/>
      </w:rPr>
      <w:t>St-583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70C6" w:rsidRPr="00F870C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25D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190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3885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4806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870C6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7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7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MARINO zadruga za proizvodnju, posredovanje i poslovne usluge</izvorni_sadrzaj>
    <derivirana_varijabla naziv="DomainObject.Predmet.ProtustrankaFormated_1">  SAN MARINO zadruga za proizvodnju, posredovanje i poslovne usluge</derivirana_varijabla>
  </DomainObject.Predmet.ProtustrankaFormated>
  <DomainObject.Predmet.ProtustrankaFormatedOIB>
    <izvorni_sadrzaj>  SAN MARINO zadruga za proizvodnju, posredovanje i poslovne usluge, OIB 55661878293</izvorni_sadrzaj>
    <derivirana_varijabla naziv="DomainObject.Predmet.ProtustrankaFormatedOIB_1">  SAN MARINO zadruga za proizvodnju, posredovanje i poslovne usluge, OIB 55661878293</derivirana_varijabla>
  </DomainObject.Predmet.ProtustrankaFormatedOIB>
  <DomainObject.Predmet.ProtustrankaFormatedWithAdress>
    <izvorni_sadrzaj> SAN MARINO zadruga za proizvodnju, posredovanje i poslovne usluge, Drenovica 28, 48350 Novo Virje</izvorni_sadrzaj>
    <derivirana_varijabla naziv="DomainObject.Predmet.ProtustrankaFormatedWithAdress_1"> SAN MARINO zadruga za proizvodnju, posredovanje i poslovne usluge, Drenovica 28, 48350 Novo Virje</derivirana_varijabla>
  </DomainObject.Predmet.ProtustrankaFormatedWithAdress>
  <DomainObject.Predmet.ProtustrankaFormatedWithAdressOIB>
    <izvorni_sadrzaj> SAN MARINO zadruga za proizvodnju, posredovanje i poslovne usluge, OIB 55661878293, Drenovica 28, 48350 Novo Virje</izvorni_sadrzaj>
    <derivirana_varijabla naziv="DomainObject.Predmet.ProtustrankaFormatedWithAdressOIB_1"> SAN MARINO zadruga za proizvodnju, posredovanje i poslovne usluge, OIB 55661878293, Drenovica 28, 48350 Novo Virje</derivirana_varijabla>
  </DomainObject.Predmet.ProtustrankaFormatedWithAdressOIB>
  <DomainObject.Predmet.ProtustrankaWithAdress>
    <izvorni_sadrzaj>SAN MARINO zadruga za proizvodnju, posredovanje i poslovne usluge Drenovica 28, 48350 Novo Virje</izvorni_sadrzaj>
    <derivirana_varijabla naziv="DomainObject.Predmet.ProtustrankaWithAdress_1">SAN MARINO zadruga za proizvodnju, posredovanje i poslovne usluge Drenovica 28, 48350 Novo Virje</derivirana_varijabla>
  </DomainObject.Predmet.ProtustrankaWithAdress>
  <DomainObject.Predmet.ProtustrankaWithAdressOIB>
    <izvorni_sadrzaj>SAN MARINO zadruga za proizvodnju, posredovanje i poslovne usluge, OIB 55661878293, Drenovica 28, 48350 Novo Virje</izvorni_sadrzaj>
    <derivirana_varijabla naziv="DomainObject.Predmet.ProtustrankaWithAdressOIB_1">SAN MARINO zadruga za proizvodnju, posredovanje i poslovne usluge, OIB 55661878293, Drenovica 28, 48350 Novo Virje</derivirana_varijabla>
  </DomainObject.Predmet.ProtustrankaWithAdressOIB>
  <DomainObject.Predmet.ProtustrankaNazivFormated>
    <izvorni_sadrzaj>SAN MARINO zadruga za proizvodnju, posredovanje i poslovne usluge</izvorni_sadrzaj>
    <derivirana_varijabla naziv="DomainObject.Predmet.ProtustrankaNazivFormated_1">SAN MARINO zadruga za proizvodnju, posredovanje i poslovne usluge</derivirana_varijabla>
  </DomainObject.Predmet.ProtustrankaNazivFormated>
  <DomainObject.Predmet.ProtustrankaNazivFormatedOIB>
    <izvorni_sadrzaj>SAN MARINO zadruga za proizvodnju, posredovanje i poslovne usluge, OIB 55661878293</izvorni_sadrzaj>
    <derivirana_varijabla naziv="DomainObject.Predmet.ProtustrankaNazivFormatedOIB_1">SAN MARINO zadruga za proizvodnju, posredovanje i poslovne usluge, OIB 55661878293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131741.77</izvorni_sadrzaj>
    <derivirana_varijabla naziv="DomainObject.Predmet.TrenutnaVrijednost_1">131741.77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 MARINO zadruga za proizvodnju, posredovanje i poslovne usluge</item>
    </izvorni_sadrzaj>
    <derivirana_varijabla naziv="DomainObject.Predmet.ProtuStrankaListFormated_1">
      <item>SAN MARINO zadruga za proizvodnju, posredovanje i poslovne usluge</item>
    </derivirana_varijabla>
  </DomainObject.Predmet.ProtuStrankaListFormated>
  <DomainObject.Predmet.ProtuStrankaListFormatedOIB>
    <izvorni_sadrzaj>
      <item>SAN MARINO zadruga za proizvodnju, posredovanje i poslovne usluge, OIB 55661878293</item>
    </izvorni_sadrzaj>
    <derivirana_varijabla naziv="DomainObject.Predmet.ProtuStrankaListFormatedOIB_1">
      <item>SAN MARINO zadruga za proizvodnju, posredovanje i poslovne usluge, OIB 55661878293</item>
    </derivirana_varijabla>
  </DomainObject.Predmet.ProtuStrankaListFormatedOIB>
  <DomainObject.Predmet.ProtuStrankaListFormatedWithAdress>
    <izvorni_sadrzaj>
      <item>SAN MARINO zadruga za proizvodnju, posredovanje i poslovne usluge, Drenovica 28, 48350 Novo Virje</item>
    </izvorni_sadrzaj>
    <derivirana_varijabla naziv="DomainObject.Predmet.ProtuStrankaListFormatedWithAdress_1">
      <item>SAN MARINO zadruga za proizvodnju, posredovanje i poslovne usluge, Drenovica 28, 48350 Novo Virje</item>
    </derivirana_varijabla>
  </DomainObject.Predmet.ProtuStrankaListFormatedWithAdress>
  <DomainObject.Predmet.ProtuStrankaListFormatedWithAdressOIB>
    <izvorni_sadrzaj>
      <item>SAN MARINO zadruga za proizvodnju, posredovanje i poslovne usluge, OIB 55661878293, Drenovica 28, 48350 Novo Virje</item>
    </izvorni_sadrzaj>
    <derivirana_varijabla naziv="DomainObject.Predmet.ProtuStrankaListFormatedWithAdressOIB_1">
      <item>SAN MARINO zadruga za proizvodnju, posredovanje i poslovne usluge, OIB 55661878293, Drenovica 28, 48350 Novo Virje</item>
    </derivirana_varijabla>
  </DomainObject.Predmet.ProtuStrankaListFormatedWithAdressOIB>
  <DomainObject.Predmet.ProtuStrankaListNazivFormated>
    <izvorni_sadrzaj>
      <item>SAN MARINO zadruga za proizvodnju, posredovanje i poslovne usluge</item>
    </izvorni_sadrzaj>
    <derivirana_varijabla naziv="DomainObject.Predmet.ProtuStrankaListNazivFormated_1">
      <item>SAN MARINO zadruga za proizvodnju, posredovanje i poslovne usluge</item>
    </derivirana_varijabla>
  </DomainObject.Predmet.ProtuStrankaListNazivFormated>
  <DomainObject.Predmet.ProtuStrankaListNazivFormatedOIB>
    <izvorni_sadrzaj>
      <item>SAN MARINO zadruga za proizvodnju, posredovanje i poslovne usluge, OIB 55661878293</item>
    </izvorni_sadrzaj>
    <derivirana_varijabla naziv="DomainObject.Predmet.ProtuStrankaListNazivFormatedOIB_1">
      <item>SAN MARINO zadruga za proizvodnju, posredovanje i poslovne usluge, OIB 55661878293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 MARINO zadruga za proizvodnju, posredovanje i poslovne usluge</izvorni_sadrzaj>
    <derivirana_varijabla naziv="DomainObject.Predmet.ProtustrankaIDrugi_1">SAN MARINO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 MARINO zadruga za proizvodnju, posredovanje i poslovne usluge, OIB 55661878293, Drenovica 28, 48350 Novo Virje</izvorni_sadrzaj>
    <derivirana_varijabla naziv="DomainObject.Predmet.ProtustrankaIDrugiAdressOIB_1">SAN MARINO zadruga za proizvodnju, posredovanje i poslovne usluge, OIB 55661878293, Drenovica 28,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 MARINO zadruga za proizvodnju, posredovanje i poslovne usluge</item>
      <item>E-oglasna ploča</item>
      <item>Sudski registar, Trgovački sud u Varaždinu</item>
    </izvorni_sadrzaj>
    <derivirana_varijabla naziv="DomainObject.Predmet.SudioniciListNaziv_1">
      <item>Financijska agencija</item>
      <item>SAN MARINO zadruga za proizvodnju, posredovanje i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SAN MARINO zadruga za proizvodnju, posredovanje i poslovne usluge, OIB 55661878293, Drenovica 28,48350 Novo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SAN MARINO zadruga za proizvodnju, posredovanje i poslovne usluge, OIB 55661878293, Drenovica 28,48350 Novo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55661878293</item>
      <item>, OIB null</item>
      <item>, OIB null</item>
    </izvorni_sadrzaj>
    <derivirana_varijabla naziv="DomainObject.Predmet.SudioniciListNazivOIB_1">
      <item>, OIB 85821130368</item>
      <item>, OIB 55661878293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447</properties:Words>
  <properties:Characters>2461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2015-11-06T09:22:00Z</dcterms:created>
  <dc:creator>user</dc:creator>
  <cp:lastModifiedBy>Marko Makaj</cp:lastModifiedBy>
  <cp:lastPrinted>2015-11-06T09:21:00Z</cp:lastPrinted>
  <dcterms:modified xmlns:xsi="http://www.w3.org/2001/XMLSchema-instance" xsi:type="dcterms:W3CDTF">2015-11-06T13:33:00Z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